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affa" w14:paraId="6f1affa" w:rsidRDefault="007D48C9" w:rsidP="000A3F8F" w:rsidR="007D48C9" w:rsidRPr="0088257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11233E" w:rsidP="000A3F8F" w:rsidR="0011233E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  <w:r w:rsidRPr="0088257F">
        <w:rPr>
          <w:rFonts w:cs="Times New Roman"/>
          <w:b/>
          <w:bCs/>
          <w:sz w:val="24"/>
          <w:szCs w:val="24"/>
        </w:rPr>
        <w:t>Obrazac 20.</w:t>
      </w:r>
    </w:p>
    <w:p w:rsidRDefault="000A3F8F" w:rsidP="000A3F8F" w:rsidR="000A3F8F" w:rsidRPr="0088257F">
      <w:pPr>
        <w:jc w:val="center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7D48C9" w:rsidP="000A3F8F" w:rsidR="007D48C9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both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sz w:val="24"/>
          <w:szCs w:val="24"/>
          <w:lang w:val="pl-PL"/>
        </w:rPr>
        <w:t>Nadle</w:t>
      </w:r>
      <w:r w:rsidRPr="0088257F">
        <w:rPr>
          <w:rFonts w:cs="Tahoma"/>
          <w:sz w:val="24"/>
          <w:szCs w:val="24"/>
        </w:rPr>
        <w:t>ž</w:t>
      </w:r>
      <w:r w:rsidRPr="0088257F">
        <w:rPr>
          <w:rFonts w:cs="Tahoma"/>
          <w:sz w:val="24"/>
          <w:szCs w:val="24"/>
          <w:lang w:val="pl-PL"/>
        </w:rPr>
        <w:t>ni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trgova</w:t>
      </w:r>
      <w:r w:rsidRPr="0088257F">
        <w:rPr>
          <w:rFonts w:cs="Tahoma"/>
          <w:sz w:val="24"/>
          <w:szCs w:val="24"/>
        </w:rPr>
        <w:t>č</w:t>
      </w:r>
      <w:r w:rsidRPr="0088257F">
        <w:rPr>
          <w:rFonts w:cs="Tahoma"/>
          <w:sz w:val="24"/>
          <w:szCs w:val="24"/>
          <w:lang w:val="pl-PL"/>
        </w:rPr>
        <w:t>ki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sud: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b/>
          <w:bCs/>
          <w:sz w:val="24"/>
          <w:szCs w:val="24"/>
        </w:rPr>
        <w:t>TRGOVAČKI SUD U ZAGREBU</w:t>
      </w:r>
    </w:p>
    <w:p w:rsidRDefault="000A3F8F" w:rsidP="000A3F8F" w:rsidR="000A3F8F" w:rsidRPr="0088257F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Poslovni broj spisa:       </w:t>
      </w:r>
      <w:r w:rsidRPr="0088257F">
        <w:rPr>
          <w:rFonts w:cs="Tahoma"/>
          <w:b/>
          <w:bCs/>
          <w:sz w:val="24"/>
          <w:szCs w:val="24"/>
        </w:rPr>
        <w:t>3 St-1419/2013</w:t>
      </w:r>
    </w:p>
    <w:p w:rsidRDefault="000A3F8F" w:rsidP="000A3F8F" w:rsidR="000A3F8F" w:rsidRPr="0088257F">
      <w:pPr>
        <w:jc w:val="both"/>
        <w:rPr>
          <w:rFonts w:cs="Times New Roman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88257F">
        <w:rPr>
          <w:rFonts w:cs="Tahoma"/>
          <w:b/>
          <w:bCs/>
          <w:sz w:val="24"/>
          <w:szCs w:val="24"/>
        </w:rPr>
        <w:t>JIMI JERSEY konfekcija d.o.o.  u stečaju, Zagreb,  Skokov prilaz 4, OIB: 49318740636</w:t>
      </w:r>
    </w:p>
    <w:p w:rsidRDefault="000A3F8F" w:rsidP="000A3F8F" w:rsidR="000A3F8F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0A3F8F" w:rsidP="000A3F8F" w:rsidR="000A3F8F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0A3F8F" w:rsidP="000A3F8F" w:rsidR="000A3F8F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7D48C9" w:rsidP="000A3F8F" w:rsidR="007D48C9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1" w:name="Month"/>
          <w:attr w:val="16" w:name="Day"/>
          <w:attr w:val="2018" w:name="Year"/>
        </w:smartTagPr>
        <w:r w:rsidR="00D64391">
          <w:rPr>
            <w:rFonts w:cs="Tahoma"/>
            <w:b/>
            <w:bCs/>
            <w:sz w:val="24"/>
            <w:szCs w:val="24"/>
            <w:lang w:val="pl-PL"/>
          </w:rPr>
          <w:t>1</w:t>
        </w:r>
        <w:r w:rsidR="00C47660">
          <w:rPr>
            <w:rFonts w:cs="Tahoma"/>
            <w:b/>
            <w:bCs/>
            <w:sz w:val="24"/>
            <w:szCs w:val="24"/>
            <w:lang w:val="pl-PL"/>
          </w:rPr>
          <w:t>6</w:t>
        </w:r>
        <w:r w:rsidR="00D64391">
          <w:rPr>
            <w:rFonts w:cs="Tahoma"/>
            <w:b/>
            <w:bCs/>
            <w:sz w:val="24"/>
            <w:szCs w:val="24"/>
            <w:lang w:val="pl-PL"/>
          </w:rPr>
          <w:t>.</w:t>
        </w:r>
        <w:r w:rsidR="00C47660">
          <w:rPr>
            <w:rFonts w:cs="Tahoma"/>
            <w:b/>
            <w:bCs/>
            <w:sz w:val="24"/>
            <w:szCs w:val="24"/>
            <w:lang w:val="pl-PL"/>
          </w:rPr>
          <w:t>01</w:t>
        </w:r>
        <w:r w:rsidR="003A1792">
          <w:rPr>
            <w:rFonts w:cs="Tahoma"/>
            <w:b/>
            <w:bCs/>
            <w:sz w:val="24"/>
            <w:szCs w:val="24"/>
            <w:lang w:val="pl-PL"/>
          </w:rPr>
          <w:t>.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201</w:t>
        </w:r>
        <w:r w:rsidR="00C47660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88257F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4" w:name="Month"/>
          <w:attr w:val="27" w:name="Day"/>
          <w:attr w:val="2018" w:name="Year"/>
        </w:smartTagPr>
        <w:r w:rsidR="000B1FF7">
          <w:rPr>
            <w:rFonts w:cs="Tahoma"/>
            <w:b/>
            <w:bCs/>
            <w:sz w:val="24"/>
            <w:szCs w:val="24"/>
            <w:lang w:val="pl-PL"/>
          </w:rPr>
          <w:t>2</w:t>
        </w:r>
        <w:r w:rsidR="00C47660">
          <w:rPr>
            <w:rFonts w:cs="Tahoma"/>
            <w:b/>
            <w:bCs/>
            <w:sz w:val="24"/>
            <w:szCs w:val="24"/>
            <w:lang w:val="pl-PL"/>
          </w:rPr>
          <w:t>7</w:t>
        </w:r>
        <w:r w:rsidR="00D64391">
          <w:rPr>
            <w:rFonts w:cs="Tahoma"/>
            <w:b/>
            <w:bCs/>
            <w:sz w:val="24"/>
            <w:szCs w:val="24"/>
            <w:lang w:val="pl-PL"/>
          </w:rPr>
          <w:t>.0</w:t>
        </w:r>
        <w:r w:rsidR="00C47660">
          <w:rPr>
            <w:rFonts w:cs="Tahoma"/>
            <w:b/>
            <w:bCs/>
            <w:sz w:val="24"/>
            <w:szCs w:val="24"/>
            <w:lang w:val="pl-PL"/>
          </w:rPr>
          <w:t>4</w:t>
        </w:r>
        <w:r w:rsidR="00D64391">
          <w:rPr>
            <w:rFonts w:cs="Tahoma"/>
            <w:b/>
            <w:bCs/>
            <w:sz w:val="24"/>
            <w:szCs w:val="24"/>
            <w:lang w:val="pl-PL"/>
          </w:rPr>
          <w:t>.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201</w:t>
        </w:r>
        <w:r w:rsidR="00D64391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</w:p>
    <w:p w:rsidRDefault="000A3F8F" w:rsidP="000A3F8F" w:rsidR="000A3F8F" w:rsidRPr="0088257F">
      <w:pPr>
        <w:spacing w:after="0"/>
        <w:jc w:val="both"/>
        <w:rPr>
          <w:rFonts w:cs="Times New Roman"/>
          <w:sz w:val="16"/>
          <w:szCs w:val="16"/>
        </w:rPr>
      </w:pPr>
    </w:p>
    <w:p w:rsidRDefault="000A3F8F" w:rsidP="000A3F8F" w:rsidR="000A3F8F" w:rsidRPr="0088257F">
      <w:pPr>
        <w:jc w:val="both"/>
        <w:rPr>
          <w:rFonts w:cs="Tahoma"/>
          <w:bCs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Rješenjem Trgovačkog suda u Zagrebu broj 3 St-1419/2013  od  </w:t>
      </w:r>
      <w:smartTag w:element="date" w:uri="urn:schemas-microsoft-com:office:smarttags">
        <w:smartTagPr>
          <w:attr w:val="2014" w:name="Year"/>
          <w:attr w:val="10" w:name="Day"/>
          <w:attr w:val="4" w:name="Month"/>
          <w:attr w:val="trans" w:name="ls"/>
        </w:smartTagPr>
        <w:r w:rsidRPr="0088257F">
          <w:rPr>
            <w:rFonts w:cs="Tahoma"/>
            <w:sz w:val="24"/>
            <w:szCs w:val="24"/>
          </w:rPr>
          <w:t>10. travnja 2014</w:t>
        </w:r>
      </w:smartTag>
      <w:r w:rsidRPr="0088257F">
        <w:rPr>
          <w:rFonts w:cs="Tahoma"/>
          <w:sz w:val="24"/>
          <w:szCs w:val="24"/>
        </w:rPr>
        <w:t xml:space="preserve">. godine  otvoren je stečajni postupak nad dužnikom </w:t>
      </w:r>
      <w:r w:rsidRPr="0088257F">
        <w:rPr>
          <w:rFonts w:cs="Tahoma"/>
          <w:bCs/>
          <w:sz w:val="24"/>
          <w:szCs w:val="24"/>
        </w:rPr>
        <w:t>JIMI JERSEY konfekcija d.o.o.  u stečaju, Zagreb,  Skokov prilaz 4, OIB: 49318740636.</w:t>
      </w:r>
    </w:p>
    <w:p w:rsidRDefault="000A3F8F" w:rsidP="000A3F8F" w:rsidR="000A3F8F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Ispitno i izvještajno ročište održano je dana   </w:t>
      </w:r>
      <w:smartTag w:element="date" w:uri="urn:schemas-microsoft-com:office:smarttags">
        <w:smartTagPr>
          <w:attr w:val="2014" w:name="Year"/>
          <w:attr w:val="01" w:name="Day"/>
          <w:attr w:val="8" w:name="Month"/>
          <w:attr w:val="trans" w:name="ls"/>
        </w:smartTagPr>
        <w:r w:rsidRPr="0088257F">
          <w:rPr>
            <w:rFonts w:cs="Tahoma"/>
            <w:sz w:val="24"/>
            <w:szCs w:val="24"/>
          </w:rPr>
          <w:t>01. srpnja 2014</w:t>
        </w:r>
      </w:smartTag>
      <w:r w:rsidRPr="0088257F">
        <w:rPr>
          <w:rFonts w:cs="Tahoma"/>
          <w:sz w:val="24"/>
          <w:szCs w:val="24"/>
        </w:rPr>
        <w:t xml:space="preserve">. godine </w:t>
      </w: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</w:rPr>
        <w:t xml:space="preserve">Posebno ispitno ročište nije održano iz razloga što vjerovnici koji su podnijeli prijave tražbina za posebno ispitno ročište nisu postupili po zaključku Trgovačkog suda u Zagrebu pod poslovnim brojem St-1419/13-46 od 2020. siječnja 2015. godine kojim su pozvani na uplatu predujma za održavanje posebnog ispitnog ročišta, budući da su naknadno, ali još uvijek u zakonskom roku, podnijeli svoje tražbine. Shodno navedenome Trgovačkog suda u Zagrebu je dana </w:t>
      </w:r>
      <w:smartTag w:element="date" w:uri="urn:schemas-microsoft-com:office:smarttags">
        <w:smartTagPr>
          <w:attr w:val="2015" w:name="Year"/>
          <w:attr w:val="24" w:name="Day"/>
          <w:attr w:val="2" w:name="Month"/>
          <w:attr w:val="trans" w:name="ls"/>
        </w:smartTagPr>
        <w:r w:rsidRPr="0088257F">
          <w:rPr>
            <w:rFonts w:cs="Tahoma"/>
            <w:sz w:val="24"/>
            <w:szCs w:val="24"/>
          </w:rPr>
          <w:t>24. veljače 2015</w:t>
        </w:r>
      </w:smartTag>
      <w:r w:rsidRPr="0088257F">
        <w:rPr>
          <w:rFonts w:cs="Tahoma"/>
          <w:sz w:val="24"/>
          <w:szCs w:val="24"/>
        </w:rPr>
        <w:t>. godine donio zaključak pod poslovnim brojem  3 St-1419/13-47 kojim se odbacuju naknadne prijave vjerovnika.</w:t>
      </w:r>
    </w:p>
    <w:p w:rsidRDefault="000A3F8F" w:rsidP="000A3F8F" w:rsidR="000A3F8F" w:rsidRPr="0088257F">
      <w:pPr>
        <w:jc w:val="both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jc w:val="both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0A3F8F" w:rsidP="000A3F8F" w:rsidR="000A3F8F" w:rsidRPr="0088257F">
      <w:pPr>
        <w:spacing w:after="0"/>
        <w:rPr>
          <w:rFonts w:cs="Tahoma"/>
          <w:b/>
          <w:bCs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0A3F8F" w:rsidP="000A3F8F" w:rsidR="000A3F8F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252DEA" w:rsidP="000A3F8F" w:rsidR="00252DEA">
      <w:pPr>
        <w:spacing w:after="0"/>
        <w:jc w:val="both"/>
        <w:rPr>
          <w:rFonts w:cs="Tahoma"/>
          <w:sz w:val="16"/>
          <w:szCs w:val="16"/>
        </w:rPr>
      </w:pPr>
    </w:p>
    <w:p w:rsidRDefault="00252DEA" w:rsidP="00252DEA" w:rsidR="00252DEA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  <w:u w:val="single"/>
        </w:rPr>
        <w:t>Nepokretna imovina - nekretnine u Lukovdolu</w:t>
      </w:r>
    </w:p>
    <w:p w:rsidRDefault="00252DEA" w:rsidP="000A3F8F" w:rsidR="00252DEA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252DEA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Nekretnina u Lukovdolu u naravi u</w:t>
      </w:r>
      <w:r w:rsidR="000A3F8F" w:rsidRPr="0088257F">
        <w:rPr>
          <w:rFonts w:cs="Tahoma"/>
          <w:sz w:val="24"/>
          <w:szCs w:val="24"/>
        </w:rPr>
        <w:t xml:space="preserve">pravna zgrada i skladište u Lukovdolu, Lukovdol 5, površine 489 čhv sagrađena na k.č.br. 2862/2, z.k.ul. 600, k.o. Lukovdol. Na nekretnini je upisano založno pravo Republike Hrvatske, Ministarstvo financija, Porezna uprava, Područni ured Zagreb za iznos od 1.781.298,00 kn temeljem Ugovora o založnom pravu od </w:t>
      </w:r>
      <w:smartTag w:element="date" w:uri="urn:schemas-microsoft-com:office:smarttags">
        <w:smartTagPr>
          <w:attr w:val="2010" w:name="Year"/>
          <w:attr w:val="06" w:name="Day"/>
          <w:attr w:val="07" w:name="Month"/>
          <w:attr w:val="trans" w:name="ls"/>
        </w:smartTagPr>
        <w:r w:rsidR="000A3F8F" w:rsidRPr="0088257F">
          <w:rPr>
            <w:rFonts w:cs="Tahoma"/>
            <w:sz w:val="24"/>
            <w:szCs w:val="24"/>
          </w:rPr>
          <w:t>06.07.2010.</w:t>
        </w:r>
      </w:smartTag>
      <w:r w:rsidR="000A3F8F" w:rsidRPr="0088257F">
        <w:rPr>
          <w:rFonts w:cs="Tahoma"/>
          <w:sz w:val="24"/>
          <w:szCs w:val="24"/>
        </w:rPr>
        <w:t xml:space="preserve"> godine. </w:t>
      </w:r>
    </w:p>
    <w:p w:rsidRDefault="00C47660" w:rsidP="000A3F8F" w:rsidR="00C47660" w:rsidRPr="00F854E2">
      <w:pPr>
        <w:spacing w:after="0"/>
        <w:jc w:val="both"/>
        <w:rPr>
          <w:rFonts w:cs="Tahoma"/>
          <w:sz w:val="16"/>
          <w:szCs w:val="16"/>
        </w:rPr>
      </w:pPr>
    </w:p>
    <w:p w:rsidRDefault="00C47660" w:rsidP="00F854E2" w:rsidR="00F854E2" w:rsidRPr="00F854E2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Kao što je opisano u prethodnom izvješću, nekretnin</w:t>
      </w:r>
      <w:r w:rsidR="00F854E2">
        <w:rPr>
          <w:rFonts w:cs="Tahoma"/>
          <w:sz w:val="24"/>
          <w:szCs w:val="24"/>
        </w:rPr>
        <w:t>a</w:t>
      </w:r>
      <w:r>
        <w:rPr>
          <w:rFonts w:cs="Tahoma"/>
          <w:sz w:val="24"/>
          <w:szCs w:val="24"/>
        </w:rPr>
        <w:t xml:space="preserve"> je unovčena </w:t>
      </w:r>
      <w:r w:rsidR="00F854E2">
        <w:rPr>
          <w:rFonts w:cs="Tahoma"/>
          <w:sz w:val="24"/>
          <w:szCs w:val="24"/>
        </w:rPr>
        <w:t xml:space="preserve">na dvanaestoj usmenoj javnoj dražbi za iznos od 200.000,00 kn. U Zaključku Trgovačkog suda u Zagrebu od dana </w:t>
      </w:r>
      <w:smartTag w:element="date" w:uri="urn:schemas-microsoft-com:office:smarttags">
        <w:smartTagPr>
          <w:attr w:val="trans" w:name="ls"/>
          <w:attr w:val="03" w:name="Month"/>
          <w:attr w:val="26" w:name="Day"/>
          <w:attr w:val="2018" w:name="Year"/>
        </w:smartTagPr>
        <w:r w:rsidR="00F854E2">
          <w:rPr>
            <w:rFonts w:cs="Tahoma"/>
            <w:sz w:val="24"/>
            <w:szCs w:val="24"/>
          </w:rPr>
          <w:t>26.03.2018.</w:t>
        </w:r>
      </w:smartTag>
      <w:r w:rsidR="00F854E2">
        <w:rPr>
          <w:rFonts w:cs="Tahoma"/>
          <w:sz w:val="24"/>
          <w:szCs w:val="24"/>
        </w:rPr>
        <w:t xml:space="preserve"> godine poslovni broj </w:t>
      </w:r>
      <w:r w:rsidR="00F854E2" w:rsidRPr="00F854E2">
        <w:rPr>
          <w:rFonts w:cs="Tahoma"/>
          <w:sz w:val="24"/>
          <w:szCs w:val="24"/>
        </w:rPr>
        <w:t>3 St-1419/13-98</w:t>
      </w:r>
      <w:r w:rsidR="00F854E2">
        <w:rPr>
          <w:rFonts w:cs="Tahoma"/>
          <w:sz w:val="24"/>
          <w:szCs w:val="24"/>
        </w:rPr>
        <w:t xml:space="preserve">,  potvrđuje se </w:t>
      </w:r>
      <w:r w:rsidR="00F854E2" w:rsidRPr="00F854E2">
        <w:rPr>
          <w:rFonts w:cs="Tahoma"/>
          <w:sz w:val="24"/>
          <w:szCs w:val="24"/>
        </w:rPr>
        <w:t xml:space="preserve">da je kupac  ANTON RODIĆ </w:t>
      </w:r>
      <w:r w:rsidR="00F854E2" w:rsidRPr="00F854E2">
        <w:rPr>
          <w:rFonts w:cs="Tahoma"/>
          <w:sz w:val="24"/>
          <w:szCs w:val="24"/>
        </w:rPr>
        <w:lastRenderedPageBreak/>
        <w:t xml:space="preserve">iz Zagreba, Naselak 21, u cijelosti uplatio kupovninu prema pravomoćnom rješenju o dosudi ovoga </w:t>
      </w:r>
      <w:r w:rsidR="00F854E2">
        <w:rPr>
          <w:rFonts w:cs="Tahoma"/>
          <w:sz w:val="24"/>
          <w:szCs w:val="24"/>
        </w:rPr>
        <w:t>Trgovačkog suda u Zagrebu poslovni</w:t>
      </w:r>
      <w:r w:rsidR="00F854E2" w:rsidRPr="00F854E2">
        <w:rPr>
          <w:rFonts w:cs="Tahoma"/>
          <w:sz w:val="24"/>
          <w:szCs w:val="24"/>
        </w:rPr>
        <w:t xml:space="preserve"> broj St-1419/13-96 od </w:t>
      </w:r>
      <w:smartTag w:element="date" w:uri="urn:schemas-microsoft-com:office:smarttags">
        <w:smartTagPr>
          <w:attr w:val="trans" w:name="ls"/>
          <w:attr w:val="1" w:name="Month"/>
          <w:attr w:val="3" w:name="Day"/>
          <w:attr w:val="2018" w:name="Year"/>
        </w:smartTagPr>
        <w:r w:rsidR="00F854E2" w:rsidRPr="00F854E2">
          <w:rPr>
            <w:rFonts w:cs="Tahoma"/>
            <w:sz w:val="24"/>
            <w:szCs w:val="24"/>
          </w:rPr>
          <w:t>3. siječnja 2018</w:t>
        </w:r>
      </w:smartTag>
      <w:r w:rsidR="00F854E2" w:rsidRPr="00F854E2">
        <w:rPr>
          <w:rFonts w:cs="Tahoma"/>
          <w:sz w:val="24"/>
          <w:szCs w:val="24"/>
        </w:rPr>
        <w:t xml:space="preserve">. </w:t>
      </w:r>
    </w:p>
    <w:p w:rsidRDefault="00F854E2" w:rsidP="00F854E2" w:rsidR="00F854E2" w:rsidRPr="00F854E2">
      <w:pPr>
        <w:spacing w:after="0"/>
        <w:jc w:val="both"/>
        <w:rPr>
          <w:rFonts w:cs="Tahoma"/>
          <w:sz w:val="16"/>
          <w:szCs w:val="16"/>
        </w:rPr>
      </w:pPr>
    </w:p>
    <w:p w:rsidRDefault="00F854E2" w:rsidP="00F854E2" w:rsidR="00F854E2" w:rsidRPr="00F854E2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Zaključkom Trgovačkog suda u Zagrebu od dana </w:t>
      </w:r>
      <w:smartTag w:element="date" w:uri="urn:schemas-microsoft-com:office:smarttags">
        <w:smartTagPr>
          <w:attr w:val="trans" w:name="ls"/>
          <w:attr w:val="03" w:name="Month"/>
          <w:attr w:val="26" w:name="Day"/>
          <w:attr w:val="2018" w:name="Year"/>
        </w:smartTagPr>
        <w:r>
          <w:rPr>
            <w:rFonts w:cs="Tahoma"/>
            <w:sz w:val="24"/>
            <w:szCs w:val="24"/>
          </w:rPr>
          <w:t>26.03.2018.</w:t>
        </w:r>
      </w:smartTag>
      <w:r>
        <w:rPr>
          <w:rFonts w:cs="Tahoma"/>
          <w:sz w:val="24"/>
          <w:szCs w:val="24"/>
        </w:rPr>
        <w:t xml:space="preserve"> godine poslovni broj </w:t>
      </w:r>
      <w:r w:rsidRPr="00F854E2">
        <w:rPr>
          <w:rFonts w:cs="Tahoma"/>
          <w:sz w:val="24"/>
          <w:szCs w:val="24"/>
        </w:rPr>
        <w:t>3 St-1419/13-99</w:t>
      </w:r>
      <w:r>
        <w:rPr>
          <w:rFonts w:cs="Tahoma"/>
          <w:sz w:val="24"/>
          <w:szCs w:val="24"/>
        </w:rPr>
        <w:t>, ročište</w:t>
      </w:r>
      <w:r w:rsidRPr="00F854E2">
        <w:rPr>
          <w:rFonts w:cs="Tahoma"/>
          <w:sz w:val="24"/>
          <w:szCs w:val="24"/>
        </w:rPr>
        <w:t xml:space="preserve"> za diobu kupovnine određ</w:t>
      </w:r>
      <w:r>
        <w:rPr>
          <w:rFonts w:cs="Tahoma"/>
          <w:sz w:val="24"/>
          <w:szCs w:val="24"/>
        </w:rPr>
        <w:t>eno je</w:t>
      </w:r>
      <w:r w:rsidRPr="00F854E2">
        <w:rPr>
          <w:rFonts w:cs="Tahoma"/>
          <w:sz w:val="24"/>
          <w:szCs w:val="24"/>
        </w:rPr>
        <w:t xml:space="preserve"> za dan</w:t>
      </w:r>
      <w:r>
        <w:rPr>
          <w:rFonts w:cs="Tahoma"/>
          <w:sz w:val="24"/>
          <w:szCs w:val="24"/>
        </w:rPr>
        <w:t xml:space="preserve">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8" w:name="Year"/>
        </w:smartTagPr>
        <w:r>
          <w:rPr>
            <w:rFonts w:cs="Tahoma"/>
            <w:sz w:val="24"/>
            <w:szCs w:val="24"/>
          </w:rPr>
          <w:t>09.05.2018.</w:t>
        </w:r>
      </w:smartTag>
      <w:r>
        <w:rPr>
          <w:rFonts w:cs="Tahoma"/>
          <w:sz w:val="24"/>
          <w:szCs w:val="24"/>
        </w:rPr>
        <w:t xml:space="preserve"> godine u 9,55 sati na Trgovačkom sudu u Zagrebu.</w:t>
      </w:r>
    </w:p>
    <w:p w:rsidRDefault="00F854E2" w:rsidP="00F854E2" w:rsidR="00F854E2" w:rsidRPr="00F854E2">
      <w:pPr>
        <w:spacing w:after="0"/>
        <w:jc w:val="both"/>
        <w:rPr>
          <w:rFonts w:cs="Tahoma"/>
          <w:sz w:val="24"/>
          <w:szCs w:val="24"/>
        </w:rPr>
      </w:pPr>
    </w:p>
    <w:p w:rsidRDefault="00C1180D" w:rsidP="00665937" w:rsidR="00C1180D" w:rsidRPr="001D6EA3">
      <w:pPr>
        <w:jc w:val="both"/>
        <w:rPr>
          <w:rFonts w:cs="Tahoma"/>
          <w:sz w:val="16"/>
          <w:szCs w:val="16"/>
        </w:rPr>
      </w:pPr>
    </w:p>
    <w:p w:rsidRDefault="00790C37" w:rsidP="00790C37" w:rsidR="00790C37" w:rsidRPr="00790C37">
      <w:pPr>
        <w:jc w:val="both"/>
        <w:rPr>
          <w:rFonts w:cs="Tahoma"/>
          <w:sz w:val="24"/>
          <w:szCs w:val="24"/>
        </w:rPr>
      </w:pPr>
    </w:p>
    <w:p w:rsidRDefault="000A3F8F" w:rsidP="000A3F8F" w:rsidR="000A3F8F">
      <w:pPr>
        <w:ind w:firstLine="708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>III. RADNJE KOJE ĆE SE PODUZETI U NAREDNOM RAZDOBLJU</w:t>
      </w:r>
    </w:p>
    <w:p w:rsidRDefault="0088257F" w:rsidP="0088257F" w:rsidR="0088257F" w:rsidRPr="0088257F">
      <w:pPr>
        <w:spacing w:after="0"/>
        <w:ind w:firstLine="706"/>
        <w:rPr>
          <w:rFonts w:cs="Tahoma"/>
          <w:b/>
          <w:bCs/>
          <w:sz w:val="16"/>
          <w:szCs w:val="16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>U narednom tromjesečnom razdoblju poduzet će se slijedeće radnje:</w:t>
      </w:r>
    </w:p>
    <w:p w:rsidRDefault="00790C37" w:rsidP="000A3F8F" w:rsidR="004C5461" w:rsidRPr="004C5461">
      <w:pPr>
        <w:numPr>
          <w:ilvl w:val="0"/>
          <w:numId w:val="1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Po </w:t>
      </w:r>
      <w:r w:rsidR="004C5461">
        <w:rPr>
          <w:rFonts w:cs="Tahoma"/>
          <w:sz w:val="24"/>
          <w:szCs w:val="24"/>
          <w:lang w:val="pl-PL"/>
        </w:rPr>
        <w:t xml:space="preserve">održanom ročištu za diobu kupovnine, te po izvršenju diobe kupovnine,  </w:t>
      </w:r>
      <w:r>
        <w:rPr>
          <w:rFonts w:cs="Tahoma"/>
          <w:sz w:val="24"/>
          <w:szCs w:val="24"/>
        </w:rPr>
        <w:t xml:space="preserve">stečajni </w:t>
      </w:r>
      <w:r w:rsidRPr="004C5461">
        <w:rPr>
          <w:rFonts w:cs="Tahoma"/>
          <w:sz w:val="24"/>
          <w:szCs w:val="24"/>
        </w:rPr>
        <w:t xml:space="preserve">upravitelj </w:t>
      </w:r>
      <w:r w:rsidR="000A3F8F" w:rsidRPr="004C5461">
        <w:rPr>
          <w:rFonts w:cs="Tahoma"/>
          <w:sz w:val="24"/>
          <w:szCs w:val="24"/>
          <w:lang w:val="pl-PL"/>
        </w:rPr>
        <w:t xml:space="preserve">predložiti </w:t>
      </w:r>
      <w:r w:rsidRPr="004C5461">
        <w:rPr>
          <w:rFonts w:cs="Tahoma"/>
          <w:sz w:val="24"/>
          <w:szCs w:val="24"/>
          <w:lang w:val="pl-PL"/>
        </w:rPr>
        <w:t xml:space="preserve">će </w:t>
      </w:r>
      <w:r w:rsidR="004C5461" w:rsidRPr="004C5461">
        <w:rPr>
          <w:rFonts w:cs="Tahoma"/>
          <w:sz w:val="24"/>
          <w:szCs w:val="24"/>
          <w:lang w:val="pl-PL"/>
        </w:rPr>
        <w:t xml:space="preserve">predložiti </w:t>
      </w:r>
      <w:r w:rsidR="004C5461" w:rsidRPr="004C5461">
        <w:rPr>
          <w:rFonts w:cs="Tahoma"/>
          <w:bCs/>
        </w:rPr>
        <w:t>sazivanje skupštine vjerovnika radi pribavljanja mišljenja skupštine vjerovnika, vjerovnika stečajne mase i samog stečajnog upravitelja o njegovu prijedlogu za obustavu i zaključenje stečajnog postupka temeljem čl. 2</w:t>
      </w:r>
      <w:r w:rsidR="000B1FF7">
        <w:rPr>
          <w:rFonts w:cs="Tahoma"/>
          <w:bCs/>
        </w:rPr>
        <w:t>9</w:t>
      </w:r>
      <w:r w:rsidR="004C5461" w:rsidRPr="004C5461">
        <w:rPr>
          <w:rFonts w:cs="Tahoma"/>
          <w:bCs/>
        </w:rPr>
        <w:t>3. Stečajnog zakona</w:t>
      </w:r>
    </w:p>
    <w:p w:rsidRDefault="007D48C9" w:rsidP="000A3F8F" w:rsidR="007D48C9" w:rsidRPr="0088257F">
      <w:pPr>
        <w:ind w:left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ind w:left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tabs>
          <w:tab w:pos="720" w:val="left"/>
        </w:tabs>
        <w:ind w:left="540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PRIJEDLOZI STEČAJNOG UPRAVITELJA</w:t>
      </w:r>
    </w:p>
    <w:p w:rsidRDefault="007D48C9" w:rsidP="000A3F8F" w:rsidR="007D48C9" w:rsidRPr="0088257F">
      <w:pPr>
        <w:spacing w:after="0"/>
        <w:rPr>
          <w:rFonts w:cs="Tahoma"/>
          <w:sz w:val="24"/>
          <w:szCs w:val="24"/>
          <w:lang w:val="pl-PL"/>
        </w:rPr>
      </w:pPr>
    </w:p>
    <w:p w:rsidRDefault="000A3F8F" w:rsidP="00EC7077" w:rsidR="000A3F8F" w:rsidRPr="0088257F">
      <w:pPr>
        <w:spacing w:after="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8E7115" w:rsidP="00EC7077" w:rsidR="008E7115" w:rsidRPr="0088257F">
      <w:pPr>
        <w:spacing w:after="0"/>
        <w:rPr>
          <w:rFonts w:cs="Tahoma"/>
          <w:sz w:val="16"/>
          <w:szCs w:val="16"/>
          <w:lang w:val="pl-PL"/>
        </w:rPr>
      </w:pPr>
    </w:p>
    <w:p w:rsidRDefault="000A3F8F" w:rsidP="00EC7077" w:rsidR="000A3F8F" w:rsidRPr="0088257F">
      <w:pPr>
        <w:spacing w:after="0"/>
        <w:jc w:val="center"/>
        <w:rPr>
          <w:rFonts w:cs="Tahoma"/>
          <w:i/>
          <w:iCs/>
          <w:sz w:val="24"/>
          <w:szCs w:val="24"/>
          <w:lang w:val="pl-PL"/>
        </w:rPr>
      </w:pPr>
      <w:r w:rsidRPr="0088257F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8E7115" w:rsidP="00EC7077" w:rsidR="008E7115" w:rsidRPr="0088257F">
      <w:pPr>
        <w:spacing w:after="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0A3F8F" w:rsidP="00EC7077" w:rsidR="000A3F8F" w:rsidRPr="0088257F">
      <w:pPr>
        <w:numPr>
          <w:ilvl w:val="0"/>
          <w:numId w:val="2"/>
        </w:numPr>
        <w:tabs>
          <w:tab w:pos="720" w:val="clear"/>
        </w:tabs>
        <w:spacing w:after="0"/>
        <w:ind w:hanging="374" w:left="374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trans" w:name="ls"/>
          <w:attr w:val="01" w:name="Month"/>
          <w:attr w:val="16" w:name="Day"/>
          <w:attr w:val="2018" w:name="Year"/>
        </w:smartTagPr>
        <w:r w:rsidR="004C5461">
          <w:rPr>
            <w:rFonts w:cs="Tahoma"/>
            <w:bCs/>
            <w:sz w:val="24"/>
            <w:szCs w:val="24"/>
            <w:lang w:val="pl-PL"/>
          </w:rPr>
          <w:t>16.01.2018</w:t>
        </w:r>
        <w:r w:rsidR="00D65FF5" w:rsidRPr="00D65FF5">
          <w:rPr>
            <w:rFonts w:cs="Tahoma"/>
            <w:bCs/>
            <w:sz w:val="24"/>
            <w:szCs w:val="24"/>
            <w:lang w:val="pl-PL"/>
          </w:rPr>
          <w:t>.</w:t>
        </w:r>
      </w:smartTag>
      <w:r w:rsidR="00D65FF5" w:rsidRPr="00D65FF5">
        <w:rPr>
          <w:rFonts w:cs="Tahoma"/>
          <w:bCs/>
          <w:sz w:val="24"/>
          <w:szCs w:val="24"/>
          <w:lang w:val="pl-PL"/>
        </w:rPr>
        <w:t xml:space="preserve">  </w:t>
      </w:r>
      <w:r w:rsidR="00D65FF5">
        <w:rPr>
          <w:rFonts w:cs="Tahoma"/>
          <w:bCs/>
          <w:sz w:val="24"/>
          <w:szCs w:val="24"/>
          <w:lang w:val="pl-PL"/>
        </w:rPr>
        <w:t>do</w:t>
      </w:r>
      <w:r w:rsidR="00D65FF5" w:rsidRPr="00D65FF5">
        <w:rPr>
          <w:rFonts w:cs="Tahoma"/>
          <w:bCs/>
          <w:sz w:val="24"/>
          <w:szCs w:val="24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04" w:name="Month"/>
          <w:attr w:val="27" w:name="Day"/>
          <w:attr w:val="2018" w:name="Year"/>
        </w:smartTagPr>
        <w:r w:rsidR="000B1FF7">
          <w:rPr>
            <w:rFonts w:cs="Tahoma"/>
            <w:bCs/>
            <w:sz w:val="24"/>
            <w:szCs w:val="24"/>
            <w:lang w:val="pl-PL"/>
          </w:rPr>
          <w:t>2</w:t>
        </w:r>
        <w:r w:rsidR="004C5461">
          <w:rPr>
            <w:rFonts w:cs="Tahoma"/>
            <w:bCs/>
            <w:sz w:val="24"/>
            <w:szCs w:val="24"/>
            <w:lang w:val="pl-PL"/>
          </w:rPr>
          <w:t>7.04</w:t>
        </w:r>
        <w:r w:rsidR="00790C37">
          <w:rPr>
            <w:rFonts w:cs="Tahoma"/>
            <w:bCs/>
            <w:sz w:val="24"/>
            <w:szCs w:val="24"/>
            <w:lang w:val="pl-PL"/>
          </w:rPr>
          <w:t>.2018</w:t>
        </w:r>
        <w:r w:rsidRPr="00D65FF5">
          <w:rPr>
            <w:rFonts w:cs="Tahoma"/>
            <w:sz w:val="24"/>
            <w:szCs w:val="24"/>
          </w:rPr>
          <w:t>.</w:t>
        </w:r>
      </w:smartTag>
      <w:r w:rsidRPr="0088257F">
        <w:rPr>
          <w:rFonts w:cs="Tahoma"/>
          <w:sz w:val="24"/>
          <w:szCs w:val="24"/>
        </w:rPr>
        <w:t xml:space="preserve"> godine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  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  Mjesto i datum: </w:t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="0088257F">
        <w:rPr>
          <w:rFonts w:cs="Tahoma"/>
          <w:sz w:val="24"/>
          <w:szCs w:val="24"/>
          <w:lang w:val="pl-PL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Stečajni upravitelj: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80108B" w:rsidP="000A3F8F" w:rsidR="000A3F8F" w:rsidRPr="0088257F">
      <w:pPr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Zagreb,  </w:t>
      </w:r>
      <w:smartTag w:element="date" w:uri="urn:schemas-microsoft-com:office:smarttags">
        <w:smartTagPr>
          <w:attr w:val="trans" w:name="ls"/>
          <w:attr w:val="5" w:name="Month"/>
          <w:attr w:val="03" w:name="Day"/>
          <w:attr w:val="2018" w:name="Year"/>
        </w:smartTagPr>
        <w:r w:rsidR="000B1FF7">
          <w:rPr>
            <w:rFonts w:cs="Tahoma"/>
            <w:sz w:val="24"/>
            <w:szCs w:val="24"/>
          </w:rPr>
          <w:t>03. svibnja</w:t>
        </w:r>
        <w:r w:rsidR="00461047" w:rsidRPr="0088257F">
          <w:rPr>
            <w:rFonts w:cs="Tahoma"/>
            <w:sz w:val="24"/>
            <w:szCs w:val="24"/>
          </w:rPr>
          <w:t xml:space="preserve"> 201</w:t>
        </w:r>
        <w:r w:rsidR="00790C37">
          <w:rPr>
            <w:rFonts w:cs="Tahoma"/>
            <w:sz w:val="24"/>
            <w:szCs w:val="24"/>
          </w:rPr>
          <w:t>8</w:t>
        </w:r>
      </w:smartTag>
      <w:r w:rsidR="0088257F">
        <w:rPr>
          <w:rFonts w:cs="Tahoma"/>
          <w:sz w:val="24"/>
          <w:szCs w:val="24"/>
        </w:rPr>
        <w:t>. godine</w:t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EC7077">
        <w:rPr>
          <w:rFonts w:cs="Tahoma"/>
          <w:sz w:val="24"/>
          <w:szCs w:val="24"/>
        </w:rPr>
        <w:t xml:space="preserve">  </w:t>
      </w:r>
      <w:r w:rsidRPr="0088257F">
        <w:rPr>
          <w:rFonts w:cs="Tahoma"/>
          <w:sz w:val="24"/>
          <w:szCs w:val="24"/>
        </w:rPr>
        <w:t>Miron Markičević</w:t>
      </w:r>
    </w:p>
    <w:p w:rsidRDefault="000A3F8F" w:rsidP="000A3F8F" w:rsidR="000A3F8F" w:rsidRPr="0088257F">
      <w:pPr>
        <w:rPr>
          <w:sz w:val="24"/>
          <w:szCs w:val="24"/>
        </w:rPr>
      </w:pPr>
    </w:p>
    <w:p w:rsidRDefault="000A3F8F" w:rsidP="000A3F8F" w:rsidR="000A3F8F" w:rsidRPr="0088257F">
      <w:pPr>
        <w:rPr>
          <w:sz w:val="24"/>
          <w:szCs w:val="24"/>
        </w:rPr>
      </w:pPr>
    </w:p>
    <w:p w:rsidRDefault="00916344" w:rsidR="00916344" w:rsidRPr="0088257F">
      <w:pPr>
        <w:rPr>
          <w:sz w:val="24"/>
          <w:szCs w:val="24"/>
        </w:rPr>
      </w:pPr>
    </w:p>
    <w:sectPr w:rsidSect="0080108B" w:rsidR="00916344" w:rsidRPr="0088257F">
      <w:footerReference w:type="even" r:id="rId9"/>
      <w:footerReference w:type="default" r:id="rId10"/>
      <w:pgSz w:h="16838" w:w="11906"/>
      <w:pgMar w:gutter="0" w:footer="708" w:header="708" w:left="1417" w:bottom="108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464" w:rsidR="007A6464">
      <w:r>
        <w:separator/>
      </w:r>
    </w:p>
  </w:endnote>
  <w:endnote w:id="0" w:type="continuationSeparator">
    <w:p w:rsidRDefault="007A6464" w:rsidR="007A6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461" w:rsidP="000A3F8F" w:rsidR="004C546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5461" w:rsidP="000A3F8F" w:rsidR="004C546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461" w:rsidP="000A3F8F" w:rsidR="004C546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77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C5461" w:rsidP="000A3F8F" w:rsidR="004C546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464" w:rsidR="007A6464">
      <w:r>
        <w:separator/>
      </w:r>
    </w:p>
  </w:footnote>
  <w:footnote w:id="0" w:type="continuationSeparator">
    <w:p w:rsidRDefault="007A6464" w:rsidR="007A646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cs="Times New Roman"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F8F"/>
    <w:rsid w:val="00001FA9"/>
    <w:rsid w:val="00094722"/>
    <w:rsid w:val="000A3F8F"/>
    <w:rsid w:val="000B1FF7"/>
    <w:rsid w:val="000B4AD3"/>
    <w:rsid w:val="00100ACB"/>
    <w:rsid w:val="0011233E"/>
    <w:rsid w:val="00124445"/>
    <w:rsid w:val="00126010"/>
    <w:rsid w:val="0013198F"/>
    <w:rsid w:val="00135C0E"/>
    <w:rsid w:val="001557A1"/>
    <w:rsid w:val="001949CB"/>
    <w:rsid w:val="001D6EA3"/>
    <w:rsid w:val="00252DEA"/>
    <w:rsid w:val="002723D4"/>
    <w:rsid w:val="002C367C"/>
    <w:rsid w:val="002C5BD6"/>
    <w:rsid w:val="002C6C7F"/>
    <w:rsid w:val="002C78C4"/>
    <w:rsid w:val="002E1FFE"/>
    <w:rsid w:val="00321ED8"/>
    <w:rsid w:val="00354021"/>
    <w:rsid w:val="00356AFC"/>
    <w:rsid w:val="003A1792"/>
    <w:rsid w:val="003A17D8"/>
    <w:rsid w:val="00455D5A"/>
    <w:rsid w:val="0045621C"/>
    <w:rsid w:val="00461047"/>
    <w:rsid w:val="004B4A26"/>
    <w:rsid w:val="004C5461"/>
    <w:rsid w:val="004D6698"/>
    <w:rsid w:val="00561051"/>
    <w:rsid w:val="00574116"/>
    <w:rsid w:val="005B7D76"/>
    <w:rsid w:val="005E078B"/>
    <w:rsid w:val="005F060E"/>
    <w:rsid w:val="006210F9"/>
    <w:rsid w:val="00665937"/>
    <w:rsid w:val="00677761"/>
    <w:rsid w:val="007016C8"/>
    <w:rsid w:val="007238C7"/>
    <w:rsid w:val="007460AC"/>
    <w:rsid w:val="0075289B"/>
    <w:rsid w:val="00790C37"/>
    <w:rsid w:val="007A6464"/>
    <w:rsid w:val="007D48C9"/>
    <w:rsid w:val="0080108B"/>
    <w:rsid w:val="00806C8B"/>
    <w:rsid w:val="00856613"/>
    <w:rsid w:val="0088257F"/>
    <w:rsid w:val="0088779A"/>
    <w:rsid w:val="008B13B4"/>
    <w:rsid w:val="008C55C4"/>
    <w:rsid w:val="008E7115"/>
    <w:rsid w:val="00916344"/>
    <w:rsid w:val="00963129"/>
    <w:rsid w:val="009E2F78"/>
    <w:rsid w:val="00A70B44"/>
    <w:rsid w:val="00A73D8E"/>
    <w:rsid w:val="00AA39BC"/>
    <w:rsid w:val="00AA4AAC"/>
    <w:rsid w:val="00AC718B"/>
    <w:rsid w:val="00AE1D19"/>
    <w:rsid w:val="00B03340"/>
    <w:rsid w:val="00B26A34"/>
    <w:rsid w:val="00B5320C"/>
    <w:rsid w:val="00B6774A"/>
    <w:rsid w:val="00BB6B42"/>
    <w:rsid w:val="00BE779F"/>
    <w:rsid w:val="00C03B20"/>
    <w:rsid w:val="00C1180D"/>
    <w:rsid w:val="00C47660"/>
    <w:rsid w:val="00C66525"/>
    <w:rsid w:val="00D5652F"/>
    <w:rsid w:val="00D64391"/>
    <w:rsid w:val="00D65FF5"/>
    <w:rsid w:val="00D73A24"/>
    <w:rsid w:val="00EC7077"/>
    <w:rsid w:val="00ED1FDD"/>
    <w:rsid w:val="00ED5346"/>
    <w:rsid w:val="00ED75F3"/>
    <w:rsid w:val="00F078E1"/>
    <w:rsid w:val="00F10EA5"/>
    <w:rsid w:val="00F12B76"/>
    <w:rsid w:val="00F14083"/>
    <w:rsid w:val="00F2206E"/>
    <w:rsid w:val="00F33847"/>
    <w:rsid w:val="00F63605"/>
    <w:rsid w:val="00F75025"/>
    <w:rsid w:val="00F76EAE"/>
    <w:rsid w:val="00F811EC"/>
    <w:rsid w:val="00F854E2"/>
    <w:rsid w:val="00FD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3F8F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A3F8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0A3F8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A3F8F"/>
  </w:style>
  <w:style w:styleId="Tekstrezerviranogmjesta" w:type="character">
    <w:name w:val="Placeholder Text"/>
    <w:basedOn w:val="Zadanifontodlomka"/>
    <w:uiPriority w:val="99"/>
    <w:semiHidden/>
    <w:rsid w:val="00BE7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79F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79F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79F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79F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3F8F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A3F8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0A3F8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A3F8F"/>
  </w:style>
  <w:style w:styleId="Tekstrezerviranogmjesta" w:type="character">
    <w:name w:val="Placeholder Text"/>
    <w:basedOn w:val="Zadanifontodlomka"/>
    <w:uiPriority w:val="99"/>
    <w:semiHidden/>
    <w:rsid w:val="00BE7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79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79F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79F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79F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466</properties:Words>
  <properties:Characters>2712</properties:Characters>
  <properties:Lines>82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2018-05-08T07:18:00Z</dcterms:created>
  <dc:creator>nada</dc:creator>
  <cp:lastModifiedBy>Sonja Pilić</cp:lastModifiedBy>
  <cp:lastPrinted>2018-05-08T07:16:00Z</cp:lastPrinted>
  <dcterms:modified xmlns:xsi="http://www.w3.org/2001/XMLSchema-instance" xsi:type="dcterms:W3CDTF">2018-05-08T07:19:00Z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(15. Redovno izvješće Jimi Jersey d.o.o. u stečaju - obrazac 20 04 mjesec 2018. godine.docx)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