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7d3e" w14:paraId="f137d3e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F07590">
        <w:t>Financijske agencije</w:t>
      </w:r>
      <w:r w:rsidR="002F47C0">
        <w:t>,</w:t>
      </w:r>
      <w:r w:rsidR="00F07590">
        <w:t xml:space="preserve"> OIB: 85821130368</w:t>
      </w:r>
      <w:r w:rsidR="002F47C0">
        <w:t>,</w:t>
      </w:r>
      <w:r w:rsidR="00F07590">
        <w:t xml:space="preserve"> RC </w:t>
      </w:r>
      <w:r w:rsidR="008A26A3">
        <w:t>Zagreb</w:t>
      </w:r>
      <w:r w:rsidR="0081735B">
        <w:t>,</w:t>
      </w:r>
      <w:r w:rsidR="002F47C0">
        <w:t xml:space="preserve"> </w:t>
      </w:r>
      <w:r w:rsidR="008A26A3">
        <w:t>Zagreb</w:t>
      </w:r>
      <w:r w:rsidR="002F47C0">
        <w:t>,</w:t>
      </w:r>
      <w:r w:rsidR="00D767D0">
        <w:t xml:space="preserve"> </w:t>
      </w:r>
      <w:r w:rsidR="008A26A3">
        <w:t>Trg svibanjskih žrtava 1995. 1</w:t>
      </w:r>
      <w:r w:rsidR="00F07590">
        <w:t>, za proved</w:t>
      </w:r>
      <w:r w:rsidR="00FB1F31">
        <w:t>bu skraćenog stečajnog postupka</w:t>
      </w:r>
      <w:r w:rsidR="00F07590">
        <w:t xml:space="preserve"> nad </w:t>
      </w:r>
      <w:r w:rsidR="002F47C0">
        <w:t xml:space="preserve">stečajnim </w:t>
      </w:r>
      <w:r w:rsidR="00F07590">
        <w:t xml:space="preserve">dužnikom </w:t>
      </w:r>
      <w:r w:rsidR="001D1AFD">
        <w:t>DRENSKI-</w:t>
      </w:r>
      <w:r w:rsidR="00D94B07">
        <w:t xml:space="preserve">ŽUGEC </w:t>
      </w:r>
      <w:r w:rsidR="00DF7D2A">
        <w:t>jednostavno društvo s ograničenom odgovornošću</w:t>
      </w:r>
      <w:r w:rsidR="00D94B07">
        <w:t xml:space="preserve"> za ugostiteljstvo, OIB: 07933021785, MBS: 081006435, Zagreb, Sunekov odvojak 14</w:t>
      </w:r>
      <w:r w:rsidR="00FB1F31">
        <w:t xml:space="preserve">, </w:t>
      </w:r>
      <w:r w:rsidR="000213B4">
        <w:t>6.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DF7D2A">
        <w:t>DRENSKI-ŽUGEC jednostavno društvo s ograničenom odgovornošću za ugostiteljstvo, OIB: 07933021785, MBS: 081006435, Zagreb, Sunekov odvojak 14</w:t>
      </w:r>
      <w:r w:rsidR="0057324F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8528DF">
        <w:t>David Jakovljević</w:t>
      </w:r>
      <w:r w:rsidR="00CD5B58">
        <w:t xml:space="preserve">, OIB: </w:t>
      </w:r>
      <w:r w:rsidR="008528DF">
        <w:t>63014812654</w:t>
      </w:r>
      <w:r w:rsidR="00CD5B58">
        <w:t xml:space="preserve">, </w:t>
      </w:r>
      <w:r w:rsidR="008528DF">
        <w:t>Sesvete, Kašinska 7</w:t>
      </w:r>
      <w:r w:rsidR="00CD5B58">
        <w:t xml:space="preserve">. 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DF7D2A">
        <w:t>DRENSKI-ŽUGEC jednostavno društvo s ograničenom odgovornošću za ugostiteljstvo, OIB: 07933021785, MBS: 081006435, Zagreb, Sunekov odvojak 14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F07590" w:rsidP="005C2CD1" w:rsidR="00F07590">
      <w:pPr>
        <w:pStyle w:val="Tijeloteksta"/>
        <w:rPr>
          <w:bCs/>
        </w:rPr>
      </w:pPr>
    </w:p>
    <w:p w:rsidRDefault="00837226" w:rsidP="005C2CD1" w:rsidR="00837226">
      <w:pPr>
        <w:pStyle w:val="Tijeloteksta"/>
        <w:rPr>
          <w:bCs/>
        </w:rPr>
      </w:pPr>
    </w:p>
    <w:p w:rsidRDefault="0081735B" w:rsidP="0081735B" w:rsidR="0081735B" w:rsidRPr="0081735B">
      <w:pPr>
        <w:pStyle w:val="Tijeloteksta"/>
        <w:ind w:firstLine="708"/>
        <w:rPr>
          <w:bCs/>
        </w:rPr>
      </w:pPr>
      <w:r w:rsidRPr="0081735B">
        <w:rPr>
          <w:bCs/>
        </w:rPr>
        <w:t xml:space="preserve">Trgovački sud u Zagrebu </w:t>
      </w:r>
      <w:r w:rsidR="00B346A6">
        <w:rPr>
          <w:bCs/>
        </w:rPr>
        <w:t>23. studenoga</w:t>
      </w:r>
      <w:r w:rsidRPr="0081735B">
        <w:rPr>
          <w:bCs/>
        </w:rPr>
        <w:t xml:space="preserve"> 2017. zaprimio je zahtjev Financijske agenc</w:t>
      </w:r>
      <w:r w:rsidR="00E61ED6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110-07/17-01/04, Ur.broj: 04-06-17-</w:t>
      </w:r>
      <w:r w:rsidR="00E61ED6">
        <w:rPr>
          <w:bCs/>
        </w:rPr>
        <w:t>5485</w:t>
      </w:r>
      <w:r w:rsidRPr="0081735B">
        <w:rPr>
          <w:bCs/>
        </w:rPr>
        <w:t xml:space="preserve"> od </w:t>
      </w:r>
      <w:r w:rsidR="00E61ED6">
        <w:rPr>
          <w:bCs/>
        </w:rPr>
        <w:t>20. studenoga</w:t>
      </w:r>
      <w:r w:rsidRPr="0081735B">
        <w:rPr>
          <w:bCs/>
        </w:rPr>
        <w:t xml:space="preserve"> 2017. nad stečajnim dužnikom </w:t>
      </w:r>
      <w:r w:rsidR="00DF7D2A">
        <w:t>DRENSKI-ŽUGEC jednostavno društvo s ograničenom odgovornošću za ugostiteljstvo, OIB: 07933021785, MBS: 081006435, Zagreb, Sunekov odvojak 14.</w:t>
      </w:r>
    </w:p>
    <w:p w:rsidRDefault="00DF7D2A" w:rsidP="0022725E" w:rsidR="00DF7D2A">
      <w:pPr>
        <w:pStyle w:val="Tijeloteksta"/>
        <w:ind w:firstLine="708"/>
        <w:rPr>
          <w:bCs/>
        </w:rPr>
      </w:pPr>
    </w:p>
    <w:p w:rsidRDefault="00437479" w:rsidP="0022725E" w:rsidR="005C2CD1">
      <w:pPr>
        <w:pStyle w:val="Tijeloteksta"/>
        <w:ind w:firstLine="708"/>
        <w:rPr>
          <w:bCs/>
        </w:rPr>
      </w:pPr>
      <w:r w:rsidRPr="00437479">
        <w:rPr>
          <w:bCs/>
        </w:rPr>
        <w:lastRenderedPageBreak/>
        <w:t>Visoki trgovački sud Republike Hrvatske Rješenjem, broj: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19228F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DF7D2A" w:rsidP="00DF7D2A" w:rsidR="00DF7D2A">
      <w:pPr>
        <w:pStyle w:val="Tijeloteksta"/>
        <w:ind w:firstLine="708"/>
      </w:pPr>
      <w:r>
        <w:t>Kako su ispunjene pretpostavke iz citirane odredbe SZ-a, Trgovački sud u Osijeku 18. travnja 2018. objavio je Oglas na mrežnoj stranici e-oglasna ploča sudova pod poslovnim brojem 19 St-</w:t>
      </w:r>
      <w:r w:rsidR="00805148">
        <w:t>362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DF7D2A" w:rsidP="00DF7D2A" w:rsidR="00DF7D2A">
      <w:pPr>
        <w:pStyle w:val="Tijeloteksta"/>
        <w:ind w:firstLine="360"/>
      </w:pPr>
    </w:p>
    <w:p w:rsidRDefault="00DF7D2A" w:rsidP="00DF7D2A" w:rsidR="00DF7D2A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0213B4">
        <w:t>6.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6976E6" w:rsidP="00AC0727" w:rsidR="006976E6">
      <w:pPr>
        <w:pStyle w:val="Tijeloteksta"/>
        <w:ind w:left="6024"/>
        <w:jc w:val="left"/>
      </w:pP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D46886">
        <w:t>20</w:t>
      </w:r>
      <w:r w:rsidR="00644A06">
        <w:t>.</w:t>
      </w:r>
      <w:r w:rsidR="00052A89" w:rsidRPr="00EC08F5">
        <w:t xml:space="preserve"> </w:t>
      </w:r>
      <w:r w:rsidR="00071A4C">
        <w:t>lipnja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BD7" w:rsidP="005C2CD1" w:rsidR="00747BD7">
      <w:r>
        <w:separator/>
      </w:r>
    </w:p>
  </w:endnote>
  <w:endnote w:id="0" w:type="continuationSeparator">
    <w:p w:rsidRDefault="00747BD7" w:rsidP="005C2CD1" w:rsidR="00747B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BD7" w:rsidP="005C2CD1" w:rsidR="00747BD7">
      <w:r>
        <w:separator/>
      </w:r>
    </w:p>
  </w:footnote>
  <w:footnote w:id="0" w:type="continuationSeparator">
    <w:p w:rsidRDefault="00747BD7" w:rsidP="005C2CD1" w:rsidR="00747B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6B0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8D4581">
          <w:t>3</w:t>
        </w:r>
        <w:r w:rsidR="00D94B07">
          <w:t>62</w:t>
        </w:r>
        <w:r w:rsidR="008D4581">
          <w:t>/201</w:t>
        </w:r>
        <w:r w:rsidR="00481F89">
          <w:t>8</w:t>
        </w:r>
        <w:r w:rsidR="008D4581">
          <w:t>-</w:t>
        </w:r>
        <w:r w:rsidR="00D94B07">
          <w:t>5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D4581">
      <w:t>3</w:t>
    </w:r>
    <w:r w:rsidR="00D94B07">
      <w:t>62</w:t>
    </w:r>
    <w:r w:rsidR="00071A4C">
      <w:t>/201</w:t>
    </w:r>
    <w:r w:rsidR="00481F89">
      <w:t>8</w:t>
    </w:r>
    <w:r w:rsidR="00071A4C">
      <w:t>-</w:t>
    </w:r>
    <w:r w:rsidR="00D94B07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5864"/>
    <w:rsid w:val="000412A0"/>
    <w:rsid w:val="00045373"/>
    <w:rsid w:val="00045ABF"/>
    <w:rsid w:val="00052A89"/>
    <w:rsid w:val="000535EA"/>
    <w:rsid w:val="00071A4C"/>
    <w:rsid w:val="00077C9D"/>
    <w:rsid w:val="00091B4B"/>
    <w:rsid w:val="000A63F3"/>
    <w:rsid w:val="000D0569"/>
    <w:rsid w:val="000E14A1"/>
    <w:rsid w:val="000E407F"/>
    <w:rsid w:val="000E762A"/>
    <w:rsid w:val="000F5A9A"/>
    <w:rsid w:val="00102060"/>
    <w:rsid w:val="00102927"/>
    <w:rsid w:val="001378FA"/>
    <w:rsid w:val="001437B2"/>
    <w:rsid w:val="00144E7C"/>
    <w:rsid w:val="0014759A"/>
    <w:rsid w:val="0015367E"/>
    <w:rsid w:val="00155DC1"/>
    <w:rsid w:val="00172559"/>
    <w:rsid w:val="00173F18"/>
    <w:rsid w:val="0019228F"/>
    <w:rsid w:val="001A4B76"/>
    <w:rsid w:val="001B49A2"/>
    <w:rsid w:val="001C73F4"/>
    <w:rsid w:val="001C7F1E"/>
    <w:rsid w:val="001D1AFD"/>
    <w:rsid w:val="001D3D84"/>
    <w:rsid w:val="001E375C"/>
    <w:rsid w:val="001E65E0"/>
    <w:rsid w:val="001F714B"/>
    <w:rsid w:val="002034CA"/>
    <w:rsid w:val="00205A1F"/>
    <w:rsid w:val="002063E3"/>
    <w:rsid w:val="002200F8"/>
    <w:rsid w:val="0022725E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3184"/>
    <w:rsid w:val="002D7681"/>
    <w:rsid w:val="002F05F8"/>
    <w:rsid w:val="002F47C0"/>
    <w:rsid w:val="002F4AAF"/>
    <w:rsid w:val="002F66FE"/>
    <w:rsid w:val="00313018"/>
    <w:rsid w:val="0031613B"/>
    <w:rsid w:val="003276D7"/>
    <w:rsid w:val="003328A0"/>
    <w:rsid w:val="00342079"/>
    <w:rsid w:val="003612A7"/>
    <w:rsid w:val="003638A3"/>
    <w:rsid w:val="00367658"/>
    <w:rsid w:val="0037256D"/>
    <w:rsid w:val="003745BE"/>
    <w:rsid w:val="00375C7E"/>
    <w:rsid w:val="003832CA"/>
    <w:rsid w:val="003879D1"/>
    <w:rsid w:val="003924AF"/>
    <w:rsid w:val="003924EA"/>
    <w:rsid w:val="00392DF6"/>
    <w:rsid w:val="003956B0"/>
    <w:rsid w:val="003A56C0"/>
    <w:rsid w:val="003A610E"/>
    <w:rsid w:val="003C01DF"/>
    <w:rsid w:val="003C6038"/>
    <w:rsid w:val="003D02B1"/>
    <w:rsid w:val="003E7C98"/>
    <w:rsid w:val="00402134"/>
    <w:rsid w:val="00406C1C"/>
    <w:rsid w:val="0041638D"/>
    <w:rsid w:val="00421D71"/>
    <w:rsid w:val="00423F56"/>
    <w:rsid w:val="00436570"/>
    <w:rsid w:val="00437479"/>
    <w:rsid w:val="00440504"/>
    <w:rsid w:val="00455B1F"/>
    <w:rsid w:val="0045670D"/>
    <w:rsid w:val="004638F5"/>
    <w:rsid w:val="0046632E"/>
    <w:rsid w:val="00476EB4"/>
    <w:rsid w:val="00481F89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37AE"/>
    <w:rsid w:val="00550133"/>
    <w:rsid w:val="00556098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44A06"/>
    <w:rsid w:val="00652724"/>
    <w:rsid w:val="00656FF9"/>
    <w:rsid w:val="0066222D"/>
    <w:rsid w:val="00666402"/>
    <w:rsid w:val="0067011C"/>
    <w:rsid w:val="006704D6"/>
    <w:rsid w:val="006737C1"/>
    <w:rsid w:val="006757CB"/>
    <w:rsid w:val="0068358C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711019"/>
    <w:rsid w:val="00711561"/>
    <w:rsid w:val="0072254A"/>
    <w:rsid w:val="00724C8C"/>
    <w:rsid w:val="0073010A"/>
    <w:rsid w:val="00747BD7"/>
    <w:rsid w:val="00766D29"/>
    <w:rsid w:val="00767146"/>
    <w:rsid w:val="0077329E"/>
    <w:rsid w:val="00773EF6"/>
    <w:rsid w:val="0078009A"/>
    <w:rsid w:val="007836BD"/>
    <w:rsid w:val="0079627A"/>
    <w:rsid w:val="00796AED"/>
    <w:rsid w:val="007A31D3"/>
    <w:rsid w:val="007A4540"/>
    <w:rsid w:val="007D0F8F"/>
    <w:rsid w:val="007D12AA"/>
    <w:rsid w:val="007D67FD"/>
    <w:rsid w:val="007E7376"/>
    <w:rsid w:val="007F0819"/>
    <w:rsid w:val="00805148"/>
    <w:rsid w:val="008069AE"/>
    <w:rsid w:val="0081735B"/>
    <w:rsid w:val="00817C66"/>
    <w:rsid w:val="00837226"/>
    <w:rsid w:val="00844C10"/>
    <w:rsid w:val="00844DE0"/>
    <w:rsid w:val="008528DF"/>
    <w:rsid w:val="00860129"/>
    <w:rsid w:val="00875548"/>
    <w:rsid w:val="00880E71"/>
    <w:rsid w:val="00880F3D"/>
    <w:rsid w:val="008A26A3"/>
    <w:rsid w:val="008A66B9"/>
    <w:rsid w:val="008B08FA"/>
    <w:rsid w:val="008C3639"/>
    <w:rsid w:val="008C7029"/>
    <w:rsid w:val="008D4581"/>
    <w:rsid w:val="00901EF5"/>
    <w:rsid w:val="00902821"/>
    <w:rsid w:val="00912CF5"/>
    <w:rsid w:val="00917E6B"/>
    <w:rsid w:val="009342CA"/>
    <w:rsid w:val="009371EB"/>
    <w:rsid w:val="00937840"/>
    <w:rsid w:val="009525D4"/>
    <w:rsid w:val="00962873"/>
    <w:rsid w:val="00967AAD"/>
    <w:rsid w:val="00971220"/>
    <w:rsid w:val="00980E4D"/>
    <w:rsid w:val="00993567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E5D6D"/>
    <w:rsid w:val="00A07CA2"/>
    <w:rsid w:val="00A115B3"/>
    <w:rsid w:val="00A247C1"/>
    <w:rsid w:val="00A36078"/>
    <w:rsid w:val="00A405B5"/>
    <w:rsid w:val="00A42669"/>
    <w:rsid w:val="00A46436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346A6"/>
    <w:rsid w:val="00B706CB"/>
    <w:rsid w:val="00B7644F"/>
    <w:rsid w:val="00B82540"/>
    <w:rsid w:val="00B95B20"/>
    <w:rsid w:val="00B97428"/>
    <w:rsid w:val="00B97BAC"/>
    <w:rsid w:val="00BA45F5"/>
    <w:rsid w:val="00BB6169"/>
    <w:rsid w:val="00BE0AFD"/>
    <w:rsid w:val="00BE126A"/>
    <w:rsid w:val="00BE33FF"/>
    <w:rsid w:val="00C033F1"/>
    <w:rsid w:val="00C047C6"/>
    <w:rsid w:val="00C17D23"/>
    <w:rsid w:val="00C2016D"/>
    <w:rsid w:val="00C25CCE"/>
    <w:rsid w:val="00C33593"/>
    <w:rsid w:val="00C33DA9"/>
    <w:rsid w:val="00C53EB6"/>
    <w:rsid w:val="00C7219A"/>
    <w:rsid w:val="00C85BE9"/>
    <w:rsid w:val="00CA01EF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7588"/>
    <w:rsid w:val="00D212DB"/>
    <w:rsid w:val="00D23251"/>
    <w:rsid w:val="00D24D2F"/>
    <w:rsid w:val="00D27F5C"/>
    <w:rsid w:val="00D35F74"/>
    <w:rsid w:val="00D4077E"/>
    <w:rsid w:val="00D46886"/>
    <w:rsid w:val="00D767D0"/>
    <w:rsid w:val="00D7681E"/>
    <w:rsid w:val="00D87E31"/>
    <w:rsid w:val="00D925DB"/>
    <w:rsid w:val="00D94B07"/>
    <w:rsid w:val="00D95234"/>
    <w:rsid w:val="00D97782"/>
    <w:rsid w:val="00DA4636"/>
    <w:rsid w:val="00DB278F"/>
    <w:rsid w:val="00DE5F69"/>
    <w:rsid w:val="00DF7D2A"/>
    <w:rsid w:val="00E06819"/>
    <w:rsid w:val="00E23AF8"/>
    <w:rsid w:val="00E5398C"/>
    <w:rsid w:val="00E60C19"/>
    <w:rsid w:val="00E61ED6"/>
    <w:rsid w:val="00E70E4B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F040DB"/>
    <w:rsid w:val="00F07590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DRENSKI-ŽUGEC jednostavno društvo s ograničenom odgovornošću za ugostiteljstvo</izvorni_sadrzaj>
    <derivirana_varijabla naziv="DomainObject.Predmet.ProtustrankaFormated_1">  DRENSKI-ŽUGEC jednostavno društvo s ograničenom odgovornošću za ugostiteljstvo</derivirana_varijabla>
  </DomainObject.Predmet.ProtustrankaFormated>
  <DomainObject.Predmet.ProtustrankaFormatedOIB>
    <izvorni_sadrzaj>  DRENSKI-ŽUGEC jednostavno društvo s ograničenom odgovornošću za ugostiteljstvo, OIB 07933021785</izvorni_sadrzaj>
    <derivirana_varijabla naziv="DomainObject.Predmet.ProtustrankaFormatedOIB_1">  DRENSKI-ŽUGEC jednostavno društvo s ograničenom odgovornošću za ugostiteljstvo, OIB 07933021785</derivirana_varijabla>
  </DomainObject.Predmet.ProtustrankaFormatedOIB>
  <DomainObject.Predmet.ProtustrankaFormatedWithAdress>
    <izvorni_sadrzaj> DRENSKI-ŽUGEC jednostavno društvo s ograničenom odgovornošću za ugostiteljstvo, Sunekov odvojak 14, 10000 Zagreb</izvorni_sadrzaj>
    <derivirana_varijabla naziv="DomainObject.Predmet.ProtustrankaFormatedWithAdress_1"> DRENSKI-ŽUGEC jednostavno društvo s ograničenom odgovornošću za ugostiteljstvo, Sunekov odvojak 14, 10000 Zagreb</derivirana_varijabla>
  </DomainObject.Predmet.ProtustrankaFormatedWithAdress>
  <DomainObject.Predmet.ProtustrankaFormatedWithAdressOIB>
    <izvorni_sadrzaj> DRENSKI-ŽUGEC jednostavno društvo s ograničenom odgovornošću za ugostiteljstvo, OIB 07933021785, Sunekov odvojak 14, 10000 Zagreb</izvorni_sadrzaj>
    <derivirana_varijabla naziv="DomainObject.Predmet.ProtustrankaFormatedWithAdressOIB_1"> DRENSKI-ŽUGEC jednostavno društvo s ograničenom odgovornošću za ugostiteljstvo, OIB 07933021785, Sunekov odvojak 14, 10000 Zagreb</derivirana_varijabla>
  </DomainObject.Predmet.ProtustrankaFormatedWithAdressOIB>
  <DomainObject.Predmet.ProtustrankaWithAdress>
    <izvorni_sadrzaj>DRENSKI-ŽUGEC jednostavno društvo s ograničenom odgovornošću za ugostiteljstvo Sunekov odvojak 14, 10000 Zagreb</izvorni_sadrzaj>
    <derivirana_varijabla naziv="DomainObject.Predmet.ProtustrankaWithAdress_1">DRENSKI-ŽUGEC jednostavno društvo s ograničenom odgovornošću za ugostiteljstvo Sunekov odvojak 14, 10000 Zagreb</derivirana_varijabla>
  </DomainObject.Predmet.ProtustrankaWithAdress>
  <DomainObject.Predmet.ProtustrankaWithAdressOIB>
    <izvorni_sadrzaj>DRENSKI-ŽUGEC jednostavno društvo s ograničenom odgovornošću za ugostiteljstvo, OIB 07933021785, Sunekov odvojak 14, 10000 Zagreb</izvorni_sadrzaj>
    <derivirana_varijabla naziv="DomainObject.Predmet.ProtustrankaWithAdressOIB_1">DRENSKI-ŽUGEC jednostavno društvo s ograničenom odgovornošću za ugostiteljstvo, OIB 07933021785, Sunekov odvojak 14, 10000 Zagreb</derivirana_varijabla>
  </DomainObject.Predmet.ProtustrankaWithAdressOIB>
  <DomainObject.Predmet.ProtustrankaNazivFormated>
    <izvorni_sadrzaj>DRENSKI-ŽUGEC jednostavno društvo s ograničenom odgovornošću za ugostiteljstvo</izvorni_sadrzaj>
    <derivirana_varijabla naziv="DomainObject.Predmet.ProtustrankaNazivFormated_1">DRENSKI-ŽUGEC jednostavno društvo s ograničenom odgovornošću za ugostiteljstvo</derivirana_varijabla>
  </DomainObject.Predmet.ProtustrankaNazivFormated>
  <DomainObject.Predmet.ProtustrankaNazivFormatedOIB>
    <izvorni_sadrzaj>DRENSKI-ŽUGEC jednostavno društvo s ograničenom odgovornošću za ugostiteljstvo, OIB 07933021785</izvorni_sadrzaj>
    <derivirana_varijabla naziv="DomainObject.Predmet.ProtustrankaNazivFormatedOIB_1">DRENSKI-ŽUGEC jednostavno društvo s ograničenom odgovornošću za ugostiteljstvo, OIB 07933021785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DRENSKI-ŽUGEC jednostavno društvo s ograničenom odgovornošću za ugostiteljstvo</item>
    </izvorni_sadrzaj>
    <derivirana_varijabla naziv="DomainObject.Predmet.ProtuStrankaListFormated_1">
      <item>DRENSKI-ŽUGEC jednostavno društvo s ograničenom odgovornošću za ugostiteljstvo</item>
    </derivirana_varijabla>
  </DomainObject.Predmet.ProtuStrankaListFormated>
  <DomainObject.Predmet.ProtuStrankaListFormatedOIB>
    <izvorni_sadrzaj>
      <item>DRENSKI-ŽUGEC jednostavno društvo s ograničenom odgovornošću za ugostiteljstvo, OIB 07933021785</item>
    </izvorni_sadrzaj>
    <derivirana_varijabla naziv="DomainObject.Predmet.ProtuStrankaListFormatedOIB_1">
      <item>DRENSKI-ŽUGEC jednostavno društvo s ograničenom odgovornošću za ugostiteljstvo, OIB 07933021785</item>
    </derivirana_varijabla>
  </DomainObject.Predmet.ProtuStrankaListFormatedOIB>
  <DomainObject.Predmet.ProtuStrankaListFormatedWithAdress>
    <izvorni_sadrzaj>
      <item>DRENSKI-ŽUGEC jednostavno društvo s ograničenom odgovornošću za ugostiteljstvo, Sunekov odvojak 14, 10000 Zagreb</item>
    </izvorni_sadrzaj>
    <derivirana_varijabla naziv="DomainObject.Predmet.ProtuStrankaListFormatedWithAdress_1">
      <item>DRENSKI-ŽUGEC jednostavno društvo s ograničenom odgovornošću za ugostiteljstvo, Sunekov odvojak 14, 10000 Zagreb</item>
    </derivirana_varijabla>
  </DomainObject.Predmet.ProtuStrankaListFormatedWithAdress>
  <DomainObject.Predmet.ProtuStrankaListFormatedWithAdressOIB>
    <izvorni_sadrzaj>
      <item>DRENSKI-ŽUGEC jednostavno društvo s ograničenom odgovornošću za ugostiteljstvo, OIB 07933021785, Sunekov odvojak 14, 10000 Zagreb</item>
    </izvorni_sadrzaj>
    <derivirana_varijabla naziv="DomainObject.Predmet.ProtuStrankaListFormatedWithAdressOIB_1">
      <item>DRENSKI-ŽUGEC jednostavno društvo s ograničenom odgovornošću za ugostiteljstvo, OIB 07933021785, Sunekov odvojak 14, 10000 Zagreb</item>
    </derivirana_varijabla>
  </DomainObject.Predmet.ProtuStrankaListFormatedWithAdressOIB>
  <DomainObject.Predmet.ProtuStrankaListNazivFormated>
    <izvorni_sadrzaj>
      <item>DRENSKI-ŽUGEC jednostavno društvo s ograničenom odgovornošću za ugostiteljstvo</item>
    </izvorni_sadrzaj>
    <derivirana_varijabla naziv="DomainObject.Predmet.ProtuStrankaListNazivFormated_1">
      <item>DRENSKI-ŽUGEC jednostavno društvo s ograničenom odgovornošću za ugostiteljstvo</item>
    </derivirana_varijabla>
  </DomainObject.Predmet.ProtuStrankaListNazivFormated>
  <DomainObject.Predmet.ProtuStrankaListNazivFormatedOIB>
    <izvorni_sadrzaj>
      <item>DRENSKI-ŽUGEC jednostavno društvo s ograničenom odgovornošću za ugostiteljstvo, OIB 07933021785</item>
    </izvorni_sadrzaj>
    <derivirana_varijabla naziv="DomainObject.Predmet.ProtuStrankaListNazivFormatedOIB_1">
      <item>DRENSKI-ŽUGEC jednostavno društvo s ograničenom odgovornošću za ugostiteljstvo, OIB 07933021785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DRENSKI-ŽUGEC jednostavno društvo s ograničenom odgovornošću za ugostiteljstvo</izvorni_sadrzaj>
    <derivirana_varijabla naziv="DomainObject.Predmet.ProtustrankaIDrugi_1">DRENSKI-ŽUGEC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DRENSKI-ŽUGEC jednostavno društvo s ograničenom odgovornošću za ugostiteljstvo, OIB 07933021785, Sunekov odvojak 14, 10000 Zagreb</izvorni_sadrzaj>
    <derivirana_varijabla naziv="DomainObject.Predmet.ProtustrankaIDrugiAdressOIB_1">DRENSKI-ŽUGEC jednostavno društvo s ograničenom odgovornošću za ugostiteljstvo, OIB 07933021785, Sunekov odvojak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DRENSKI-ŽUGEC jednostavno društvo s ograničenom odgovornošću za ugostiteljstvo</item>
    </izvorni_sadrzaj>
    <derivirana_varijabla naziv="DomainObject.Predmet.SudioniciListNaziv_1">
      <item>FINA Regionalni centar Zagreb</item>
      <item>DRENSKI-ŽUGEC jednostavno društvo s ograničenom odgovornošću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DRENSKI-ŽUGEC jednostavno društvo s ograničenom odgovornošću za ugostiteljstvo, OIB 07933021785, Sunekov odvojak 14,10000 Zagreb</item>
    </izvorni_sadrzaj>
    <derivirana_varijabla naziv="DomainObject.Predmet.SudioniciListAdressOIB_1">
      <item>FINA Regionalni centar Zagreb, OIB 85821130368, Trg svibanjskih žrtava 1995. br. 1,10000 Zagreb</item>
      <item>DRENSKI-ŽUGEC jednostavno društvo s ograničenom odgovornošću za ugostiteljstvo, OIB 07933021785, Sunekov odvojak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07933021785</item>
    </izvorni_sadrzaj>
    <derivirana_varijabla naziv="DomainObject.Predmet.SudioniciListNazivOIB_1">
      <item>, OIB 85821130368</item>
      <item>, OIB 07933021785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310A30-A5B9-430E-8F93-BA989F73E1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3266</properties:Characters>
  <properties:Lines>95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2018-06-06T10:26:00Z</dcterms:created>
  <dc:creator>Korisnik</dc:creator>
  <cp:lastModifiedBy>Renata Horvat</cp:lastModifiedBy>
  <cp:lastPrinted>2018-06-06T11:22:00Z</cp:lastPrinted>
  <dcterms:modified xmlns:xsi="http://www.w3.org/2001/XMLSchema-instance" xsi:type="dcterms:W3CDTF">2018-06-06T11:23:00Z</dcterms:modified>
  <cp:revision>15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(DRENSKI - ŽUGEC 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