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c3657" w14:paraId="83c3657" w:rsidRDefault="00DB765E" w:rsidP="00910611" w:rsidR="00DB765E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765E" w:rsidP="00910611" w:rsidR="00DB765E">
      <w:r>
        <w:rPr>
          <w:rFonts w:eastAsia="MS Mincho"/>
        </w:rPr>
        <w:t>REPUBLIKA HRVATSKA</w:t>
      </w:r>
    </w:p>
    <w:p w:rsidRDefault="00DB765E" w:rsidP="00910611" w:rsidR="00DB765E">
      <w:r>
        <w:rPr>
          <w:rFonts w:eastAsia="MS Mincho"/>
        </w:rPr>
        <w:t>TRGOVAČKI SUD U RIJECI</w:t>
      </w:r>
    </w:p>
    <w:p w:rsidRDefault="00DB765E" w:rsidR="00DB765E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BA275F" w:rsidP="00BA275F" w:rsidR="00BA275F" w:rsidRPr="00CF6B54">
      <w:pPr>
        <w:jc w:val="center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>R E P U B L I K A    H R V A T S K A</w:t>
      </w:r>
    </w:p>
    <w:p w:rsidRDefault="00DA5409" w:rsidP="00DA5409" w:rsidR="00DA5409" w:rsidRPr="00CF6B54">
      <w:pPr>
        <w:jc w:val="center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>R J E Š E N J E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330693" w:rsidP="00330693" w:rsidR="00330693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Trgovački sud u Rijeci, po stečajnom sucu Veri Jelenović, u stečajnom postupku nad dužnikom </w:t>
      </w:r>
      <w:bookmarkStart w:name="OLE_LINK9" w:id="1"/>
      <w:r>
        <w:rPr>
          <w:rFonts w:hAnsi="Times New Roman" w:ascii="Times New Roman"/>
          <w:b w:val="false"/>
        </w:rPr>
        <w:t>RIBA - RIJEKA dioničko društvo za ulov, preradu, promet ribom i ribljim preradjevinama, unutarnju i vanjsku trgovinu u stečaju Rijeka, Demetrova 3/I</w:t>
      </w:r>
      <w:bookmarkEnd w:id="1"/>
      <w:r>
        <w:rPr>
          <w:rFonts w:hAnsi="Times New Roman" w:ascii="Times New Roman"/>
          <w:b w:val="false"/>
        </w:rPr>
        <w:t xml:space="preserve">, OIB: 84580906397,  dana </w:t>
      </w:r>
      <w:r w:rsidR="00971970">
        <w:rPr>
          <w:rFonts w:hAnsi="Times New Roman" w:ascii="Times New Roman"/>
          <w:b w:val="false"/>
        </w:rPr>
        <w:t>23</w:t>
      </w:r>
      <w:r>
        <w:rPr>
          <w:rFonts w:hAnsi="Times New Roman" w:ascii="Times New Roman"/>
          <w:b w:val="false"/>
        </w:rPr>
        <w:t>. listopada 2017.</w:t>
      </w:r>
    </w:p>
    <w:p w:rsidRDefault="00DA5409" w:rsidP="00DA5409" w:rsidR="00DA5409" w:rsidRPr="004C1F9B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center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>r i j e š i o  j e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 xml:space="preserve"> </w:t>
      </w:r>
      <w:r w:rsidRPr="00CF6B54">
        <w:rPr>
          <w:rFonts w:hAnsi="Times New Roman" w:ascii="Times New Roman"/>
          <w:b w:val="false"/>
        </w:rPr>
        <w:tab/>
        <w:t xml:space="preserve">Ispravlja se rješenje ovog suda posl. br. </w:t>
      </w:r>
      <w:r w:rsidR="00330693">
        <w:rPr>
          <w:rFonts w:hAnsi="Times New Roman" w:ascii="Times New Roman"/>
          <w:b w:val="false"/>
        </w:rPr>
        <w:t xml:space="preserve">14 St-9/2002-422 </w:t>
      </w:r>
      <w:r w:rsidRPr="00CF6B54">
        <w:rPr>
          <w:rFonts w:hAnsi="Times New Roman" w:ascii="Times New Roman"/>
          <w:b w:val="false"/>
        </w:rPr>
        <w:t xml:space="preserve">od </w:t>
      </w:r>
      <w:r w:rsidR="00330693">
        <w:rPr>
          <w:rFonts w:hAnsi="Times New Roman" w:ascii="Times New Roman"/>
          <w:b w:val="false"/>
        </w:rPr>
        <w:t>19. listopada 2017.</w:t>
      </w:r>
      <w:r w:rsidR="00BA275F" w:rsidRPr="00CF6B54">
        <w:rPr>
          <w:rFonts w:hAnsi="Times New Roman" w:ascii="Times New Roman"/>
          <w:b w:val="false"/>
        </w:rPr>
        <w:t xml:space="preserve"> </w:t>
      </w:r>
      <w:r w:rsidRPr="004C1F9B">
        <w:rPr>
          <w:rFonts w:hAnsi="Times New Roman" w:ascii="Times New Roman"/>
          <w:b w:val="false"/>
        </w:rPr>
        <w:t xml:space="preserve"> </w:t>
      </w:r>
      <w:r w:rsidR="00A437AE" w:rsidRPr="004C1F9B">
        <w:rPr>
          <w:rFonts w:hAnsi="Times New Roman" w:ascii="Times New Roman"/>
          <w:b w:val="false"/>
        </w:rPr>
        <w:t>u izreci</w:t>
      </w:r>
      <w:r w:rsidRPr="004C1F9B">
        <w:rPr>
          <w:rFonts w:hAnsi="Times New Roman" w:ascii="Times New Roman"/>
          <w:b w:val="false"/>
        </w:rPr>
        <w:t>,</w:t>
      </w:r>
      <w:r w:rsidR="00A437AE" w:rsidRPr="004C1F9B">
        <w:rPr>
          <w:rFonts w:hAnsi="Times New Roman" w:ascii="Times New Roman"/>
          <w:b w:val="false"/>
        </w:rPr>
        <w:t xml:space="preserve"> </w:t>
      </w:r>
      <w:r w:rsidR="00330693">
        <w:rPr>
          <w:rFonts w:hAnsi="Times New Roman" w:ascii="Times New Roman"/>
          <w:b w:val="false"/>
        </w:rPr>
        <w:t xml:space="preserve">točka I. </w:t>
      </w:r>
      <w:r w:rsidR="00A437AE" w:rsidRPr="004C1F9B">
        <w:rPr>
          <w:rFonts w:hAnsi="Times New Roman" w:ascii="Times New Roman"/>
          <w:b w:val="false"/>
        </w:rPr>
        <w:t xml:space="preserve">redak </w:t>
      </w:r>
      <w:r w:rsidR="00330693">
        <w:rPr>
          <w:rFonts w:hAnsi="Times New Roman" w:ascii="Times New Roman"/>
          <w:b w:val="false"/>
        </w:rPr>
        <w:t>treći</w:t>
      </w:r>
      <w:r w:rsidR="00A437AE" w:rsidRPr="004C1F9B">
        <w:rPr>
          <w:rFonts w:hAnsi="Times New Roman" w:ascii="Times New Roman"/>
          <w:b w:val="false"/>
        </w:rPr>
        <w:t>,</w:t>
      </w:r>
      <w:r w:rsidRPr="004C1F9B">
        <w:rPr>
          <w:rFonts w:hAnsi="Times New Roman" w:ascii="Times New Roman"/>
          <w:b w:val="false"/>
        </w:rPr>
        <w:t xml:space="preserve"> tako da umjesto „</w:t>
      </w:r>
      <w:r w:rsidR="00330693">
        <w:rPr>
          <w:rFonts w:hAnsi="Times New Roman" w:ascii="Times New Roman"/>
          <w:b w:val="false"/>
        </w:rPr>
        <w:t>35.124,00 kn neto</w:t>
      </w:r>
      <w:r w:rsidRPr="004C1F9B">
        <w:rPr>
          <w:rFonts w:hAnsi="Times New Roman" w:ascii="Times New Roman"/>
          <w:b w:val="false"/>
        </w:rPr>
        <w:t>“ treba pisati „</w:t>
      </w:r>
      <w:r w:rsidR="00330693">
        <w:rPr>
          <w:rFonts w:hAnsi="Times New Roman" w:ascii="Times New Roman"/>
          <w:b w:val="false"/>
        </w:rPr>
        <w:t>55.025,00 kn neto</w:t>
      </w:r>
      <w:r w:rsidR="00A437AE" w:rsidRPr="00CF6B54">
        <w:rPr>
          <w:rFonts w:hAnsi="Times New Roman" w:ascii="Times New Roman"/>
          <w:b w:val="false"/>
        </w:rPr>
        <w:t>“</w:t>
      </w:r>
      <w:r w:rsidR="00330693">
        <w:rPr>
          <w:rFonts w:hAnsi="Times New Roman" w:ascii="Times New Roman"/>
          <w:b w:val="false"/>
        </w:rPr>
        <w:t>, te u obrazloženju, redak dvadeset i deveti</w:t>
      </w:r>
      <w:r w:rsidR="00330693" w:rsidRPr="004C1F9B">
        <w:rPr>
          <w:rFonts w:hAnsi="Times New Roman" w:ascii="Times New Roman"/>
          <w:b w:val="false"/>
        </w:rPr>
        <w:t>, tako da umjesto „</w:t>
      </w:r>
      <w:r w:rsidR="00330693">
        <w:rPr>
          <w:rFonts w:hAnsi="Times New Roman" w:ascii="Times New Roman"/>
          <w:b w:val="false"/>
        </w:rPr>
        <w:t>35.124,00 kn neto</w:t>
      </w:r>
      <w:r w:rsidR="00330693" w:rsidRPr="004C1F9B">
        <w:rPr>
          <w:rFonts w:hAnsi="Times New Roman" w:ascii="Times New Roman"/>
          <w:b w:val="false"/>
        </w:rPr>
        <w:t>“ treba pisati „</w:t>
      </w:r>
      <w:r w:rsidR="00330693">
        <w:rPr>
          <w:rFonts w:hAnsi="Times New Roman" w:ascii="Times New Roman"/>
          <w:b w:val="false"/>
        </w:rPr>
        <w:t>55.025,00 kn neto</w:t>
      </w:r>
      <w:r w:rsidR="00330693" w:rsidRPr="00CF6B54">
        <w:rPr>
          <w:rFonts w:hAnsi="Times New Roman" w:ascii="Times New Roman"/>
          <w:b w:val="false"/>
        </w:rPr>
        <w:t>“</w:t>
      </w:r>
      <w:r w:rsidRPr="00CF6B54">
        <w:rPr>
          <w:rFonts w:hAnsi="Times New Roman" w:ascii="Times New Roman"/>
          <w:b w:val="false"/>
        </w:rPr>
        <w:t xml:space="preserve">. 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883BC7" w:rsidP="00DA5409" w:rsidR="00883BC7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center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>Obrazloženje</w:t>
      </w:r>
    </w:p>
    <w:p w:rsidRDefault="00A437AE" w:rsidP="00DA5409" w:rsidR="00A437AE" w:rsidRPr="00CF6B54">
      <w:pPr>
        <w:jc w:val="center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ab/>
        <w:t xml:space="preserve">U ovosudnom je rješenju posl. br. </w:t>
      </w:r>
      <w:r w:rsidR="00330693">
        <w:rPr>
          <w:rFonts w:hAnsi="Times New Roman" w:ascii="Times New Roman"/>
          <w:b w:val="false"/>
        </w:rPr>
        <w:t xml:space="preserve">14 St-9/2002-422 </w:t>
      </w:r>
      <w:r w:rsidR="00330693" w:rsidRPr="00CF6B54">
        <w:rPr>
          <w:rFonts w:hAnsi="Times New Roman" w:ascii="Times New Roman"/>
          <w:b w:val="false"/>
        </w:rPr>
        <w:t xml:space="preserve">od </w:t>
      </w:r>
      <w:r w:rsidR="00330693">
        <w:rPr>
          <w:rFonts w:hAnsi="Times New Roman" w:ascii="Times New Roman"/>
          <w:b w:val="false"/>
        </w:rPr>
        <w:t>19. listopada 2017.</w:t>
      </w:r>
      <w:r w:rsidR="00330693" w:rsidRPr="00CF6B54">
        <w:rPr>
          <w:rFonts w:hAnsi="Times New Roman" w:ascii="Times New Roman"/>
          <w:b w:val="false"/>
        </w:rPr>
        <w:t xml:space="preserve"> </w:t>
      </w:r>
      <w:r w:rsidR="00330693">
        <w:rPr>
          <w:rFonts w:hAnsi="Times New Roman" w:ascii="Times New Roman"/>
          <w:b w:val="false"/>
        </w:rPr>
        <w:t xml:space="preserve"> </w:t>
      </w:r>
      <w:r w:rsidRPr="00CF6B54">
        <w:rPr>
          <w:rFonts w:hAnsi="Times New Roman" w:ascii="Times New Roman"/>
          <w:b w:val="false"/>
        </w:rPr>
        <w:t xml:space="preserve">došlo do očite pogreške u pisanju, pa je po službenoj dužnosti, a na temelju čl.342. st.1. i 2. </w:t>
      </w:r>
      <w:r w:rsidR="00883BC7" w:rsidRPr="00CF6B54">
        <w:rPr>
          <w:rFonts w:hAnsi="Times New Roman" w:ascii="Times New Roman"/>
          <w:b w:val="false"/>
        </w:rPr>
        <w:t>Zakona o parničnom postupku (</w:t>
      </w:r>
      <w:r w:rsidR="00BA275F" w:rsidRPr="00CF6B54">
        <w:rPr>
          <w:rFonts w:hAnsi="Times New Roman" w:ascii="Times New Roman"/>
          <w:b w:val="false"/>
        </w:rPr>
        <w:t xml:space="preserve">dalje: ZPP, objavljen u </w:t>
      </w:r>
      <w:r w:rsidR="00883BC7" w:rsidRPr="00CF6B54">
        <w:rPr>
          <w:rFonts w:hAnsi="Times New Roman" w:ascii="Times New Roman"/>
          <w:b w:val="false"/>
        </w:rPr>
        <w:t>NN 53/91, 91/92, 112/99, 88/01, 117/03, 88/05, 2/07-Odluka USRH, 84/08, 96/08, 123/08</w:t>
      </w:r>
      <w:r w:rsidR="00BA275F" w:rsidRPr="00CF6B54">
        <w:rPr>
          <w:rFonts w:hAnsi="Times New Roman" w:ascii="Times New Roman"/>
          <w:b w:val="false"/>
        </w:rPr>
        <w:t>, 57/11, 148/11, 25/13</w:t>
      </w:r>
      <w:r w:rsidR="00A437AE" w:rsidRPr="00CF6B54">
        <w:rPr>
          <w:rFonts w:hAnsi="Times New Roman" w:ascii="Times New Roman"/>
          <w:b w:val="false"/>
        </w:rPr>
        <w:t>, 89/14</w:t>
      </w:r>
      <w:r w:rsidR="00883BC7" w:rsidRPr="00CF6B54">
        <w:rPr>
          <w:rFonts w:hAnsi="Times New Roman" w:ascii="Times New Roman"/>
          <w:b w:val="false"/>
        </w:rPr>
        <w:t>)</w:t>
      </w:r>
      <w:r w:rsidRPr="00CF6B54">
        <w:rPr>
          <w:rFonts w:hAnsi="Times New Roman" w:ascii="Times New Roman"/>
          <w:b w:val="false"/>
        </w:rPr>
        <w:t xml:space="preserve">  i čl.347. ZPP-a u svezi sa člankom </w:t>
      </w:r>
      <w:r w:rsidR="005E2EF9" w:rsidRPr="00CF6B54">
        <w:rPr>
          <w:rFonts w:hAnsi="Times New Roman" w:ascii="Times New Roman"/>
          <w:b w:val="false"/>
        </w:rPr>
        <w:t>10</w:t>
      </w:r>
      <w:r w:rsidRPr="00CF6B54">
        <w:rPr>
          <w:rFonts w:hAnsi="Times New Roman" w:ascii="Times New Roman"/>
          <w:b w:val="false"/>
        </w:rPr>
        <w:t xml:space="preserve">. </w:t>
      </w:r>
      <w:r w:rsidR="00883BC7" w:rsidRPr="00CF6B54">
        <w:rPr>
          <w:rFonts w:hAnsi="Times New Roman" w:ascii="Times New Roman"/>
          <w:b w:val="false"/>
        </w:rPr>
        <w:t xml:space="preserve"> </w:t>
      </w:r>
      <w:r w:rsidR="00BA275F" w:rsidRPr="00CF6B54">
        <w:rPr>
          <w:rFonts w:hAnsi="Times New Roman" w:ascii="Times New Roman"/>
          <w:b w:val="false"/>
        </w:rPr>
        <w:t xml:space="preserve">Stečajnog zakona </w:t>
      </w:r>
      <w:r w:rsidR="00BA275F" w:rsidRPr="00CF6B54">
        <w:rPr>
          <w:rFonts w:hAnsi="Times New Roman" w:ascii="Times New Roman"/>
          <w:b w:val="false"/>
          <w:bCs/>
        </w:rPr>
        <w:t xml:space="preserve">(dalje: SZ, objavljen u NN </w:t>
      </w:r>
      <w:r w:rsidR="005E2EF9" w:rsidRPr="00CF6B54">
        <w:rPr>
          <w:rFonts w:hAnsi="Times New Roman" w:ascii="Times New Roman"/>
          <w:b w:val="false"/>
          <w:bCs/>
        </w:rPr>
        <w:t>71/15</w:t>
      </w:r>
      <w:r w:rsidR="00BA275F" w:rsidRPr="00CF6B54">
        <w:rPr>
          <w:rFonts w:hAnsi="Times New Roman" w:ascii="Times New Roman"/>
          <w:b w:val="false"/>
          <w:bCs/>
        </w:rPr>
        <w:t>)</w:t>
      </w:r>
      <w:r w:rsidRPr="00CF6B54">
        <w:rPr>
          <w:rFonts w:hAnsi="Times New Roman" w:ascii="Times New Roman"/>
          <w:b w:val="false"/>
        </w:rPr>
        <w:t xml:space="preserve">, valjalo donijeti ovo rješenje.  </w:t>
      </w:r>
    </w:p>
    <w:p w:rsidRDefault="00A437AE" w:rsidP="00DA5409" w:rsidR="00A437AE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center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 xml:space="preserve">U Rijeci </w:t>
      </w:r>
      <w:r w:rsidR="00330693">
        <w:rPr>
          <w:rFonts w:hAnsi="Times New Roman" w:ascii="Times New Roman"/>
          <w:b w:val="false"/>
        </w:rPr>
        <w:t>23. listopada</w:t>
      </w:r>
      <w:r w:rsidR="00CF6B54" w:rsidRPr="00CF6B54">
        <w:rPr>
          <w:rFonts w:hAnsi="Times New Roman" w:ascii="Times New Roman"/>
          <w:b w:val="false"/>
        </w:rPr>
        <w:t xml:space="preserve"> 2017</w:t>
      </w:r>
      <w:r w:rsidRPr="00CF6B54">
        <w:rPr>
          <w:rFonts w:hAnsi="Times New Roman" w:ascii="Times New Roman"/>
          <w:b w:val="false"/>
        </w:rPr>
        <w:t>.</w:t>
      </w:r>
      <w:r w:rsidR="00CF6B54" w:rsidRPr="00CF6B54">
        <w:rPr>
          <w:rFonts w:hAnsi="Times New Roman" w:ascii="Times New Roman"/>
          <w:b w:val="false"/>
        </w:rPr>
        <w:t xml:space="preserve"> 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center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 xml:space="preserve">                                                                               Sudac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9D7637" w:rsidRPr="00CF6B54">
        <w:rPr>
          <w:rFonts w:hAnsi="Times New Roman" w:ascii="Times New Roman"/>
          <w:b w:val="false"/>
        </w:rPr>
        <w:t xml:space="preserve">       </w:t>
      </w:r>
      <w:r w:rsidRPr="00CF6B54">
        <w:rPr>
          <w:rFonts w:hAnsi="Times New Roman" w:ascii="Times New Roman"/>
          <w:b w:val="false"/>
        </w:rPr>
        <w:t xml:space="preserve">    Vera Jelenović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883BC7" w:rsidP="00DA5409" w:rsidR="00883BC7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>UPUTA O PRAVNOM LIJEKU: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ab/>
        <w:t xml:space="preserve">Protiv ovog rješenja nezadovoljna stranka može podnijeti žalbu u roku od 8 dana od dana primitka istog. </w:t>
      </w:r>
      <w:r w:rsidR="004C1F9B">
        <w:rPr>
          <w:rFonts w:hAnsi="Times New Roman" w:ascii="Times New Roman"/>
          <w:b w:val="false"/>
        </w:rPr>
        <w:t xml:space="preserve">Dostava se smatra obavljenom istekom osmoga dana od dana objave pismena na mrežnoj stranici e-Oglasna ploča sudova. </w:t>
      </w:r>
      <w:r w:rsidRPr="00CF6B54">
        <w:rPr>
          <w:rFonts w:hAnsi="Times New Roman" w:ascii="Times New Roman"/>
          <w:b w:val="false"/>
        </w:rPr>
        <w:t>Žalba se podnosi putem ovog suda u tri istovjetna primjerka, a o žalbi odlučuje Visoki trgovački sud Republike Hrvatske u Zagrebu.</w:t>
      </w:r>
    </w:p>
    <w:sectPr w:rsidR="00DA5409" w:rsidRPr="00CF6B54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979E8" w:rsidR="001979E8">
      <w:r>
        <w:separator/>
      </w:r>
    </w:p>
  </w:endnote>
  <w:endnote w:id="0" w:type="continuationSeparator">
    <w:p w:rsidRDefault="001979E8" w:rsidR="001979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B765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979E8" w:rsidR="001979E8">
      <w:r>
        <w:separator/>
      </w:r>
    </w:p>
  </w:footnote>
  <w:footnote w:id="0" w:type="continuationSeparator">
    <w:p w:rsidRDefault="001979E8" w:rsidR="001979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275F" w:rsidP="00330693" w:rsidR="00BA275F" w:rsidRPr="00BA275F">
    <w:pPr>
      <w:jc w:val="right"/>
      <w:rPr>
        <w:rFonts w:hAnsi="Times New Roman" w:ascii="Times New Roman"/>
        <w:b w:val="false"/>
      </w:rPr>
    </w:pPr>
    <w:r w:rsidRPr="00BA275F">
      <w:rPr>
        <w:rFonts w:hAnsi="Times New Roman" w:ascii="Times New Roman"/>
        <w:b w:val="false"/>
      </w:rPr>
      <w:t>Posl.br. 14 St-</w:t>
    </w:r>
    <w:r w:rsidR="00330693">
      <w:rPr>
        <w:rFonts w:hAnsi="Times New Roman" w:ascii="Times New Roman"/>
        <w:b w:val="false"/>
      </w:rPr>
      <w:t>9/2002</w:t>
    </w:r>
    <w:r w:rsidR="00971970">
      <w:rPr>
        <w:rFonts w:hAnsi="Times New Roman" w:ascii="Times New Roman"/>
        <w:b w:val="false"/>
      </w:rPr>
      <w:t>-425</w:t>
    </w:r>
  </w:p>
  <w:p w:rsidRDefault="00BA275F" w:rsidR="00BA275F" w:rsidRPr="00BA275F">
    <w:pPr>
      <w:pStyle w:val="Zaglavlje"/>
      <w:rPr>
        <w:rFonts w:hAnsi="Times New Roman" w:ascii="Times New Roman"/>
        <w:b w:val="false"/>
      </w:rPr>
    </w:pPr>
  </w:p>
  <w:p w:rsidRDefault="00BA275F" w:rsidR="00BA275F" w:rsidRPr="00BA275F">
    <w:pPr>
      <w:pStyle w:val="Zaglavlje"/>
      <w:rPr>
        <w:rFonts w:hAnsi="Times New Roman" w:ascii="Times New Roman"/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5C16AE"/>
    <w:multiLevelType w:val="hybridMultilevel"/>
    <w:tmpl w:val="BA98D626"/>
    <w:lvl w:tplc="57E2E96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5409"/>
    <w:rsid w:val="0003275A"/>
    <w:rsid w:val="00120ECA"/>
    <w:rsid w:val="001534EB"/>
    <w:rsid w:val="001979E8"/>
    <w:rsid w:val="00330693"/>
    <w:rsid w:val="0038054A"/>
    <w:rsid w:val="003C1A20"/>
    <w:rsid w:val="00492890"/>
    <w:rsid w:val="004C1F9B"/>
    <w:rsid w:val="00542935"/>
    <w:rsid w:val="005A18B4"/>
    <w:rsid w:val="005E2EF9"/>
    <w:rsid w:val="00606084"/>
    <w:rsid w:val="0068225B"/>
    <w:rsid w:val="00696EDF"/>
    <w:rsid w:val="00736B17"/>
    <w:rsid w:val="007E5A69"/>
    <w:rsid w:val="0088261C"/>
    <w:rsid w:val="00883BC7"/>
    <w:rsid w:val="00971970"/>
    <w:rsid w:val="009D7637"/>
    <w:rsid w:val="00A437AE"/>
    <w:rsid w:val="00B24788"/>
    <w:rsid w:val="00BA275F"/>
    <w:rsid w:val="00C06B8F"/>
    <w:rsid w:val="00CC14A6"/>
    <w:rsid w:val="00CF6B54"/>
    <w:rsid w:val="00D033FD"/>
    <w:rsid w:val="00D36B12"/>
    <w:rsid w:val="00DA5409"/>
    <w:rsid w:val="00DB765E"/>
    <w:rsid w:val="00F74D93"/>
    <w:rsid w:val="00FA3097"/>
    <w:rsid w:val="00FC2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A5409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true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BA275F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A275F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B76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765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765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765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765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A5409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1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BA275F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A275F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B76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765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765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765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765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30534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listopada 2017.</izvorni_sadrzaj>
    <derivirana_varijabla naziv="DomainObject.DatumDonosenjaOdluke_1">23.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</izvorni_sadrzaj>
    <derivirana_varijabla naziv="DomainObject.Predmet.Broj_1">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2002.</izvorni_sadrzaj>
    <derivirana_varijabla naziv="DomainObject.Predmet.DatumOsnivanja_1">6. veljače 2002.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St-9/2002</izvorni_sadrzaj>
    <derivirana_varijabla naziv="DomainObject.Predmet.OznakaBroj_1">St-9/2002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RIBA - RIJEKA d.d.  Rijeka</izvorni_sadrzaj>
    <derivirana_varijabla naziv="DomainObject.Predmet.ProtustrankaFormated_1">  RIBA - RIJEKA d.d.  Rijeka</derivirana_varijabla>
  </DomainObject.Predmet.ProtustrankaFormated>
  <DomainObject.Predmet.ProtustrankaFormatedOIB>
    <izvorni_sadrzaj>  RIBA - RIJEKA d.d.  Rijeka, OIB 84580906397</izvorni_sadrzaj>
    <derivirana_varijabla naziv="DomainObject.Predmet.ProtustrankaFormatedOIB_1">  RIBA - RIJEKA d.d.  Rijeka, OIB 84580906397</derivirana_varijabla>
  </DomainObject.Predmet.ProtustrankaFormatedOIB>
  <DomainObject.Predmet.ProtustrankaFormatedWithAdress>
    <izvorni_sadrzaj> RIBA - RIJEKA d.d.  Rijeka, Demetrova 3, 51000 Rijeka</izvorni_sadrzaj>
    <derivirana_varijabla naziv="DomainObject.Predmet.ProtustrankaFormatedWithAdress_1"> RIBA - RIJEKA d.d.  Rijeka, Demetrova 3, 51000 Rijeka</derivirana_varijabla>
  </DomainObject.Predmet.ProtustrankaFormatedWithAdress>
  <DomainObject.Predmet.ProtustrankaFormatedWithAdressOIB>
    <izvorni_sadrzaj> RIBA - RIJEKA d.d.  Rijeka, OIB 84580906397, Demetrova 3, 51000 Rijeka</izvorni_sadrzaj>
    <derivirana_varijabla naziv="DomainObject.Predmet.ProtustrankaFormatedWithAdressOIB_1"> RIBA - RIJEKA d.d.  Rijeka, OIB 84580906397, Demetrova 3, 51000 Rijeka</derivirana_varijabla>
  </DomainObject.Predmet.ProtustrankaFormatedWithAdressOIB>
  <DomainObject.Predmet.ProtustrankaWithAdress>
    <izvorni_sadrzaj>RIBA - RIJEKA d.d.  Rijeka Demetrova 3, 51000 Rijeka</izvorni_sadrzaj>
    <derivirana_varijabla naziv="DomainObject.Predmet.ProtustrankaWithAdress_1">RIBA - RIJEKA d.d.  Rijeka Demetrova 3, 51000 Rijeka</derivirana_varijabla>
  </DomainObject.Predmet.ProtustrankaWithAdress>
  <DomainObject.Predmet.ProtustrankaWithAdressOIB>
    <izvorni_sadrzaj>RIBA - RIJEKA d.d.  Rijeka, OIB 84580906397, Demetrova 3, 51000 Rijeka</izvorni_sadrzaj>
    <derivirana_varijabla naziv="DomainObject.Predmet.ProtustrankaWithAdressOIB_1">RIBA - RIJEKA d.d.  Rijeka, OIB 84580906397, Demetrova 3, 51000 Rijeka</derivirana_varijabla>
  </DomainObject.Predmet.ProtustrankaWithAdressOIB>
  <DomainObject.Predmet.ProtustrankaNazivFormated>
    <izvorni_sadrzaj>RIBA - RIJEKA d.d.  Rijeka</izvorni_sadrzaj>
    <derivirana_varijabla naziv="DomainObject.Predmet.ProtustrankaNazivFormated_1">RIBA - RIJEKA d.d.  Rijeka</derivirana_varijabla>
  </DomainObject.Predmet.ProtustrankaNazivFormated>
  <DomainObject.Predmet.ProtustrankaNazivFormatedOIB>
    <izvorni_sadrzaj>RIBA - RIJEKA d.d.  Rijeka, OIB 84580906397</izvorni_sadrzaj>
    <derivirana_varijabla naziv="DomainObject.Predmet.ProtustrankaNazivFormatedOIB_1">RIBA - RIJEKA d.d.  Rijeka, OIB 84580906397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Milenka Nakićenović; Nada Benčić; Ljubica Vukelić; Anđelka Skvaža; Anđa Radešić; Branka Bačić; Gospa Radešić; Kristina Žagar; Luciana Mustač; Goran Mijan; Stevo Pupovac; Razija Begović; Mladena Draženović; Stojanka Đekić; Maja Žamić</izvorni_sadrzaj>
    <derivirana_varijabla naziv="DomainObject.Predmet.StrankaFormated_1">  Milenka Nakićenović; Nada Benčić; Ljubica Vukelić; Anđelka Skvaža; Anđa Radešić; Branka Bačić; Gospa Radešić; Kristina Žagar; Luciana Mustač; Goran Mijan; Stevo Pupovac; Razija Begović; Mladena Draženović; Stojanka Đekić; Maja Žamić</derivirana_varijabla>
  </DomainObject.Predmet.StrankaFormated>
  <DomainObject.Predmet.StrankaFormatedOIB>
    <izvorni_sadrzaj>  Milenka Nakićenović; Nada Benčić; Ljubica Vukelić; Anđelka Skvaža; Anđa Radešić; Branka Bačić; Gospa Radešić; Kristina Žagar; Luciana Mustač; Goran Mijan; Stevo Pupovac; Razija Begović; Mladena Draženović; Stojanka Đekić; Maja Žamić</izvorni_sadrzaj>
    <derivirana_varijabla naziv="DomainObject.Predmet.StrankaFormatedOIB_1">  Milenka Nakićenović; Nada Benčić; Ljubica Vukelić; Anđelka Skvaža; Anđa Radešić; Branka Bačić; Gospa Radešić; Kristina Žagar; Luciana Mustač; Goran Mijan; Stevo Pupovac; Razija Begović; Mladena Draženović; Stojanka Đekić; Maja Žamić</derivirana_varijabla>
  </DomainObject.Predmet.StrankaFormatedOIB>
  <DomainObject.Predmet.StrankaFormatedWithAdress>
    <izvorni_sadrzaj> Milenka Nakićenović; Nada Benčić; Ljubica Vukelić; Anđelka Skvaža; Anđa Radešić; Branka Bačić; Gospa Radešić; Kristina Žagar; Luciana Mustač; Goran Mijan; Stevo Pupovac; Razija Begović; Mladena Draženović; Stojanka Đekić; Maja Žamić</izvorni_sadrzaj>
    <derivirana_varijabla naziv="DomainObject.Predmet.StrankaFormatedWithAdress_1"> Milenka Nakićenović; Nada Benčić; Ljubica Vukelić; Anđelka Skvaža; Anđa Radešić; Branka Bačić; Gospa Radešić; Kristina Žagar; Luciana Mustač; Goran Mijan; Stevo Pupovac; Razija Begović; Mladena Draženović; Stojanka Đekić; Maja Žamić</derivirana_varijabla>
  </DomainObject.Predmet.StrankaFormatedWithAdress>
  <DomainObject.Predmet.StrankaFormatedWithAdressOIB>
    <izvorni_sadrzaj> Milenka Nakićenović; Nada Benčić; Ljubica Vukelić; Anđelka Skvaža; Anđa Radešić; Branka Bačić; Gospa Radešić; Kristina Žagar; Luciana Mustač; Goran Mijan; Stevo Pupovac; Razija Begović; Mladena Draženović; Stojanka Đekić; Maja Žamić</izvorni_sadrzaj>
    <derivirana_varijabla naziv="DomainObject.Predmet.StrankaFormatedWithAdressOIB_1"> Milenka Nakićenović; Nada Benčić; Ljubica Vukelić; Anđelka Skvaža; Anđa Radešić; Branka Bačić; Gospa Radešić; Kristina Žagar; Luciana Mustač; Goran Mijan; Stevo Pupovac; Razija Begović; Mladena Draženović; Stojanka Đekić; Maja Žamić</derivirana_varijabla>
  </DomainObject.Predmet.StrankaFormatedWithAdressOIB>
  <DomainObject.Predmet.StrankaWithAdress>
    <izvorni_sadrzaj>Milenka Nakićenović ,Nada Benčić ,Ljubica Vukelić ,Anđelka Skvaža ,Anđa Radešić ,Branka Bačić ,Gospa Radešić ,Kristina Žagar ,Luciana Mustač ,Goran Mijan ,Stevo Pupovac ,Razija Begović ,Mladena Draženović ,Stojanka Đekić ,Maja Žamić </izvorni_sadrzaj>
    <derivirana_varijabla naziv="DomainObject.Predmet.StrankaWithAdress_1">Milenka Nakićenović ,Nada Benčić ,Ljubica Vukelić ,Anđelka Skvaža ,Anđa Radešić ,Branka Bačić ,Gospa Radešić ,Kristina Žagar ,Luciana Mustač ,Goran Mijan ,Stevo Pupovac ,Razija Begović ,Mladena Draženović ,Stojanka Đekić ,Maja Žamić </derivirana_varijabla>
  </DomainObject.Predmet.StrankaWithAdress>
  <DomainObject.Predmet.StrankaWithAdressOIB>
    <izvorni_sadrzaj>Milenka Nakićenović,Nada Benčić,Ljubica Vukelić,Anđelka Skvaža,Anđa Radešić,Branka Bačić,Gospa Radešić,Kristina Žagar,Luciana Mustač,Goran Mijan,Stevo Pupovac,Razija Begović,Mladena Draženović,Stojanka Đekić,Maja Žamić</izvorni_sadrzaj>
    <derivirana_varijabla naziv="DomainObject.Predmet.StrankaWithAdressOIB_1">Milenka Nakićenović,Nada Benčić,Ljubica Vukelić,Anđelka Skvaža,Anđa Radešić,Branka Bačić,Gospa Radešić,Kristina Žagar,Luciana Mustač,Goran Mijan,Stevo Pupovac,Razija Begović,Mladena Draženović,Stojanka Đekić,Maja Žamić</derivirana_varijabla>
  </DomainObject.Predmet.StrankaWithAdressOIB>
  <DomainObject.Predmet.StrankaNazivFormated>
    <izvorni_sadrzaj>Milenka Nakićenović,Nada Benčić,Ljubica Vukelić,Anđelka Skvaža,Anđa Radešić,Branka Bačić,Gospa Radešić,Kristina Žagar,Luciana Mustač,Goran Mijan,Stevo Pupovac,Razija Begović,Mladena Draženović,Stojanka Đekić,Maja Žamić</izvorni_sadrzaj>
    <derivirana_varijabla naziv="DomainObject.Predmet.StrankaNazivFormated_1">Milenka Nakićenović,Nada Benčić,Ljubica Vukelić,Anđelka Skvaža,Anđa Radešić,Branka Bačić,Gospa Radešić,Kristina Žagar,Luciana Mustač,Goran Mijan,Stevo Pupovac,Razija Begović,Mladena Draženović,Stojanka Đekić,Maja Žamić</derivirana_varijabla>
  </DomainObject.Predmet.StrankaNazivFormated>
  <DomainObject.Predmet.StrankaNazivFormatedOIB>
    <izvorni_sadrzaj>Milenka Nakićenović,Nada Benčić,Ljubica Vukelić,Anđelka Skvaža,Anđa Radešić,Branka Bačić,Gospa Radešić,Kristina Žagar,Luciana Mustač,Goran Mijan,Stevo Pupovac,Razija Begović,Mladena Draženović,Stojanka Đekić,Maja Žamić</izvorni_sadrzaj>
    <derivirana_varijabla naziv="DomainObject.Predmet.StrankaNazivFormatedOIB_1">Milenka Nakićenović,Nada Benčić,Ljubica Vukelić,Anđelka Skvaža,Anđa Radešić,Branka Bačić,Gospa Radešić,Kristina Žagar,Luciana Mustač,Goran Mijan,Stevo Pupovac,Razija Begović,Mladena Draženović,Stojanka Đekić,Maja Žamić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izvorni_sadrzaj>
    <derivirana_varijabla naziv="DomainObject.Predmet.StrankaListFormated_1"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derivirana_varijabla>
  </DomainObject.Predmet.StrankaListFormated>
  <DomainObject.Predmet.StrankaListFormatedOIB>
    <izvorni_sadrzaj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izvorni_sadrzaj>
    <derivirana_varijabla naziv="DomainObject.Predmet.StrankaListFormatedOIB_1"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derivirana_varijabla>
  </DomainObject.Predmet.StrankaListFormatedOIB>
  <DomainObject.Predmet.StrankaListFormatedWithAdress>
    <izvorni_sadrzaj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izvorni_sadrzaj>
    <derivirana_varijabla naziv="DomainObject.Predmet.StrankaListFormatedWithAdress_1"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derivirana_varijabla>
  </DomainObject.Predmet.StrankaListFormatedWithAdress>
  <DomainObject.Predmet.StrankaListFormatedWithAdressOIB>
    <izvorni_sadrzaj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izvorni_sadrzaj>
    <derivirana_varijabla naziv="DomainObject.Predmet.StrankaListFormatedWithAdressOIB_1"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derivirana_varijabla>
  </DomainObject.Predmet.StrankaListFormatedWithAdressOIB>
  <DomainObject.Predmet.StrankaListNazivFormated>
    <izvorni_sadrzaj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izvorni_sadrzaj>
    <derivirana_varijabla naziv="DomainObject.Predmet.StrankaListNazivFormated_1"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derivirana_varijabla>
  </DomainObject.Predmet.StrankaListNazivFormated>
  <DomainObject.Predmet.StrankaListNazivFormatedOIB>
    <izvorni_sadrzaj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izvorni_sadrzaj>
    <derivirana_varijabla naziv="DomainObject.Predmet.StrankaListNazivFormatedOIB_1"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derivirana_varijabla>
  </DomainObject.Predmet.StrankaListNazivFormatedOIB>
  <DomainObject.Predmet.ProtuStrankaListFormated>
    <izvorni_sadrzaj>
      <item>RIBA - RIJEKA d.d.  Rijeka</item>
    </izvorni_sadrzaj>
    <derivirana_varijabla naziv="DomainObject.Predmet.ProtuStrankaListFormated_1">
      <item>RIBA - RIJEKA d.d.  Rijeka</item>
    </derivirana_varijabla>
  </DomainObject.Predmet.ProtuStrankaListFormated>
  <DomainObject.Predmet.ProtuStrankaListFormatedOIB>
    <izvorni_sadrzaj>
      <item>RIBA - RIJEKA d.d.  Rijeka, OIB 84580906397</item>
    </izvorni_sadrzaj>
    <derivirana_varijabla naziv="DomainObject.Predmet.ProtuStrankaListFormatedOIB_1">
      <item>RIBA - RIJEKA d.d.  Rijeka, OIB 84580906397</item>
    </derivirana_varijabla>
  </DomainObject.Predmet.ProtuStrankaListFormatedOIB>
  <DomainObject.Predmet.ProtuStrankaListFormatedWithAdress>
    <izvorni_sadrzaj>
      <item>RIBA - RIJEKA d.d.  Rijeka, Demetrova 3, 51000 Rijeka</item>
    </izvorni_sadrzaj>
    <derivirana_varijabla naziv="DomainObject.Predmet.ProtuStrankaListFormatedWithAdress_1">
      <item>RIBA - RIJEKA d.d.  Rijeka, Demetrova 3, 51000 Rijeka</item>
    </derivirana_varijabla>
  </DomainObject.Predmet.ProtuStrankaListFormatedWithAdress>
  <DomainObject.Predmet.ProtuStrankaListFormatedWithAdressOIB>
    <izvorni_sadrzaj>
      <item>RIBA - RIJEKA d.d.  Rijeka, OIB 84580906397, Demetrova 3, 51000 Rijeka</item>
    </izvorni_sadrzaj>
    <derivirana_varijabla naziv="DomainObject.Predmet.ProtuStrankaListFormatedWithAdressOIB_1">
      <item>RIBA - RIJEKA d.d.  Rijeka, OIB 84580906397, Demetrova 3, 51000 Rijeka</item>
    </derivirana_varijabla>
  </DomainObject.Predmet.ProtuStrankaListFormatedWithAdressOIB>
  <DomainObject.Predmet.ProtuStrankaListNazivFormated>
    <izvorni_sadrzaj>
      <item>RIBA - RIJEKA d.d.  Rijeka</item>
    </izvorni_sadrzaj>
    <derivirana_varijabla naziv="DomainObject.Predmet.ProtuStrankaListNazivFormated_1">
      <item>RIBA - RIJEKA d.d.  Rijeka</item>
    </derivirana_varijabla>
  </DomainObject.Predmet.ProtuStrankaListNazivFormated>
  <DomainObject.Predmet.ProtuStrankaListNazivFormatedOIB>
    <izvorni_sadrzaj>
      <item>RIBA - RIJEKA d.d.  Rijeka, OIB 84580906397</item>
    </izvorni_sadrzaj>
    <derivirana_varijabla naziv="DomainObject.Predmet.ProtuStrankaListNazivFormatedOIB_1">
      <item>RIBA - RIJEKA d.d.  Rijeka, OIB 84580906397</item>
    </derivirana_varijabla>
  </DomainObject.Predmet.ProtuStrankaListNazivFormatedOIB>
  <DomainObject.Predmet.OstaliListFormated>
    <izvorni_sadrzaj>
      <item>Narodne novine d.d. Zagreb</item>
      <item>oglasna ploča</item>
      <item>Županijsko državno odvjetništvo Rijeka</item>
      <item>Porezna uprava Opatija</item>
      <item>SOKA BABIĆ</item>
      <item>REPUBLIKA HRVATSKA po punomoćniku ŽDO Rijeka</item>
      <item>MILIVOJ ŠPOLJARIĆ</item>
    </izvorni_sadrzaj>
    <derivirana_varijabla naziv="DomainObject.Predmet.OstaliListFormated_1">
      <item>Narodne novine d.d. Zagreb</item>
      <item>oglasna ploča</item>
      <item>Županijsko državno odvjetništvo Rijeka</item>
      <item>Porezna uprava Opatija</item>
      <item>SOKA BABIĆ</item>
      <item>REPUBLIKA HRVATSKA po punomoćniku ŽDO Rijeka</item>
      <item>MILIVOJ ŠPOLJARIĆ</item>
    </derivirana_varijabla>
  </DomainObject.Predmet.OstaliListFormated>
  <DomainObject.Predmet.OstaliListFormatedOIB>
    <izvorni_sadrzaj>
      <item>Narodne novine d.d. Zagreb</item>
      <item>oglasna ploča</item>
      <item>Županijsko državno odvjetništvo Rijeka</item>
      <item>Porezna uprava Opatija</item>
      <item>SOKA BABIĆ</item>
      <item>REPUBLIKA HRVATSKA po punomoćniku ŽDO Rijeka</item>
      <item>MILIVOJ ŠPOLJARIĆ</item>
    </izvorni_sadrzaj>
    <derivirana_varijabla naziv="DomainObject.Predmet.OstaliListFormatedOIB_1">
      <item>Narodne novine d.d. Zagreb</item>
      <item>oglasna ploča</item>
      <item>Županijsko državno odvjetništvo Rijeka</item>
      <item>Porezna uprava Opatija</item>
      <item>SOKA BABIĆ</item>
      <item>REPUBLIKA HRVATSKA po punomoćniku ŽDO Rijeka</item>
      <item>MILIVOJ ŠPOLJARIĆ</item>
    </derivirana_varijabla>
  </DomainObject.Predmet.OstaliListFormatedOIB>
  <DomainObject.Predmet.OstaliListFormatedWithAdress>
    <izvorni_sadrzaj>
      <item>Narodne novine d.d. Zagreb, SR Njemačke 6, 10020 Zagreb</item>
      <item>oglasna ploča</item>
      <item>Županijsko državno odvjetništvo Rijeka</item>
      <item>Porezna uprava Opatija</item>
      <item>SOKA BABIĆ, Primorska 33, 51414 Ičići</item>
      <item>REPUBLIKA HRVATSKA po punomoćniku ŽDO Rijeka</item>
      <item>MILIVOJ ŠPOLJARIĆ, Miroslava Krleže 12 C, 23000 Zadar</item>
    </izvorni_sadrzaj>
    <derivirana_varijabla naziv="DomainObject.Predmet.OstaliListFormatedWithAdress_1">
      <item>Narodne novine d.d. Zagreb, SR Njemačke 6, 10020 Zagreb</item>
      <item>oglasna ploča</item>
      <item>Županijsko državno odvjetništvo Rijeka</item>
      <item>Porezna uprava Opatija</item>
      <item>SOKA BABIĆ, Primorska 33, 51414 Ičići</item>
      <item>REPUBLIKA HRVATSKA po punomoćniku ŽDO Rijeka</item>
      <item>MILIVOJ ŠPOLJARIĆ, Miroslava Krleže 12 C, 23000 Zadar</item>
    </derivirana_varijabla>
  </DomainObject.Predmet.OstaliListFormatedWithAdress>
  <DomainObject.Predmet.OstaliListFormatedWithAdressOIB>
    <izvorni_sadrzaj>
      <item>Narodne novine d.d. Zagreb, SR Njemačke 6, 10020 Zagreb</item>
      <item>oglasna ploča</item>
      <item>Županijsko državno odvjetništvo Rijeka</item>
      <item>Porezna uprava Opatija</item>
      <item>SOKA BABIĆ, Primorska 33, 51414 Ičići</item>
      <item>REPUBLIKA HRVATSKA po punomoćniku ŽDO Rijeka</item>
      <item>MILIVOJ ŠPOLJARIĆ, Miroslava Krleže 12 C, 23000 Zadar</item>
    </izvorni_sadrzaj>
    <derivirana_varijabla naziv="DomainObject.Predmet.OstaliListFormatedWithAdressOIB_1">
      <item>Narodne novine d.d. Zagreb, SR Njemačke 6, 10020 Zagreb</item>
      <item>oglasna ploča</item>
      <item>Županijsko državno odvjetništvo Rijeka</item>
      <item>Porezna uprava Opatija</item>
      <item>SOKA BABIĆ, Primorska 33, 51414 Ičići</item>
      <item>REPUBLIKA HRVATSKA po punomoćniku ŽDO Rijeka</item>
      <item>MILIVOJ ŠPOLJARIĆ, Miroslava Krleže 12 C, 23000 Zadar</item>
    </derivirana_varijabla>
  </DomainObject.Predmet.OstaliListFormatedWithAdressOIB>
  <DomainObject.Predmet.OstaliListNazivFormated>
    <izvorni_sadrzaj>
      <item>Narodne novine d.d. Zagreb</item>
      <item>oglasna ploča</item>
      <item>Županijsko državno odvjetništvo Rijeka</item>
      <item>Porezna uprava Opatija</item>
      <item>SOKA BABIĆ</item>
      <item>REPUBLIKA HRVATSKA po punomoćniku ŽDO Rijeka</item>
      <item>MILIVOJ ŠPOLJARIĆ</item>
    </izvorni_sadrzaj>
    <derivirana_varijabla naziv="DomainObject.Predmet.OstaliListNazivFormated_1">
      <item>Narodne novine d.d. Zagreb</item>
      <item>oglasna ploča</item>
      <item>Županijsko državno odvjetništvo Rijeka</item>
      <item>Porezna uprava Opatija</item>
      <item>SOKA BABIĆ</item>
      <item>REPUBLIKA HRVATSKA po punomoćniku ŽDO Rijeka</item>
      <item>MILIVOJ ŠPOLJARIĆ</item>
    </derivirana_varijabla>
  </DomainObject.Predmet.OstaliListNazivFormated>
  <DomainObject.Predmet.OstaliListNazivFormatedOIB>
    <izvorni_sadrzaj>
      <item>Narodne novine d.d. Zagreb</item>
      <item>oglasna ploča</item>
      <item>Županijsko državno odvjetništvo Rijeka</item>
      <item>Porezna uprava Opatija</item>
      <item>SOKA BABIĆ</item>
      <item>REPUBLIKA HRVATSKA po punomoćniku ŽDO Rijeka</item>
      <item>MILIVOJ ŠPOLJARIĆ</item>
    </izvorni_sadrzaj>
    <derivirana_varijabla naziv="DomainObject.Predmet.OstaliListNazivFormatedOIB_1">
      <item>Narodne novine d.d. Zagreb</item>
      <item>oglasna ploča</item>
      <item>Županijsko državno odvjetništvo Rijeka</item>
      <item>Porezna uprava Opatija</item>
      <item>SOKA BABIĆ</item>
      <item>REPUBLIKA HRVATSKA po punomoćniku ŽDO Rijeka</item>
      <item>MILIVOJ ŠPOLJARIĆ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2017.</izvorni_sadrzaj>
    <derivirana_varijabla naziv="DomainObject.Datum_1">23.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Milenka Nakićenović i dr.</izvorni_sadrzaj>
    <derivirana_varijabla naziv="DomainObject.Predmet.StrankaIDrugi_1">Milenka Nakićenović i dr.</derivirana_varijabla>
  </DomainObject.Predmet.StrankaIDrugi>
  <DomainObject.Predmet.ProtustrankaIDrugi>
    <izvorni_sadrzaj>RIBA - RIJEKA d.d.  Rijeka</izvorni_sadrzaj>
    <derivirana_varijabla naziv="DomainObject.Predmet.ProtustrankaIDrugi_1">RIBA - RIJEKA d.d.  Rijeka</derivirana_varijabla>
  </DomainObject.Predmet.ProtustrankaIDrugi>
  <DomainObject.Predmet.StrankaIDrugiAdressOIB>
    <izvorni_sadrzaj>Milenka Nakićenović i dr.</izvorni_sadrzaj>
    <derivirana_varijabla naziv="DomainObject.Predmet.StrankaIDrugiAdressOIB_1">Milenka Nakićenović i dr.</derivirana_varijabla>
  </DomainObject.Predmet.StrankaIDrugiAdressOIB>
  <DomainObject.Predmet.ProtustrankaIDrugiAdressOIB>
    <izvorni_sadrzaj>RIBA - RIJEKA d.d.  Rijeka, OIB 84580906397, Demetrova 3, 51000 Rijeka</izvorni_sadrzaj>
    <derivirana_varijabla naziv="DomainObject.Predmet.ProtustrankaIDrugiAdressOIB_1">RIBA - RIJEKA d.d.  Rijeka, OIB 84580906397, Demetrova 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Milenka Nakićenović</item>
      <item>Nada Benčić</item>
      <item>Ljubica Vukelić</item>
      <item>Anđelka Skvaža</item>
      <item>Anđa Radešić</item>
      <item>Narodne novine d.d. Zagreb</item>
      <item>oglasna ploča</item>
      <item>Branka Bačić</item>
      <item>Gospa Radešić</item>
      <item>Kristina Žagar</item>
      <item>Luciana Mustač</item>
      <item>RIBA - RIJEKA d.d.  Rijeka</item>
      <item>Županijsko državno odvjetništvo Rijeka</item>
      <item>Goran Mijan</item>
      <item>Stevo Pupovac</item>
      <item>Razija Begović</item>
      <item>Mladena Draženović</item>
      <item>Stojanka Đekić</item>
      <item>Maja Žamić</item>
      <item>Porezna uprava Opatija</item>
      <item>SOKA BABIĆ</item>
      <item>REPUBLIKA HRVATSKA po punomoćniku ŽDO Rijeka</item>
      <item>MILIVOJ ŠPOLJARIĆ</item>
    </izvorni_sadrzaj>
    <derivirana_varijabla naziv="DomainObject.Predmet.SudioniciListNaziv_1">
      <item>Milenka Nakićenović</item>
      <item>Nada Benčić</item>
      <item>Ljubica Vukelić</item>
      <item>Anđelka Skvaža</item>
      <item>Anđa Radešić</item>
      <item>Narodne novine d.d. Zagreb</item>
      <item>oglasna ploča</item>
      <item>Branka Bačić</item>
      <item>Gospa Radešić</item>
      <item>Kristina Žagar</item>
      <item>Luciana Mustač</item>
      <item>RIBA - RIJEKA d.d.  Rijeka</item>
      <item>Županijsko državno odvjetništvo Rijeka</item>
      <item>Goran Mijan</item>
      <item>Stevo Pupovac</item>
      <item>Razija Begović</item>
      <item>Mladena Draženović</item>
      <item>Stojanka Đekić</item>
      <item>Maja Žamić</item>
      <item>Porezna uprava Opatija</item>
      <item>SOKA BABIĆ</item>
      <item>REPUBLIKA HRVATSKA po punomoćniku ŽDO Rijeka</item>
      <item>MILIVOJ ŠPOLJARIĆ</item>
    </derivirana_varijabla>
  </DomainObject.Predmet.SudioniciListNaziv>
  <DomainObject.Predmet.SudioniciListAdressOIB>
    <izvorni_sadrzaj>
      <item>Milenka Nakićenović</item>
      <item>Nada Benčić</item>
      <item>Ljubica Vukelić</item>
      <item>Anđelka Skvaža</item>
      <item>Anđa Radešić</item>
      <item>Narodne novine d.d. Zagreb, SR Njemačke 6,10020 Zagreb</item>
      <item>oglasna ploča</item>
      <item>Branka Bačić</item>
      <item>Gospa Radešić</item>
      <item>Kristina Žagar</item>
      <item>Luciana Mustač</item>
      <item>RIBA - RIJEKA d.d.  Rijeka, OIB 84580906397, Demetrova 3,51000 Rijeka</item>
      <item>Županijsko državno odvjetništvo Rijeka</item>
      <item>Goran Mijan</item>
      <item>Stevo Pupovac</item>
      <item>Razija Begović</item>
      <item>Mladena Draženović</item>
      <item>Stojanka Đekić</item>
      <item>Maja Žamić</item>
      <item>Porezna uprava Opatija</item>
      <item>SOKA BABIĆ, Primorska 33,51414 Ičići</item>
      <item>REPUBLIKA HRVATSKA po punomoćniku ŽDO Rijeka</item>
      <item>MILIVOJ ŠPOLJARIĆ, Miroslava Krleže 12 C,23000 Zadar</item>
    </izvorni_sadrzaj>
    <derivirana_varijabla naziv="DomainObject.Predmet.SudioniciListAdressOIB_1">
      <item>Milenka Nakićenović</item>
      <item>Nada Benčić</item>
      <item>Ljubica Vukelić</item>
      <item>Anđelka Skvaža</item>
      <item>Anđa Radešić</item>
      <item>Narodne novine d.d. Zagreb, SR Njemačke 6,10020 Zagreb</item>
      <item>oglasna ploča</item>
      <item>Branka Bačić</item>
      <item>Gospa Radešić</item>
      <item>Kristina Žagar</item>
      <item>Luciana Mustač</item>
      <item>RIBA - RIJEKA d.d.  Rijeka, OIB 84580906397, Demetrova 3,51000 Rijeka</item>
      <item>Županijsko državno odvjetništvo Rijeka</item>
      <item>Goran Mijan</item>
      <item>Stevo Pupovac</item>
      <item>Razija Begović</item>
      <item>Mladena Draženović</item>
      <item>Stojanka Đekić</item>
      <item>Maja Žamić</item>
      <item>Porezna uprava Opatija</item>
      <item>SOKA BABIĆ, Primorska 33,51414 Ičići</item>
      <item>REPUBLIKA HRVATSKA po punomoćniku ŽDO Rijeka</item>
      <item>MILIVOJ ŠPOLJARIĆ, Miroslava Krleže 12 C,23000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84580906397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84580906397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Ljubica Juranović-Skočić, OIB 88499470397, Ćikovići 26/11 Kastav</item>
    </izvorni_sadrzaj>
    <derivirana_varijabla naziv="DomainObject.Predmet.StecajniUpraviteljiListAddressOIB_1">
      <item>Ljubica Juranović-Skočić, OIB 88499470397, Ćikovići 26/11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277</properties:Words>
  <properties:Characters>1338</properties:Characters>
  <properties:Lines>43</properties:Lines>
  <properties:Paragraphs>15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  </vt:lpstr>
    </vt:vector>
  </properties:TitlesOfParts>
  <properties:LinksUpToDate>false</properties:LinksUpToDate>
  <properties:CharactersWithSpaces>1802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2017-10-23T13:03:00Z</dcterms:created>
  <dc:creator>vjelenovic</dc:creator>
  <cp:lastModifiedBy>Danijela Fumić</cp:lastModifiedBy>
  <cp:lastPrinted>2017-10-23T13:03:00Z</cp:lastPrinted>
  <dcterms:modified xmlns:xsi="http://www.w3.org/2001/XMLSchema-instance" xsi:type="dcterms:W3CDTF">2017-10-23T13:05:00Z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