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3fd58" w14:paraId="013fd58" w:rsidRDefault="00541442" w:rsidP="00DC0F65" w:rsidR="00DC0F65" w:rsidRPr="00EC49EC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0F65" w:rsidP="00DC0F65" w:rsidR="00DC0F65" w:rsidRPr="00EC49EC">
      <w:pPr>
        <w:ind w:hanging="720" w:left="360"/>
        <w:rPr>
          <w:b/>
          <w:bCs/>
        </w:rPr>
      </w:pPr>
      <w:r w:rsidRPr="00EC49EC">
        <w:rPr>
          <w:b/>
          <w:bCs/>
        </w:rPr>
        <w:t xml:space="preserve">     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REPUBLIKA HRVATSKA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  pobjede 13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 xml:space="preserve">35000 </w:t>
      </w:r>
      <w:r w:rsidR="00C02015">
        <w:rPr>
          <w:rFonts w:hAnsi="Times New Roman" w:ascii="Times New Roman"/>
          <w:sz w:val="24"/>
          <w:szCs w:val="24"/>
        </w:rPr>
        <w:t>Slavonski Brod</w:t>
      </w:r>
    </w:p>
    <w:p w:rsidRDefault="00EC49EC" w:rsidP="00EC49EC" w:rsid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035717" w:rsidP="00EC49EC" w:rsidR="00EC49EC" w:rsidRPr="00EC49EC">
      <w:pPr>
        <w:pStyle w:val="Bezproreda1"/>
        <w:ind w:left="6372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EC49EC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sz w:val="24"/>
          <w:szCs w:val="24"/>
        </w:rPr>
        <w:t>Broj: 3 St-</w:t>
      </w:r>
      <w:r w:rsidR="00F35747">
        <w:rPr>
          <w:rFonts w:hAnsi="Times New Roman" w:ascii="Times New Roman"/>
          <w:sz w:val="24"/>
          <w:szCs w:val="24"/>
        </w:rPr>
        <w:t>1405</w:t>
      </w:r>
      <w:r w:rsidR="0030619D">
        <w:rPr>
          <w:rFonts w:hAnsi="Times New Roman" w:ascii="Times New Roman"/>
          <w:sz w:val="24"/>
          <w:szCs w:val="24"/>
        </w:rPr>
        <w:t>/2016-3</w:t>
      </w:r>
    </w:p>
    <w:p w:rsidRDefault="00EC49EC" w:rsidP="00EC49EC" w:rsidR="00EC49EC" w:rsidRPr="00EC49EC">
      <w:pPr>
        <w:pStyle w:val="Bezproreda1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TRGOVAČKI SUD U OSIJEKU</w:t>
      </w:r>
      <w:r w:rsidR="00C02015">
        <w:rPr>
          <w:rFonts w:hAnsi="Times New Roman" w:ascii="Times New Roman"/>
          <w:sz w:val="24"/>
          <w:szCs w:val="24"/>
        </w:rPr>
        <w:t>,</w:t>
      </w:r>
      <w:r w:rsidRPr="00EC49EC">
        <w:rPr>
          <w:rFonts w:hAnsi="Times New Roman" w:ascii="Times New Roman"/>
          <w:sz w:val="24"/>
          <w:szCs w:val="24"/>
        </w:rPr>
        <w:t xml:space="preserve"> STALNA SLUŽBA </w:t>
      </w:r>
      <w:r w:rsidR="0032112C">
        <w:rPr>
          <w:rFonts w:hAnsi="Times New Roman" w:ascii="Times New Roman"/>
          <w:sz w:val="24"/>
          <w:szCs w:val="24"/>
        </w:rPr>
        <w:t>U SLAVONSKOM BRODU</w:t>
      </w:r>
      <w:r w:rsidRPr="00EC49EC">
        <w:rPr>
          <w:rFonts w:hAnsi="Times New Roman" w:ascii="Times New Roman"/>
          <w:sz w:val="24"/>
          <w:szCs w:val="24"/>
        </w:rPr>
        <w:t xml:space="preserve">, po sucu Danieli Martini Maoduš, povodom zahtjeva </w:t>
      </w:r>
      <w:r w:rsidR="0030619D">
        <w:rPr>
          <w:rFonts w:hAnsi="Times New Roman" w:ascii="Times New Roman"/>
          <w:b/>
          <w:sz w:val="24"/>
          <w:szCs w:val="24"/>
        </w:rPr>
        <w:t xml:space="preserve">Financijske agencije, </w:t>
      </w:r>
      <w:r w:rsidRPr="0032112C">
        <w:rPr>
          <w:rFonts w:hAnsi="Times New Roman" w:ascii="Times New Roman"/>
          <w:b/>
          <w:sz w:val="24"/>
          <w:szCs w:val="24"/>
        </w:rPr>
        <w:t xml:space="preserve">Regionalni centar </w:t>
      </w:r>
      <w:r w:rsidR="0032112C" w:rsidRPr="0032112C">
        <w:rPr>
          <w:rFonts w:hAnsi="Times New Roman" w:ascii="Times New Roman"/>
          <w:b/>
          <w:sz w:val="24"/>
          <w:szCs w:val="24"/>
        </w:rPr>
        <w:t xml:space="preserve">Zagreb, Podružnica </w:t>
      </w:r>
      <w:r w:rsidR="00E4215E">
        <w:rPr>
          <w:rFonts w:hAnsi="Times New Roman" w:ascii="Times New Roman"/>
          <w:b/>
          <w:sz w:val="24"/>
          <w:szCs w:val="24"/>
        </w:rPr>
        <w:t>Zagreb</w:t>
      </w:r>
      <w:r w:rsidRPr="00EC49EC">
        <w:rPr>
          <w:rFonts w:hAnsi="Times New Roman" w:ascii="Times New Roman"/>
          <w:sz w:val="24"/>
          <w:szCs w:val="24"/>
        </w:rPr>
        <w:t>, za pokretanje skraćenog stečajnog postupka nad dužnikom</w:t>
      </w:r>
      <w:r w:rsidR="007D19A2">
        <w:rPr>
          <w:rFonts w:hAnsi="Times New Roman" w:ascii="Times New Roman"/>
          <w:b/>
          <w:sz w:val="24"/>
          <w:szCs w:val="24"/>
        </w:rPr>
        <w:t xml:space="preserve"> </w:t>
      </w:r>
      <w:r w:rsidR="00F35747">
        <w:rPr>
          <w:rFonts w:hAnsi="Times New Roman" w:ascii="Times New Roman"/>
          <w:b/>
          <w:sz w:val="24"/>
          <w:szCs w:val="24"/>
        </w:rPr>
        <w:t xml:space="preserve">VESDOM j.d.o.o. za proizvodnju i usluge, </w:t>
      </w:r>
      <w:proofErr w:type="spellStart"/>
      <w:r w:rsidR="00F35747">
        <w:rPr>
          <w:rFonts w:hAnsi="Times New Roman" w:ascii="Times New Roman"/>
          <w:b/>
          <w:sz w:val="24"/>
          <w:szCs w:val="24"/>
        </w:rPr>
        <w:t>Mraclin</w:t>
      </w:r>
      <w:proofErr w:type="spellEnd"/>
      <w:r w:rsidR="00F35747">
        <w:rPr>
          <w:rFonts w:hAnsi="Times New Roman" w:ascii="Times New Roman"/>
          <w:b/>
          <w:sz w:val="24"/>
          <w:szCs w:val="24"/>
        </w:rPr>
        <w:t>, Braće Radića 186, OIB: 95872196155</w:t>
      </w:r>
      <w:r w:rsidRPr="00EC49EC">
        <w:rPr>
          <w:rFonts w:hAnsi="Times New Roman" w:ascii="Times New Roman"/>
          <w:sz w:val="24"/>
          <w:szCs w:val="24"/>
        </w:rPr>
        <w:t>, temeljem članka 430. Stečajnog zakona („Narodne novine“ 71</w:t>
      </w:r>
      <w:r w:rsidR="004977E8">
        <w:rPr>
          <w:rFonts w:hAnsi="Times New Roman" w:ascii="Times New Roman"/>
          <w:sz w:val="24"/>
          <w:szCs w:val="24"/>
        </w:rPr>
        <w:t xml:space="preserve">/15),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., objavljuje slijedeći</w:t>
      </w:r>
    </w:p>
    <w:p w:rsidRDefault="00EC49EC" w:rsidP="004977E8" w:rsidR="00EC49EC" w:rsidRPr="00EC49EC">
      <w:pPr>
        <w:pStyle w:val="Bezproreda1"/>
        <w:ind w:left="720"/>
        <w:rPr>
          <w:rFonts w:hAnsi="Times New Roman" w:ascii="Times New Roman"/>
          <w:b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b/>
          <w:sz w:val="24"/>
          <w:szCs w:val="24"/>
        </w:rPr>
      </w:pPr>
      <w:r w:rsidRPr="00EC49EC">
        <w:rPr>
          <w:rFonts w:hAnsi="Times New Roman" w:ascii="Times New Roman"/>
          <w:b/>
          <w:sz w:val="24"/>
          <w:szCs w:val="24"/>
        </w:rPr>
        <w:t>O G L A S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CB30C7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I.</w:t>
      </w:r>
      <w:r w:rsidR="00EC49EC" w:rsidRPr="00EC49EC">
        <w:rPr>
          <w:rFonts w:hAnsi="Times New Roman" w:ascii="Times New Roman"/>
          <w:sz w:val="24"/>
          <w:szCs w:val="24"/>
        </w:rPr>
        <w:t xml:space="preserve"> Utvrđuje se da ukupni iznos evidentiranog duga dužnika </w:t>
      </w:r>
      <w:r w:rsidR="00F35747">
        <w:rPr>
          <w:rFonts w:hAnsi="Times New Roman" w:ascii="Times New Roman"/>
          <w:b/>
          <w:sz w:val="24"/>
          <w:szCs w:val="24"/>
        </w:rPr>
        <w:t xml:space="preserve">VESDOM j.d.o.o. za proizvodnju i usluge, </w:t>
      </w:r>
      <w:proofErr w:type="spellStart"/>
      <w:r w:rsidR="00F35747">
        <w:rPr>
          <w:rFonts w:hAnsi="Times New Roman" w:ascii="Times New Roman"/>
          <w:b/>
          <w:sz w:val="24"/>
          <w:szCs w:val="24"/>
        </w:rPr>
        <w:t>Mraclin</w:t>
      </w:r>
      <w:proofErr w:type="spellEnd"/>
      <w:r w:rsidR="00F35747">
        <w:rPr>
          <w:rFonts w:hAnsi="Times New Roman" w:ascii="Times New Roman"/>
          <w:b/>
          <w:sz w:val="24"/>
          <w:szCs w:val="24"/>
        </w:rPr>
        <w:t>, Braće Radića 186, OIB: 95872196155</w:t>
      </w:r>
      <w:r w:rsidR="00EC49EC" w:rsidRPr="004977E8">
        <w:rPr>
          <w:rFonts w:hAnsi="Times New Roman" w:ascii="Times New Roman"/>
          <w:sz w:val="24"/>
          <w:szCs w:val="24"/>
        </w:rPr>
        <w:t>, iznosi</w:t>
      </w:r>
      <w:r w:rsidR="00EC49EC" w:rsidRPr="00EC49EC">
        <w:rPr>
          <w:rFonts w:hAnsi="Times New Roman" w:ascii="Times New Roman"/>
          <w:b/>
          <w:sz w:val="24"/>
          <w:szCs w:val="24"/>
        </w:rPr>
        <w:t xml:space="preserve"> </w:t>
      </w:r>
      <w:r w:rsidR="00F774DE">
        <w:rPr>
          <w:rFonts w:hAnsi="Times New Roman" w:ascii="Times New Roman"/>
          <w:b/>
          <w:sz w:val="24"/>
          <w:szCs w:val="24"/>
        </w:rPr>
        <w:t xml:space="preserve"> </w:t>
      </w:r>
      <w:r w:rsidR="00F35747">
        <w:rPr>
          <w:rFonts w:hAnsi="Times New Roman" w:ascii="Times New Roman"/>
          <w:b/>
          <w:sz w:val="24"/>
          <w:szCs w:val="24"/>
        </w:rPr>
        <w:t>20.465,59</w:t>
      </w:r>
      <w:r w:rsidR="0030619D">
        <w:rPr>
          <w:rFonts w:hAnsi="Times New Roman" w:ascii="Times New Roman"/>
          <w:b/>
          <w:sz w:val="24"/>
          <w:szCs w:val="24"/>
        </w:rPr>
        <w:t xml:space="preserve"> </w:t>
      </w:r>
      <w:r w:rsidR="00EC49EC" w:rsidRPr="00EC49EC">
        <w:rPr>
          <w:rFonts w:hAnsi="Times New Roman" w:ascii="Times New Roman"/>
          <w:b/>
          <w:sz w:val="24"/>
          <w:szCs w:val="24"/>
        </w:rPr>
        <w:t>kn.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 se zastupnik po zakonu dužnika, da u roku od 15 dana od dana objave ovog oglasa na e-oglasnoj ploči suda podnese ovom sudu, pozivom na gornji broj spisa, popis imovine i obveza dužnika na propisanom obrascu.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III</w:t>
      </w:r>
      <w:r w:rsidR="00CB30C7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Pozivaju se vjerovnici dužnika da najkasnije u roku od 45 dana od dana objave ovog oglasa na e-oglasnoj ploči suda predlože otvaranje stečajnog postupka nad dužnikom te da uplate predujam u iznosu od 10.000,00 kn za pokriće troškova toga postupka na žiro račun IBAN: HR31 2390 001 3000 0020 0 s pozivom na broj HR05 221-</w:t>
      </w:r>
      <w:r w:rsidR="00F774DE">
        <w:rPr>
          <w:rFonts w:hAnsi="Times New Roman" w:ascii="Times New Roman"/>
          <w:b/>
          <w:sz w:val="24"/>
          <w:szCs w:val="24"/>
        </w:rPr>
        <w:t>1</w:t>
      </w:r>
      <w:r w:rsidR="00F35747">
        <w:rPr>
          <w:rFonts w:hAnsi="Times New Roman" w:ascii="Times New Roman"/>
          <w:b/>
          <w:sz w:val="24"/>
          <w:szCs w:val="24"/>
        </w:rPr>
        <w:t>405</w:t>
      </w:r>
      <w:r w:rsidRPr="000773BA">
        <w:rPr>
          <w:rFonts w:hAnsi="Times New Roman" w:ascii="Times New Roman"/>
          <w:b/>
          <w:sz w:val="24"/>
          <w:szCs w:val="24"/>
        </w:rPr>
        <w:t>-</w:t>
      </w:r>
      <w:r w:rsidRPr="00EC49EC">
        <w:rPr>
          <w:rFonts w:hAnsi="Times New Roman" w:ascii="Times New Roman"/>
          <w:b/>
          <w:sz w:val="24"/>
          <w:szCs w:val="24"/>
        </w:rPr>
        <w:t>1</w:t>
      </w:r>
      <w:r w:rsidR="00FD4D91">
        <w:rPr>
          <w:rFonts w:hAnsi="Times New Roman" w:ascii="Times New Roman"/>
          <w:b/>
          <w:sz w:val="24"/>
          <w:szCs w:val="24"/>
        </w:rPr>
        <w:t>6</w:t>
      </w:r>
      <w:r w:rsidRPr="00EC49EC">
        <w:rPr>
          <w:rFonts w:hAnsi="Times New Roman" w:ascii="Times New Roman"/>
          <w:sz w:val="24"/>
          <w:szCs w:val="24"/>
        </w:rPr>
        <w:t xml:space="preserve"> (članak 430. Stečajnog zakona u vezi s člankom  132. Stečajnog zakona („Narodne novine“ broj 71/15).</w:t>
      </w: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IV</w:t>
      </w:r>
      <w:r w:rsidR="00EC690B">
        <w:rPr>
          <w:rFonts w:hAnsi="Times New Roman" w:ascii="Times New Roman"/>
          <w:sz w:val="24"/>
          <w:szCs w:val="24"/>
        </w:rPr>
        <w:t>.</w:t>
      </w:r>
      <w:r w:rsidRPr="00EC49EC">
        <w:rPr>
          <w:rFonts w:hAnsi="Times New Roman" w:ascii="Times New Roman"/>
          <w:sz w:val="24"/>
          <w:szCs w:val="24"/>
        </w:rPr>
        <w:t xml:space="preserve"> Ako osobe iz točke II, ovlaštene za zastupanje dužnika po zakonu, u roku od 15 dana od dana objave ovog oglasa na e-oglasnoj ploči suda ne podnesu popis imovine i obveza dužnika ili ako iz tog popisa proizlazi da dužnik ima imovinu koja nije dostatna za namirenje predvidivih troškova stečajnog postupka,  te ako u roku od 45 dana ni jedan vjerovnik ne predloži otvaranje stečajnog postupka i ne predujmi sredstva za namirenje troškova postupka, smatrat će se da je dužnik nesposoban  za 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182CAF" w:rsidP="00EC49EC" w:rsidR="00182CAF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82CAF" w:rsidP="00EC49EC" w:rsidR="00182CAF" w:rsidRPr="00EC49EC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4977E8">
        <w:rPr>
          <w:rFonts w:hAnsi="Times New Roman" w:ascii="Times New Roman"/>
          <w:sz w:val="24"/>
          <w:szCs w:val="24"/>
        </w:rPr>
        <w:t xml:space="preserve"> </w:t>
      </w:r>
      <w:r w:rsidR="0030619D">
        <w:rPr>
          <w:rFonts w:hAnsi="Times New Roman" w:ascii="Times New Roman"/>
          <w:sz w:val="24"/>
          <w:szCs w:val="24"/>
        </w:rPr>
        <w:t>30</w:t>
      </w:r>
      <w:r w:rsidR="00C02015">
        <w:rPr>
          <w:rFonts w:hAnsi="Times New Roman" w:ascii="Times New Roman"/>
          <w:sz w:val="24"/>
          <w:szCs w:val="24"/>
        </w:rPr>
        <w:t xml:space="preserve">. </w:t>
      </w:r>
      <w:r w:rsidR="0032112C">
        <w:rPr>
          <w:rFonts w:hAnsi="Times New Roman" w:ascii="Times New Roman"/>
          <w:sz w:val="24"/>
          <w:szCs w:val="24"/>
        </w:rPr>
        <w:t>svibnja</w:t>
      </w:r>
      <w:r w:rsidR="00C02015">
        <w:rPr>
          <w:rFonts w:hAnsi="Times New Roman" w:ascii="Times New Roman"/>
          <w:sz w:val="24"/>
          <w:szCs w:val="24"/>
        </w:rPr>
        <w:t xml:space="preserve"> 2016</w:t>
      </w:r>
      <w:r w:rsidRPr="00EC49EC">
        <w:rPr>
          <w:rFonts w:hAnsi="Times New Roman" w:ascii="Times New Roman"/>
          <w:sz w:val="24"/>
          <w:szCs w:val="24"/>
        </w:rPr>
        <w:t>.</w:t>
      </w:r>
    </w:p>
    <w:p w:rsidRDefault="00EC49EC" w:rsidP="00EC49EC" w:rsidR="00EC49EC" w:rsidRPr="00EC49EC">
      <w:pPr>
        <w:pStyle w:val="Bezproreda1"/>
        <w:ind w:firstLine="708" w:left="5664"/>
        <w:jc w:val="center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S U D A C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Daniela Martini Maoduš</w:t>
      </w:r>
    </w:p>
    <w:p w:rsidRDefault="00EC49EC" w:rsidP="00EC49EC" w:rsidR="00EC49EC" w:rsidRPr="00EC49EC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C49EC" w:rsidP="00EC49EC" w:rsidR="00EC49EC" w:rsidRPr="00EC49EC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DNA</w:t>
      </w:r>
      <w:r w:rsidR="00C02015">
        <w:rPr>
          <w:rFonts w:hAnsi="Times New Roman" w:ascii="Times New Roman"/>
          <w:sz w:val="24"/>
          <w:szCs w:val="24"/>
        </w:rPr>
        <w:t>: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E-oglasna ploča</w:t>
      </w:r>
    </w:p>
    <w:p w:rsidRDefault="00EC49EC" w:rsidP="00EC49EC" w:rsidR="00EC49EC" w:rsidRPr="00EC49EC">
      <w:pPr>
        <w:pStyle w:val="Bezproreda1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EC49EC">
        <w:rPr>
          <w:rFonts w:hAnsi="Times New Roman" w:ascii="Times New Roman"/>
          <w:sz w:val="24"/>
          <w:szCs w:val="24"/>
        </w:rPr>
        <w:t>Kal. 45 dana</w:t>
      </w:r>
    </w:p>
    <w:p w:rsidRDefault="00EC49EC" w:rsidP="00EC49EC" w:rsidR="00EC49EC" w:rsidRPr="00EC49EC"/>
    <w:p w:rsidRDefault="005E7B9D" w:rsidP="00EC49EC" w:rsidR="005E7B9D" w:rsidRPr="00EC49EC">
      <w:pPr>
        <w:rPr>
          <w:lang w:val="en-US"/>
        </w:rPr>
      </w:pPr>
    </w:p>
    <w:p w:rsidRDefault="004977E8" w:rsidR="004977E8" w:rsidRPr="00EC49EC">
      <w:pPr>
        <w:rPr>
          <w:lang w:val="en-US"/>
        </w:rPr>
      </w:pPr>
    </w:p>
    <w:p w:rsidRDefault="00DB777C" w:rsidR="00DB777C" w:rsidRPr="00EC49EC">
      <w:pPr>
        <w:rPr>
          <w:lang w:val="en-US"/>
        </w:rPr>
      </w:pPr>
    </w:p>
    <w:p w:rsidRDefault="00F774DE" w:rsidR="00F774DE" w:rsidRPr="00EC49EC">
      <w:pPr>
        <w:rPr>
          <w:lang w:val="en-US"/>
        </w:rPr>
      </w:pPr>
    </w:p>
    <w:sectPr w:rsidR="00F774DE" w:rsidRPr="00EC49E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2204C6B"/>
    <w:multiLevelType w:val="hybridMultilevel"/>
    <w:tmpl w:val="C5F28B68"/>
    <w:lvl w:tplc="041A000F" w:ilvl="0">
      <w:start w:val="1"/>
      <w:numFmt w:val="decimal"/>
      <w:lvlText w:val="%1."/>
      <w:lvlJc w:val="left"/>
      <w:pPr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F65"/>
    <w:rsid w:val="00004CE9"/>
    <w:rsid w:val="00035717"/>
    <w:rsid w:val="00065FA7"/>
    <w:rsid w:val="000773BA"/>
    <w:rsid w:val="00087583"/>
    <w:rsid w:val="000C7AF9"/>
    <w:rsid w:val="000D549F"/>
    <w:rsid w:val="000E33E6"/>
    <w:rsid w:val="001068E7"/>
    <w:rsid w:val="00116B16"/>
    <w:rsid w:val="00182CAF"/>
    <w:rsid w:val="00184A74"/>
    <w:rsid w:val="00284A3E"/>
    <w:rsid w:val="002B1E51"/>
    <w:rsid w:val="003012BE"/>
    <w:rsid w:val="0030619D"/>
    <w:rsid w:val="0032112C"/>
    <w:rsid w:val="003871DF"/>
    <w:rsid w:val="003A25B9"/>
    <w:rsid w:val="004040AA"/>
    <w:rsid w:val="004251A0"/>
    <w:rsid w:val="00485A91"/>
    <w:rsid w:val="00485F62"/>
    <w:rsid w:val="004977E8"/>
    <w:rsid w:val="004D3574"/>
    <w:rsid w:val="004F57C5"/>
    <w:rsid w:val="00511E5C"/>
    <w:rsid w:val="00537700"/>
    <w:rsid w:val="00541442"/>
    <w:rsid w:val="00561FAA"/>
    <w:rsid w:val="005E7B9D"/>
    <w:rsid w:val="005F5A05"/>
    <w:rsid w:val="006813AC"/>
    <w:rsid w:val="006A3B5A"/>
    <w:rsid w:val="006B1371"/>
    <w:rsid w:val="006E2C34"/>
    <w:rsid w:val="0070119B"/>
    <w:rsid w:val="00747CB8"/>
    <w:rsid w:val="007D19A2"/>
    <w:rsid w:val="00850305"/>
    <w:rsid w:val="008A118A"/>
    <w:rsid w:val="008E7A81"/>
    <w:rsid w:val="008F482E"/>
    <w:rsid w:val="0091165D"/>
    <w:rsid w:val="009205C6"/>
    <w:rsid w:val="00934A1F"/>
    <w:rsid w:val="00935E28"/>
    <w:rsid w:val="009435CB"/>
    <w:rsid w:val="009939D6"/>
    <w:rsid w:val="009D6956"/>
    <w:rsid w:val="00AA2537"/>
    <w:rsid w:val="00AC7DA5"/>
    <w:rsid w:val="00AE6E9E"/>
    <w:rsid w:val="00B113EA"/>
    <w:rsid w:val="00B55B81"/>
    <w:rsid w:val="00B74276"/>
    <w:rsid w:val="00C02015"/>
    <w:rsid w:val="00C350EB"/>
    <w:rsid w:val="00C46BBC"/>
    <w:rsid w:val="00CB30C7"/>
    <w:rsid w:val="00D210C0"/>
    <w:rsid w:val="00D444F1"/>
    <w:rsid w:val="00D54963"/>
    <w:rsid w:val="00DB777C"/>
    <w:rsid w:val="00DC0F65"/>
    <w:rsid w:val="00DC1621"/>
    <w:rsid w:val="00DE0314"/>
    <w:rsid w:val="00E4215E"/>
    <w:rsid w:val="00EC49EC"/>
    <w:rsid w:val="00EC690B"/>
    <w:rsid w:val="00EF53D4"/>
    <w:rsid w:val="00F066FF"/>
    <w:rsid w:val="00F35747"/>
    <w:rsid w:val="00F63B6C"/>
    <w:rsid w:val="00F774DE"/>
    <w:rsid w:val="00FD4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cs="Tahoma" w:hAnsi="Tahoma" w:ascii="Tahoma"/>
      <w:sz w:val="16"/>
      <w:szCs w:val="16"/>
    </w:rPr>
  </w:style>
  <w:style w:customStyle="true" w:styleId="Bezproreda1" w:type="paragraph">
    <w:name w:val="Bez proreda1"/>
    <w:rsid w:val="00EC49EC"/>
    <w:rPr>
      <w:rFonts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7CB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7CB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7CB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7CB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7CB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qFormat/>
    <w:rsid w:val="00DC0F65"/>
    <w:pPr>
      <w:keepNext/>
      <w:jc w:val="center"/>
      <w:outlineLvl w:val="0"/>
    </w:pPr>
    <w:rPr>
      <w:b/>
      <w:bCs/>
      <w:kern w:val="36"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C0F65"/>
    <w:rPr>
      <w:rFonts w:ascii="Tahoma" w:cs="Tahoma" w:hAnsi="Tahoma"/>
      <w:sz w:val="16"/>
      <w:szCs w:val="16"/>
    </w:rPr>
  </w:style>
  <w:style w:customStyle="1" w:styleId="Bezproreda1" w:type="paragraph">
    <w:name w:val="Bez proreda1"/>
    <w:rsid w:val="00EC49EC"/>
    <w:rPr>
      <w:rFonts w:ascii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47CB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7CB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7CB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7CB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7CB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79945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1405</izvorni_sadrzaj>
    <derivirana_varijabla naziv="DomainObject.Predmet.Broj_1">1405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</izvorni_sadrzaj>
    <derivirana_varijabla naziv="DomainObject.Predmet.Opis_1">čl.444. st.1.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St-1405/2016</izvorni_sadrzaj>
    <derivirana_varijabla naziv="DomainObject.Predmet.OznakaBroj_1">St-1405/2016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čl. 11 SZ</izvorni_sadrzaj>
    <derivirana_varijabla naziv="DomainObject.Predmet.PrimjedbaSuca_1">USTUP čl. 11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VESDOM j.d.o.o. za proizvodnju i usluge</izvorni_sadrzaj>
    <derivirana_varijabla naziv="DomainObject.Predmet.ProtustrankaFormated_1">  VESDOM j.d.o.o. za proizvodnju i usluge</derivirana_varijabla>
  </DomainObject.Predmet.ProtustrankaFormated>
  <DomainObject.Predmet.ProtustrankaFormatedOIB>
    <izvorni_sadrzaj>  VESDOM j.d.o.o. za proizvodnju i usluge, OIB 95872196155</izvorni_sadrzaj>
    <derivirana_varijabla naziv="DomainObject.Predmet.ProtustrankaFormatedOIB_1">  VESDOM j.d.o.o. za proizvodnju i usluge, OIB 95872196155</derivirana_varijabla>
  </DomainObject.Predmet.ProtustrankaFormatedOIB>
  <DomainObject.Predmet.ProtustrankaFormatedWithAdress>
    <izvorni_sadrzaj> VESDOM j.d.o.o. za proizvodnju i usluge, Braće Radića 186, 10410 Mraclin</izvorni_sadrzaj>
    <derivirana_varijabla naziv="DomainObject.Predmet.ProtustrankaFormatedWithAdress_1"> VESDOM j.d.o.o. za proizvodnju i usluge, Braće Radića 186, 10410 Mraclin</derivirana_varijabla>
  </DomainObject.Predmet.ProtustrankaFormatedWithAdress>
  <DomainObject.Predmet.ProtustrankaFormatedWithAdressOIB>
    <izvorni_sadrzaj> VESDOM j.d.o.o. za proizvodnju i usluge, OIB 95872196155, Braće Radića 186, 10410 Mraclin</izvorni_sadrzaj>
    <derivirana_varijabla naziv="DomainObject.Predmet.ProtustrankaFormatedWithAdressOIB_1"> VESDOM j.d.o.o. za proizvodnju i usluge, OIB 95872196155, Braće Radića 186, 10410 Mraclin</derivirana_varijabla>
  </DomainObject.Predmet.ProtustrankaFormatedWithAdressOIB>
  <DomainObject.Predmet.ProtustrankaWithAdress>
    <izvorni_sadrzaj>VESDOM j.d.o.o. za proizvodnju i usluge Braće Radića 186, 10410 Mraclin</izvorni_sadrzaj>
    <derivirana_varijabla naziv="DomainObject.Predmet.ProtustrankaWithAdress_1">VESDOM j.d.o.o. za proizvodnju i usluge Braće Radića 186, 10410 Mraclin</derivirana_varijabla>
  </DomainObject.Predmet.ProtustrankaWithAdress>
  <DomainObject.Predmet.ProtustrankaWithAdressOIB>
    <izvorni_sadrzaj>VESDOM j.d.o.o. za proizvodnju i usluge, OIB 95872196155, Braće Radića 186, 10410 Mraclin</izvorni_sadrzaj>
    <derivirana_varijabla naziv="DomainObject.Predmet.ProtustrankaWithAdressOIB_1">VESDOM j.d.o.o. za proizvodnju i usluge, OIB 95872196155, Braće Radića 186, 10410 Mraclin</derivirana_varijabla>
  </DomainObject.Predmet.ProtustrankaWithAdressOIB>
  <DomainObject.Predmet.ProtustrankaNazivFormated>
    <izvorni_sadrzaj>VESDOM j.d.o.o. za proizvodnju i usluge</izvorni_sadrzaj>
    <derivirana_varijabla naziv="DomainObject.Predmet.ProtustrankaNazivFormated_1">VESDOM j.d.o.o. za proizvodnju i usluge</derivirana_varijabla>
  </DomainObject.Predmet.ProtustrankaNazivFormated>
  <DomainObject.Predmet.ProtustrankaNazivFormatedOIB>
    <izvorni_sadrzaj>VESDOM j.d.o.o. za proizvodnju i usluge, OIB 95872196155</izvorni_sadrzaj>
    <derivirana_varijabla naziv="DomainObject.Predmet.ProtustrankaNazivFormatedOIB_1">VESDOM j.d.o.o. za proizvodnju i usluge, OIB 95872196155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20465.59</izvorni_sadrzaj>
    <derivirana_varijabla naziv="DomainObject.Predmet.TrenutnaVrijednost_1">20465.59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VESDOM j.d.o.o. za proizvodnju i usluge</item>
    </izvorni_sadrzaj>
    <derivirana_varijabla naziv="DomainObject.Predmet.ProtuStrankaListFormated_1">
      <item>VESDOM j.d.o.o. za proizvodnju i usluge</item>
    </derivirana_varijabla>
  </DomainObject.Predmet.ProtuStrankaListFormated>
  <DomainObject.Predmet.ProtuStrankaListFormatedOIB>
    <izvorni_sadrzaj>
      <item>VESDOM j.d.o.o. za proizvodnju i usluge, OIB 95872196155</item>
    </izvorni_sadrzaj>
    <derivirana_varijabla naziv="DomainObject.Predmet.ProtuStrankaListFormatedOIB_1">
      <item>VESDOM j.d.o.o. za proizvodnju i usluge, OIB 95872196155</item>
    </derivirana_varijabla>
  </DomainObject.Predmet.ProtuStrankaListFormatedOIB>
  <DomainObject.Predmet.ProtuStrankaListFormatedWithAdress>
    <izvorni_sadrzaj>
      <item>VESDOM j.d.o.o. za proizvodnju i usluge, Braće Radića 186, 10410 Mraclin</item>
    </izvorni_sadrzaj>
    <derivirana_varijabla naziv="DomainObject.Predmet.ProtuStrankaListFormatedWithAdress_1">
      <item>VESDOM j.d.o.o. za proizvodnju i usluge, Braće Radića 186, 10410 Mraclin</item>
    </derivirana_varijabla>
  </DomainObject.Predmet.ProtuStrankaListFormatedWithAdress>
  <DomainObject.Predmet.ProtuStrankaListFormatedWithAdressOIB>
    <izvorni_sadrzaj>
      <item>VESDOM j.d.o.o. za proizvodnju i usluge, OIB 95872196155, Braće Radića 186, 10410 Mraclin</item>
    </izvorni_sadrzaj>
    <derivirana_varijabla naziv="DomainObject.Predmet.ProtuStrankaListFormatedWithAdressOIB_1">
      <item>VESDOM j.d.o.o. za proizvodnju i usluge, OIB 95872196155, Braće Radića 186, 10410 Mraclin</item>
    </derivirana_varijabla>
  </DomainObject.Predmet.ProtuStrankaListFormatedWithAdressOIB>
  <DomainObject.Predmet.ProtuStrankaListNazivFormated>
    <izvorni_sadrzaj>
      <item>VESDOM j.d.o.o. za proizvodnju i usluge</item>
    </izvorni_sadrzaj>
    <derivirana_varijabla naziv="DomainObject.Predmet.ProtuStrankaListNazivFormated_1">
      <item>VESDOM j.d.o.o. za proizvodnju i usluge</item>
    </derivirana_varijabla>
  </DomainObject.Predmet.ProtuStrankaListNazivFormated>
  <DomainObject.Predmet.ProtuStrankaListNazivFormatedOIB>
    <izvorni_sadrzaj>
      <item>VESDOM j.d.o.o. za proizvodnju i usluge, OIB 95872196155</item>
    </izvorni_sadrzaj>
    <derivirana_varijabla naziv="DomainObject.Predmet.ProtuStrankaListNazivFormatedOIB_1">
      <item>VESDOM j.d.o.o. za proizvodnju i usluge, OIB 95872196155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svibnja 2016.</izvorni_sadrzaj>
    <derivirana_varijabla naziv="DomainObject.Datum_1">30.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VESDOM j.d.o.o. za proizvodnju i usluge</izvorni_sadrzaj>
    <derivirana_varijabla naziv="DomainObject.Predmet.ProtustrankaIDrugi_1">VESDOM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VESDOM j.d.o.o. za proizvodnju i usluge, OIB 95872196155, Braće Radića 186, 10410 Mraclin</izvorni_sadrzaj>
    <derivirana_varijabla naziv="DomainObject.Predmet.ProtustrankaIDrugiAdressOIB_1">VESDOM j.d.o.o. za proizvodnju i usluge, OIB 95872196155, Braće Radića 186, 10410 Mraclin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VESDOM j.d.o.o. za proizvodnju i usluge</item>
      <item>FINA Regionalni centar Zagreb</item>
    </izvorni_sadrzaj>
    <derivirana_varijabla naziv="DomainObject.Predmet.SudioniciListNaziv_1">
      <item>VESDOM j.d.o.o. za proizvodnju i usluge</item>
      <item>FINA Regionalni centar Zagreb</item>
    </derivirana_varijabla>
  </DomainObject.Predmet.SudioniciListNaziv>
  <DomainObject.Predmet.SudioniciListAdressOIB>
    <izvorni_sadrzaj>
      <item>VESDOM j.d.o.o. za proizvodnju i usluge, OIB 95872196155, Braće Radića 186,10410 Mraclin</item>
      <item>FINA Regionalni centar Zagreb, OIB 85821130368, Trg svibanjskih žrtava 1995. br. 1,10000 Zagreb</item>
    </izvorni_sadrzaj>
    <derivirana_varijabla naziv="DomainObject.Predmet.SudioniciListAdressOIB_1">
      <item>VESDOM j.d.o.o. za proizvodnju i usluge, OIB 95872196155, Braće Radića 186,10410 Mraclin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95872196155</item>
      <item>, OIB 85821130368</item>
    </izvorni_sadrzaj>
    <derivirana_varijabla naziv="DomainObject.Predmet.SudioniciListNazivOIB_1">
      <item>, OIB 95872196155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354</properties:Words>
  <properties:Characters>1859</properties:Characters>
  <properties:Lines>56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2016-05-30T06:57:00Z</dcterms:created>
  <dc:creator>marija jankovic</dc:creator>
  <cp:lastModifiedBy>wsadmin</cp:lastModifiedBy>
  <cp:lastPrinted>2016-05-30T06:57:00Z</cp:lastPrinted>
  <dcterms:modified xmlns:xsi="http://www.w3.org/2001/XMLSchema-instance" xsi:type="dcterms:W3CDTF">2016-05-30T08:56:00Z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