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a2882d0" w14:paraId="a2882d0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19</w:t>
      </w:r>
      <w:r w:rsidR="005A2538" w:rsidRPr="00361DEF">
        <w:t xml:space="preserve"> St-</w:t>
      </w:r>
      <w:r w:rsidR="009C6610">
        <w:t>971</w:t>
      </w:r>
      <w:r w:rsidR="001F248F" w:rsidRPr="00361DEF">
        <w:t>/201</w:t>
      </w:r>
      <w:r w:rsidR="00A4743F" w:rsidRPr="00361DEF">
        <w:t>8</w:t>
      </w:r>
      <w:r w:rsidR="001F248F" w:rsidRPr="00361DEF">
        <w:t>-3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907183">
        <w:t>vački sud u Osijeku,  po sudskoj</w:t>
      </w:r>
      <w:r w:rsidRPr="00D7388E">
        <w:t xml:space="preserve"> savjetni</w:t>
      </w:r>
      <w:r w:rsidR="00907183">
        <w:t>ci</w:t>
      </w:r>
      <w:r w:rsidRPr="00D7388E">
        <w:t xml:space="preserve"> Marini Ljubičić Knežević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9C6610">
        <w:t>TRIP</w:t>
      </w:r>
      <w:r w:rsidR="0001088C">
        <w:t xml:space="preserve"> jednostavno društvo s ograničenom odgovornošću</w:t>
      </w:r>
      <w:r w:rsidR="00B05FE1">
        <w:t xml:space="preserve"> za</w:t>
      </w:r>
      <w:r w:rsidR="009C6610">
        <w:t xml:space="preserve"> auto-taksi prijevoz i</w:t>
      </w:r>
      <w:r w:rsidR="0001088C">
        <w:t xml:space="preserve"> </w:t>
      </w:r>
      <w:r w:rsidR="00B05FE1">
        <w:t>usluge</w:t>
      </w:r>
      <w:r w:rsidR="00361DEF">
        <w:t>,</w:t>
      </w:r>
      <w:r w:rsidR="002B40D7">
        <w:t xml:space="preserve"> </w:t>
      </w:r>
      <w:r>
        <w:t xml:space="preserve">MBS: </w:t>
      </w:r>
      <w:r w:rsidR="009C6610">
        <w:t>030164467</w:t>
      </w:r>
      <w:r>
        <w:t xml:space="preserve">, OIB: </w:t>
      </w:r>
      <w:r w:rsidR="009C6610">
        <w:t>00526899644</w:t>
      </w:r>
      <w:r w:rsidR="00B05FE1">
        <w:t>,</w:t>
      </w:r>
      <w:r>
        <w:t xml:space="preserve"> </w:t>
      </w:r>
      <w:proofErr w:type="spellStart"/>
      <w:r w:rsidR="009C6610">
        <w:t>Josipovac</w:t>
      </w:r>
      <w:proofErr w:type="spellEnd"/>
      <w:r w:rsidR="0001088C">
        <w:t xml:space="preserve">, </w:t>
      </w:r>
      <w:r w:rsidR="009C6610">
        <w:t>Osječka 112</w:t>
      </w:r>
      <w:r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620974">
        <w:t>3</w:t>
      </w:r>
      <w:r w:rsidR="0001088C">
        <w:t>. srpnja</w:t>
      </w:r>
      <w:r w:rsidR="00361DEF">
        <w:t xml:space="preserve">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9C6610">
        <w:t xml:space="preserve">TRIP jednostavno društvo s ograničenom odgovornošću za auto-taksi prijevoz i usluge, MBS: 030164467, OIB: 00526899644, </w:t>
      </w:r>
      <w:proofErr w:type="spellStart"/>
      <w:r w:rsidR="009C6610">
        <w:t>Josipovac</w:t>
      </w:r>
      <w:proofErr w:type="spellEnd"/>
      <w:r w:rsidR="009C6610">
        <w:t>, Osječka 112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01088C">
        <w:t>19.150,43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Pr="00D7388E">
        <w:t xml:space="preserve">, </w:t>
      </w:r>
      <w:r w:rsidR="009C6610">
        <w:t xml:space="preserve">Ivica </w:t>
      </w:r>
      <w:proofErr w:type="spellStart"/>
      <w:r w:rsidR="009C6610">
        <w:t>Poklar</w:t>
      </w:r>
      <w:proofErr w:type="spellEnd"/>
      <w:r w:rsidR="001C29A0">
        <w:t xml:space="preserve">, </w:t>
      </w:r>
      <w:r w:rsidR="00FD4C38">
        <w:t xml:space="preserve">OIB: </w:t>
      </w:r>
      <w:r w:rsidR="009C6610">
        <w:t>20060438986</w:t>
      </w:r>
      <w:r w:rsidR="00C360A1">
        <w:t>,</w:t>
      </w:r>
      <w:r w:rsidR="009C6610">
        <w:t xml:space="preserve"> </w:t>
      </w:r>
      <w:proofErr w:type="spellStart"/>
      <w:r w:rsidR="009C6610">
        <w:t>Josipovac</w:t>
      </w:r>
      <w:proofErr w:type="spellEnd"/>
      <w:r w:rsidR="009C6610">
        <w:t>, Osječka 112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9C6610">
        <w:t>971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620974">
        <w:t>3</w:t>
      </w:r>
      <w:r w:rsidR="00361DEF">
        <w:t xml:space="preserve">. </w:t>
      </w:r>
      <w:r w:rsidR="0001088C">
        <w:t>srpn</w:t>
      </w:r>
      <w:r w:rsidR="00361DEF">
        <w:t>ja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01088C">
        <w:t>20</w:t>
      </w:r>
      <w:r w:rsidR="00361DEF">
        <w:t>/</w:t>
      </w:r>
      <w:r w:rsidR="00AE0BF7">
        <w:t>8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76ED" w:rsidP="00D95CE2" w:rsidR="00AC76ED">
      <w:r>
        <w:separator/>
      </w:r>
    </w:p>
  </w:endnote>
  <w:endnote w:id="0" w:type="continuationSeparator">
    <w:p w:rsidRDefault="00AC76ED" w:rsidP="00D95CE2" w:rsidR="00AC76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76ED" w:rsidP="00D95CE2" w:rsidR="00AC76ED">
      <w:r>
        <w:separator/>
      </w:r>
    </w:p>
  </w:footnote>
  <w:footnote w:id="0" w:type="continuationSeparator">
    <w:p w:rsidRDefault="00AC76ED" w:rsidP="00D95CE2" w:rsidR="00AC76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088C"/>
    <w:rsid w:val="00013E7C"/>
    <w:rsid w:val="0001419A"/>
    <w:rsid w:val="000179A4"/>
    <w:rsid w:val="000A15DB"/>
    <w:rsid w:val="000B425A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550DA"/>
    <w:rsid w:val="00155D4E"/>
    <w:rsid w:val="00156BC5"/>
    <w:rsid w:val="001716CD"/>
    <w:rsid w:val="00173293"/>
    <w:rsid w:val="00190F3D"/>
    <w:rsid w:val="001921EC"/>
    <w:rsid w:val="001C29A0"/>
    <w:rsid w:val="001C5C4D"/>
    <w:rsid w:val="001D7DC0"/>
    <w:rsid w:val="001E1494"/>
    <w:rsid w:val="001E315F"/>
    <w:rsid w:val="001F248F"/>
    <w:rsid w:val="001F3355"/>
    <w:rsid w:val="001F4081"/>
    <w:rsid w:val="00251B38"/>
    <w:rsid w:val="002555BE"/>
    <w:rsid w:val="00261A38"/>
    <w:rsid w:val="00274EC6"/>
    <w:rsid w:val="00284443"/>
    <w:rsid w:val="002A0EEC"/>
    <w:rsid w:val="002A5E1C"/>
    <w:rsid w:val="002B40D7"/>
    <w:rsid w:val="003110DD"/>
    <w:rsid w:val="00342037"/>
    <w:rsid w:val="00344B0E"/>
    <w:rsid w:val="003508F9"/>
    <w:rsid w:val="003523FD"/>
    <w:rsid w:val="00361BFF"/>
    <w:rsid w:val="00361DEF"/>
    <w:rsid w:val="00364538"/>
    <w:rsid w:val="00364EB7"/>
    <w:rsid w:val="0037698F"/>
    <w:rsid w:val="003858E9"/>
    <w:rsid w:val="003865F5"/>
    <w:rsid w:val="00387E05"/>
    <w:rsid w:val="003908EC"/>
    <w:rsid w:val="003A77B8"/>
    <w:rsid w:val="003D7115"/>
    <w:rsid w:val="003E4468"/>
    <w:rsid w:val="003F4A82"/>
    <w:rsid w:val="00400D51"/>
    <w:rsid w:val="004049C3"/>
    <w:rsid w:val="00412AD8"/>
    <w:rsid w:val="00461804"/>
    <w:rsid w:val="00463C3F"/>
    <w:rsid w:val="00473891"/>
    <w:rsid w:val="00495E49"/>
    <w:rsid w:val="004A5B00"/>
    <w:rsid w:val="004C18BC"/>
    <w:rsid w:val="00502A74"/>
    <w:rsid w:val="005225A9"/>
    <w:rsid w:val="005260B0"/>
    <w:rsid w:val="00532380"/>
    <w:rsid w:val="0053313D"/>
    <w:rsid w:val="005334A7"/>
    <w:rsid w:val="00542B36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16E68"/>
    <w:rsid w:val="00620974"/>
    <w:rsid w:val="00630400"/>
    <w:rsid w:val="006320D2"/>
    <w:rsid w:val="00632DEA"/>
    <w:rsid w:val="006414F4"/>
    <w:rsid w:val="00655FB6"/>
    <w:rsid w:val="00667351"/>
    <w:rsid w:val="006737B3"/>
    <w:rsid w:val="00681766"/>
    <w:rsid w:val="00692719"/>
    <w:rsid w:val="00696430"/>
    <w:rsid w:val="006A00E3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7E443F"/>
    <w:rsid w:val="008169C7"/>
    <w:rsid w:val="00820EAB"/>
    <w:rsid w:val="008241A3"/>
    <w:rsid w:val="008365B6"/>
    <w:rsid w:val="008415A7"/>
    <w:rsid w:val="00850ECF"/>
    <w:rsid w:val="008669FB"/>
    <w:rsid w:val="00883522"/>
    <w:rsid w:val="008912F6"/>
    <w:rsid w:val="008964A5"/>
    <w:rsid w:val="008D1548"/>
    <w:rsid w:val="008D7FA0"/>
    <w:rsid w:val="00907183"/>
    <w:rsid w:val="0090773D"/>
    <w:rsid w:val="009158AC"/>
    <w:rsid w:val="00927558"/>
    <w:rsid w:val="00947F82"/>
    <w:rsid w:val="00964596"/>
    <w:rsid w:val="0098188E"/>
    <w:rsid w:val="009905DF"/>
    <w:rsid w:val="00995FB2"/>
    <w:rsid w:val="009C4D46"/>
    <w:rsid w:val="009C6610"/>
    <w:rsid w:val="00A01CFE"/>
    <w:rsid w:val="00A04818"/>
    <w:rsid w:val="00A15B34"/>
    <w:rsid w:val="00A324F9"/>
    <w:rsid w:val="00A4743F"/>
    <w:rsid w:val="00A7514A"/>
    <w:rsid w:val="00A87DC1"/>
    <w:rsid w:val="00A91681"/>
    <w:rsid w:val="00A958D2"/>
    <w:rsid w:val="00AB536E"/>
    <w:rsid w:val="00AC76ED"/>
    <w:rsid w:val="00AD67F8"/>
    <w:rsid w:val="00AE0BF7"/>
    <w:rsid w:val="00B05FE1"/>
    <w:rsid w:val="00B153E2"/>
    <w:rsid w:val="00B6125C"/>
    <w:rsid w:val="00B81691"/>
    <w:rsid w:val="00B81BF6"/>
    <w:rsid w:val="00BE2F48"/>
    <w:rsid w:val="00C05BEE"/>
    <w:rsid w:val="00C13E72"/>
    <w:rsid w:val="00C15152"/>
    <w:rsid w:val="00C17CEB"/>
    <w:rsid w:val="00C17F80"/>
    <w:rsid w:val="00C24C2D"/>
    <w:rsid w:val="00C3258D"/>
    <w:rsid w:val="00C360A1"/>
    <w:rsid w:val="00C5174F"/>
    <w:rsid w:val="00C52573"/>
    <w:rsid w:val="00C657DA"/>
    <w:rsid w:val="00C66997"/>
    <w:rsid w:val="00C70A82"/>
    <w:rsid w:val="00C75664"/>
    <w:rsid w:val="00C82963"/>
    <w:rsid w:val="00C83064"/>
    <w:rsid w:val="00C94529"/>
    <w:rsid w:val="00C95043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391B"/>
    <w:rsid w:val="00D747A3"/>
    <w:rsid w:val="00D87EF8"/>
    <w:rsid w:val="00D95CE2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57A94"/>
    <w:rsid w:val="00F6107B"/>
    <w:rsid w:val="00F7030E"/>
    <w:rsid w:val="00F8027B"/>
    <w:rsid w:val="00FA01DD"/>
    <w:rsid w:val="00FA5DC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2A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A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A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A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A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2A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A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A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A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A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971</izvorni_sadrzaj>
    <derivirana_varijabla naziv="DomainObject.Predmet.Broj_1">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2018.</izvorni_sadrzaj>
    <derivirana_varijabla naziv="DomainObject.Predmet.DatumOsnivanja_1">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St-971/2018</izvorni_sadrzaj>
    <derivirana_varijabla naziv="DomainObject.Predmet.OznakaBroj_1">St-971/2018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TRIP jednostavno društvo s ograničenom odgovornošću za auto-taksi prijevoz i usluge</izvorni_sadrzaj>
    <derivirana_varijabla naziv="DomainObject.Predmet.ProtustrankaFormated_1">  TRIP jednostavno društvo s ograničenom odgovornošću za auto-taksi prijevoz i usluge</derivirana_varijabla>
  </DomainObject.Predmet.ProtustrankaFormated>
  <DomainObject.Predmet.ProtustrankaFormatedOIB>
    <izvorni_sadrzaj>  TRIP jednostavno društvo s ograničenom odgovornošću za auto-taksi prijevoz i usluge, OIB 00526899644</izvorni_sadrzaj>
    <derivirana_varijabla naziv="DomainObject.Predmet.ProtustrankaFormatedOIB_1">  TRIP jednostavno društvo s ograničenom odgovornošću za auto-taksi prijevoz i usluge, OIB 00526899644</derivirana_varijabla>
  </DomainObject.Predmet.ProtustrankaFormatedOIB>
  <DomainObject.Predmet.ProtustrankaFormatedWithAdress>
    <izvorni_sadrzaj> TRIP jednostavno društvo s ograničenom odgovornošću za auto-taksi prijevoz i usluge, Osječka 112, 31220 Josipovac</izvorni_sadrzaj>
    <derivirana_varijabla naziv="DomainObject.Predmet.ProtustrankaFormatedWithAdress_1"> TRIP jednostavno društvo s ograničenom odgovornošću za auto-taksi prijevoz i usluge, Osječka 112, 31220 Josipovac</derivirana_varijabla>
  </DomainObject.Predmet.ProtustrankaFormatedWithAdress>
  <DomainObject.Predmet.ProtustrankaFormatedWithAdressOIB>
    <izvorni_sadrzaj> TRIP jednostavno društvo s ograničenom odgovornošću za auto-taksi prijevoz i usluge, OIB 00526899644, Osječka 112, 31220 Josipovac</izvorni_sadrzaj>
    <derivirana_varijabla naziv="DomainObject.Predmet.ProtustrankaFormatedWithAdressOIB_1"> TRIP jednostavno društvo s ograničenom odgovornošću za auto-taksi prijevoz i usluge, OIB 00526899644, Osječka 112, 31220 Josipovac</derivirana_varijabla>
  </DomainObject.Predmet.ProtustrankaFormatedWithAdressOIB>
  <DomainObject.Predmet.ProtustrankaWithAdress>
    <izvorni_sadrzaj>TRIP jednostavno društvo s ograničenom odgovornošću za auto-taksi prijevoz i usluge Osječka 112, 31220 Josipovac</izvorni_sadrzaj>
    <derivirana_varijabla naziv="DomainObject.Predmet.ProtustrankaWithAdress_1">TRIP jednostavno društvo s ograničenom odgovornošću za auto-taksi prijevoz i usluge Osječka 112, 31220 Josipovac</derivirana_varijabla>
  </DomainObject.Predmet.ProtustrankaWithAdress>
  <DomainObject.Predmet.ProtustrankaWithAdressOIB>
    <izvorni_sadrzaj>TRIP jednostavno društvo s ograničenom odgovornošću za auto-taksi prijevoz i usluge, OIB 00526899644, Osječka 112, 31220 Josipovac</izvorni_sadrzaj>
    <derivirana_varijabla naziv="DomainObject.Predmet.ProtustrankaWithAdressOIB_1">TRIP jednostavno društvo s ograničenom odgovornošću za auto-taksi prijevoz i usluge, OIB 00526899644, Osječka 112, 31220 Josipovac</derivirana_varijabla>
  </DomainObject.Predmet.ProtustrankaWithAdressOIB>
  <DomainObject.Predmet.ProtustrankaNazivFormated>
    <izvorni_sadrzaj>TRIP jednostavno društvo s ograničenom odgovornošću za auto-taksi prijevoz i usluge</izvorni_sadrzaj>
    <derivirana_varijabla naziv="DomainObject.Predmet.ProtustrankaNazivFormated_1">TRIP jednostavno društvo s ograničenom odgovornošću za auto-taksi prijevoz i usluge</derivirana_varijabla>
  </DomainObject.Predmet.ProtustrankaNazivFormated>
  <DomainObject.Predmet.ProtustrankaNazivFormatedOIB>
    <izvorni_sadrzaj>TRIP jednostavno društvo s ograničenom odgovornošću za auto-taksi prijevoz i usluge, OIB 00526899644</izvorni_sadrzaj>
    <derivirana_varijabla naziv="DomainObject.Predmet.ProtustrankaNazivFormatedOIB_1">TRIP jednostavno društvo s ograničenom odgovornošću za auto-taksi prijevoz i usluge, OIB 00526899644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TRIP jednostavno društvo s ograničenom odgovornošću za auto-taksi prijevoz i usluge</item>
    </izvorni_sadrzaj>
    <derivirana_varijabla naziv="DomainObject.Predmet.ProtuStrankaListFormated_1">
      <item>TRIP jednostavno društvo s ograničenom odgovornošću za auto-taksi prijevoz i usluge</item>
    </derivirana_varijabla>
  </DomainObject.Predmet.ProtuStrankaListFormated>
  <DomainObject.Predmet.ProtuStrankaListFormatedOIB>
    <izvorni_sadrzaj>
      <item>TRIP jednostavno društvo s ograničenom odgovornošću za auto-taksi prijevoz i usluge, OIB 00526899644</item>
    </izvorni_sadrzaj>
    <derivirana_varijabla naziv="DomainObject.Predmet.ProtuStrankaListFormatedOIB_1">
      <item>TRIP jednostavno društvo s ograničenom odgovornošću za auto-taksi prijevoz i usluge, OIB 00526899644</item>
    </derivirana_varijabla>
  </DomainObject.Predmet.ProtuStrankaListFormatedOIB>
  <DomainObject.Predmet.ProtuStrankaListFormatedWithAdress>
    <izvorni_sadrzaj>
      <item>TRIP jednostavno društvo s ograničenom odgovornošću za auto-taksi prijevoz i usluge, Osječka 112, 31220 Josipovac</item>
    </izvorni_sadrzaj>
    <derivirana_varijabla naziv="DomainObject.Predmet.ProtuStrankaListFormatedWithAdress_1">
      <item>TRIP jednostavno društvo s ograničenom odgovornošću za auto-taksi prijevoz i usluge, Osječka 112, 31220 Josipovac</item>
    </derivirana_varijabla>
  </DomainObject.Predmet.ProtuStrankaListFormatedWithAdress>
  <DomainObject.Predmet.ProtuStrankaListFormatedWithAdressOIB>
    <izvorni_sadrzaj>
      <item>TRIP jednostavno društvo s ograničenom odgovornošću za auto-taksi prijevoz i usluge, OIB 00526899644, Osječka 112, 31220 Josipovac</item>
    </izvorni_sadrzaj>
    <derivirana_varijabla naziv="DomainObject.Predmet.ProtuStrankaListFormatedWithAdressOIB_1">
      <item>TRIP jednostavno društvo s ograničenom odgovornošću za auto-taksi prijevoz i usluge, OIB 00526899644, Osječka 112, 31220 Josipovac</item>
    </derivirana_varijabla>
  </DomainObject.Predmet.ProtuStrankaListFormatedWithAdressOIB>
  <DomainObject.Predmet.ProtuStrankaListNazivFormated>
    <izvorni_sadrzaj>
      <item>TRIP jednostavno društvo s ograničenom odgovornošću za auto-taksi prijevoz i usluge</item>
    </izvorni_sadrzaj>
    <derivirana_varijabla naziv="DomainObject.Predmet.ProtuStrankaListNazivFormated_1">
      <item>TRIP jednostavno društvo s ograničenom odgovornošću za auto-taksi prijevoz i usluge</item>
    </derivirana_varijabla>
  </DomainObject.Predmet.ProtuStrankaListNazivFormated>
  <DomainObject.Predmet.ProtuStrankaListNazivFormatedOIB>
    <izvorni_sadrzaj>
      <item>TRIP jednostavno društvo s ograničenom odgovornošću za auto-taksi prijevoz i usluge, OIB 00526899644</item>
    </izvorni_sadrzaj>
    <derivirana_varijabla naziv="DomainObject.Predmet.ProtuStrankaListNazivFormatedOIB_1">
      <item>TRIP jednostavno društvo s ograničenom odgovornošću za auto-taksi prijevoz i usluge, OIB 00526899644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TRIP jednostavno društvo s ograničenom odgovornošću za auto-taksi prijevoz i usluge</izvorni_sadrzaj>
    <derivirana_varijabla naziv="DomainObject.Predmet.ProtustrankaIDrugi_1">TRIP jednostavno društvo s ograničenom odgovornošću za auto-taksi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TRIP jednostavno društvo s ograničenom odgovornošću za auto-taksi prijevoz i usluge, OIB 00526899644, Osječka 112, 31220 Josipovac</izvorni_sadrzaj>
    <derivirana_varijabla naziv="DomainObject.Predmet.ProtustrankaIDrugiAdressOIB_1">TRIP jednostavno društvo s ograničenom odgovornošću za auto-taksi prijevoz i usluge, OIB 00526899644, Osječka 112,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TRIP jednostavno društvo s ograničenom odgovornošću za auto-taksi prijevoz i usluge</item>
    </izvorni_sadrzaj>
    <derivirana_varijabla naziv="DomainObject.Predmet.SudioniciListNaziv_1">
      <item>FINA RC OSIJEK</item>
      <item>TRIP jednostavno društvo s ograničenom odgovornošću za auto-taksi prijevoz i usluge</item>
    </derivirana_varijabla>
  </DomainObject.Predmet.SudioniciListNaziv>
  <DomainObject.Predmet.SudioniciListAdressOIB>
    <izvorni_sadrzaj>
      <item>FINA RC OSIJEK, OIB 85821130368</item>
      <item>TRIP jednostavno društvo s ograničenom odgovornošću za auto-taksi prijevoz i usluge, OIB 00526899644, Osječka 112,31220 Josipovac</item>
    </izvorni_sadrzaj>
    <derivirana_varijabla naziv="DomainObject.Predmet.SudioniciListAdressOIB_1">
      <item>FINA RC OSIJEK, OIB 85821130368</item>
      <item>TRIP jednostavno društvo s ograničenom odgovornošću za auto-taksi prijevoz i usluge, OIB 00526899644, Osječka 112,31220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00526899644</item>
    </izvorni_sadrzaj>
    <derivirana_varijabla naziv="DomainObject.Predmet.SudioniciListNazivOIB_1">
      <item>, OIB 85821130368</item>
      <item>, OIB 00526899644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585004-3363-436D-B7E9-147F3CBB9D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405</properties:Words>
  <properties:Characters>2251</properties:Characters>
  <properties:Lines>58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2018-07-03T09:24:00Z</dcterms:created>
  <dc:creator>Snježana Andrijanić</dc:creator>
  <cp:lastModifiedBy>Renata Horvat</cp:lastModifiedBy>
  <cp:lastPrinted>2018-06-28T05:37:00Z</cp:lastPrinted>
  <dcterms:modified xmlns:xsi="http://www.w3.org/2001/XMLSchema-instance" xsi:type="dcterms:W3CDTF">2018-07-03T09:25:00Z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(St-971-18 - oglas TRIP RC OSIJEK.docx)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