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9193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8D4B30">
                    <w:rPr>
                      <w:sz w:val="22"/>
                      <w:szCs w:val="22"/>
                    </w:rPr>
                    <w:t>14</w:t>
                  </w:r>
                  <w:r w:rsidR="00491933">
                    <w:rPr>
                      <w:sz w:val="22"/>
                      <w:szCs w:val="22"/>
                    </w:rPr>
                    <w:t>7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402e97a" w14:paraId="402e97a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491933">
        <w:t>Financijske agencije, RC Zagreb, Podružnica Zagreb, Svibanjskih žrtava 1995. broj 1, nad dužnikom Krait j.d.o.o. OIB: 90582557498 MBS: 080843139, Zagreb, Katančićeva 8</w:t>
      </w:r>
      <w:r w:rsidR="00C945D5">
        <w:t xml:space="preserve">, </w:t>
      </w:r>
      <w:r w:rsidR="00995FB2" w:rsidRPr="00995FB2">
        <w:t>7. ožujka 2018. godine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491933">
        <w:t>Krait j.d.o.o. OIB: 90582557498 MBS: 080843139, Zagreb, Katančićeva 8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491933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5</w:t>
      </w:r>
      <w:r w:rsidR="00995FB2" w:rsidRPr="00995FB2">
        <w:rPr>
          <w:b/>
          <w:u w:val="single"/>
        </w:rPr>
        <w:t xml:space="preserve">. travnja 2018. godine u </w:t>
      </w:r>
      <w:r>
        <w:rPr>
          <w:b/>
          <w:u w:val="single"/>
        </w:rPr>
        <w:t>10,00</w:t>
      </w:r>
      <w:r w:rsidR="00995FB2" w:rsidRPr="00995FB2">
        <w:rPr>
          <w:b/>
          <w:u w:val="single"/>
        </w:rPr>
        <w:t xml:space="preserve"> 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Predlagatelj: Financijska agencija, Zagreb, Trg Svibanjskih žrtava 1995. </w:t>
      </w:r>
    </w:p>
    <w:p w:rsidRDefault="00995FB2" w:rsidP="00995FB2" w:rsidR="00C945D5" w:rsidRPr="00491933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  <w:rPr>
          <w:sz w:val="22"/>
          <w:szCs w:val="22"/>
        </w:rPr>
      </w:pPr>
      <w:r w:rsidRPr="00995FB2">
        <w:t xml:space="preserve">Dužnik </w:t>
      </w:r>
      <w:r w:rsidR="00491933" w:rsidRPr="00491933">
        <w:rPr>
          <w:sz w:val="22"/>
          <w:szCs w:val="22"/>
        </w:rPr>
        <w:t>Krait j.d.o.o. OIB: 90582557498 MBS: 080843139, Zagreb, Katančićeva 8</w:t>
      </w: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>Zakonsk</w:t>
      </w:r>
      <w:r w:rsidR="008D4B30">
        <w:t>a</w:t>
      </w:r>
      <w:r w:rsidRPr="00995FB2">
        <w:t xml:space="preserve"> zastupnic</w:t>
      </w:r>
      <w:r w:rsidR="008D4B30">
        <w:t>a</w:t>
      </w:r>
      <w:r w:rsidRPr="00995FB2">
        <w:t xml:space="preserve"> dužnika, </w:t>
      </w:r>
      <w:r w:rsidR="00491933">
        <w:t>Vladimir Matković, Zagreb, Katančićeva 8.</w:t>
      </w:r>
    </w:p>
    <w:p w:rsidRDefault="00995FB2" w:rsidP="00995FB2" w:rsidR="00995FB2" w:rsidRPr="00995FB2">
      <w:pPr>
        <w:tabs>
          <w:tab w:pos="1276" w:val="left"/>
        </w:tabs>
        <w:ind w:left="982"/>
        <w:contextualSpacing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995FB2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491933">
        <w:t>12</w:t>
      </w:r>
      <w:r w:rsidR="007F7ED1">
        <w:t>. rujna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491933">
        <w:t>20.148,19</w:t>
      </w:r>
      <w:r w:rsidRPr="00995FB2">
        <w:t xml:space="preserve"> kn, te da ima  jednog zaposlenog radnika.</w:t>
      </w: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8D4B30">
      <w:pPr>
        <w:ind w:firstLine="1428"/>
        <w:jc w:val="both"/>
      </w:pPr>
      <w:r w:rsidRPr="00995FB2">
        <w:t>Sud je pozvao  zastupnika po zakonu da dostavi pisano izvješće o financijsko-gospodarskom stanju kod dužnika i dostavi popis imovi</w:t>
      </w:r>
      <w:r w:rsidR="00491933">
        <w:t xml:space="preserve">ne i obveza dužnika. Zastupnik </w:t>
      </w:r>
      <w:r w:rsidRPr="00995FB2">
        <w:t>dužnika je i</w:t>
      </w:r>
      <w:r w:rsidR="007F7ED1">
        <w:t>zvijestio</w:t>
      </w:r>
      <w:r w:rsidRPr="00995FB2">
        <w:t xml:space="preserve"> sud kako dužnik nema </w:t>
      </w:r>
      <w:r w:rsidR="008D4B30">
        <w:t xml:space="preserve">imovine </w:t>
      </w:r>
      <w:r w:rsidR="007F7ED1">
        <w:t>niti imovinskih prava.</w:t>
      </w:r>
    </w:p>
    <w:p w:rsidRDefault="007F7ED1" w:rsidP="00995FB2" w:rsidR="007F7ED1">
      <w:pPr>
        <w:ind w:firstLine="1428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Pr="00995FB2">
        <w:t>7. ožujka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491933">
        <w:t>Krait j.d.o.o. OIB: 90582557498 MBS: 080843139, Zagreb, Katančićeva 8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zakon. zastup.  </w:t>
      </w:r>
      <w:r w:rsidR="00491933">
        <w:rPr>
          <w:szCs w:val="20"/>
        </w:rPr>
        <w:t>Vladimir Matković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8D4B30" w:rsidP="00995FB2" w:rsidR="008D4B30" w:rsidRPr="00995FB2">
      <w:pPr>
        <w:rPr>
          <w:szCs w:val="20"/>
        </w:rPr>
      </w:pPr>
      <w:r>
        <w:rPr>
          <w:szCs w:val="20"/>
        </w:rPr>
        <w:t xml:space="preserve">Roč. </w:t>
      </w:r>
      <w:r w:rsidR="00491933">
        <w:rPr>
          <w:szCs w:val="20"/>
        </w:rPr>
        <w:t>5</w:t>
      </w:r>
      <w:r>
        <w:rPr>
          <w:szCs w:val="20"/>
        </w:rPr>
        <w:t>/4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D4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8D4B30">
      <w:t>4</w:t>
    </w:r>
    <w:r w:rsidR="00491933">
      <w:t>7</w:t>
    </w:r>
    <w:r>
      <w:t>/2017-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91933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7F7ED1"/>
    <w:rsid w:val="00802450"/>
    <w:rsid w:val="008169C7"/>
    <w:rsid w:val="00850ECF"/>
    <w:rsid w:val="00883522"/>
    <w:rsid w:val="008912F6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30D48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945D5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St-1147/2017</izvorni_sadrzaj>
    <derivirana_varijabla naziv="DomainObject.Predmet.OznakaBroj_1">St-1147/2017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 ZAKONA O SUDOVIMA</izvorni_sadrzaj>
    <derivirana_varijabla naziv="DomainObject.Predmet.PrimjedbaSuca_1">čl, 11 ZAKONA O SUDOVIMA</derivirana_varijabla>
  </DomainObject.Predmet.PrimjedbaSuca>
  <DomainObject.Predmet.ProtustrankaFormated>
    <izvorni_sadrzaj>  Krait jednostavno društvo s ograničenom odgovornošću za trgovinu i usluge</izvorni_sadrzaj>
    <derivirana_varijabla naziv="DomainObject.Predmet.ProtustrankaFormated_1">  Krait jednostavno društvo s ograničenom odgovornošću za trgovinu i usluge</derivirana_varijabla>
  </DomainObject.Predmet.ProtustrankaFormated>
  <DomainObject.Predmet.ProtustrankaFormatedOIB>
    <izvorni_sadrzaj>  Krait jednostavno društvo s ograničenom odgovornošću za trgovinu i usluge, OIB 90582557498</izvorni_sadrzaj>
    <derivirana_varijabla naziv="DomainObject.Predmet.ProtustrankaFormatedOIB_1">  Krait jednostavno društvo s ograničenom odgovornošću za trgovinu i usluge, OIB 90582557498</derivirana_varijabla>
  </DomainObject.Predmet.ProtustrankaFormatedOIB>
  <DomainObject.Predmet.ProtustrankaFormatedWithAdress>
    <izvorni_sadrzaj> Krait jednostavno društvo s ograničenom odgovornošću za trgovinu i usluge, Katančićeva 8, 10000 Zagreb</izvorni_sadrzaj>
    <derivirana_varijabla naziv="DomainObject.Predmet.ProtustrankaFormatedWithAdress_1"> Krait jednostavno društvo s ograničenom odgovornošću za trgovinu i usluge, Katančićeva 8, 10000 Zagreb</derivirana_varijabla>
  </DomainObject.Predmet.ProtustrankaFormatedWithAdress>
  <DomainObject.Predmet.ProtustrankaFormatedWithAdressOIB>
    <izvorni_sadrzaj> Krait jednostavno društvo s ograničenom odgovornošću za trgovinu i usluge, OIB 90582557498, Katančićeva 8, 10000 Zagreb</izvorni_sadrzaj>
    <derivirana_varijabla naziv="DomainObject.Predmet.ProtustrankaFormatedWithAdressOIB_1"> Krait jednostavno društvo s ograničenom odgovornošću za trgovinu i usluge, OIB 90582557498, Katančićeva 8, 10000 Zagreb</derivirana_varijabla>
  </DomainObject.Predmet.ProtustrankaFormatedWithAdressOIB>
  <DomainObject.Predmet.ProtustrankaWithAdress>
    <izvorni_sadrzaj>Krait jednostavno društvo s ograničenom odgovornošću za trgovinu i usluge Katančićeva 8, 10000 Zagreb</izvorni_sadrzaj>
    <derivirana_varijabla naziv="DomainObject.Predmet.ProtustrankaWithAdress_1">Krait jednostavno društvo s ograničenom odgovornošću za trgovinu i usluge Katančićeva 8, 10000 Zagreb</derivirana_varijabla>
  </DomainObject.Predmet.ProtustrankaWithAdress>
  <DomainObject.Predmet.ProtustrankaWithAdressOIB>
    <izvorni_sadrzaj>Krait jednostavno društvo s ograničenom odgovornošću za trgovinu i usluge, OIB 90582557498, Katančićeva 8, 10000 Zagreb</izvorni_sadrzaj>
    <derivirana_varijabla naziv="DomainObject.Predmet.ProtustrankaWithAdressOIB_1">Krait jednostavno društvo s ograničenom odgovornošću za trgovinu i usluge, OIB 90582557498, Katančićeva 8, 10000 Zagreb</derivirana_varijabla>
  </DomainObject.Predmet.ProtustrankaWithAdressOIB>
  <DomainObject.Predmet.ProtustrankaNazivFormated>
    <izvorni_sadrzaj>Krait jednostavno društvo s ograničenom odgovornošću za trgovinu i usluge</izvorni_sadrzaj>
    <derivirana_varijabla naziv="DomainObject.Predmet.ProtustrankaNazivFormated_1">Krait jednostavno društvo s ograničenom odgovornošću za trgovinu i usluge</derivirana_varijabla>
  </DomainObject.Predmet.ProtustrankaNazivFormated>
  <DomainObject.Predmet.ProtustrankaNazivFormatedOIB>
    <izvorni_sadrzaj>Krait jednostavno društvo s ograničenom odgovornošću za trgovinu i usluge, OIB 90582557498</izvorni_sadrzaj>
    <derivirana_varijabla naziv="DomainObject.Predmet.ProtustrankaNazivFormatedOIB_1">Krait jednostavno društvo s ograničenom odgovornošću za trgovinu i usluge, OIB 90582557498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Krait jednostavno društvo s ograničenom odgovornošću za trgovinu i usluge</item>
    </izvorni_sadrzaj>
    <derivirana_varijabla naziv="DomainObject.Predmet.ProtuStrankaListFormated_1">
      <item>Krait jednostavno društvo s ograničenom odgovornošću za trgovinu i usluge</item>
    </derivirana_varijabla>
  </DomainObject.Predmet.ProtuStrankaListFormated>
  <DomainObject.Predmet.ProtuStrankaListFormatedOIB>
    <izvorni_sadrzaj>
      <item>Krait jednostavno društvo s ograničenom odgovornošću za trgovinu i usluge, OIB 90582557498</item>
    </izvorni_sadrzaj>
    <derivirana_varijabla naziv="DomainObject.Predmet.ProtuStrankaListFormatedOIB_1">
      <item>Krait jednostavno društvo s ograničenom odgovornošću za trgovinu i usluge, OIB 90582557498</item>
    </derivirana_varijabla>
  </DomainObject.Predmet.ProtuStrankaListFormatedOIB>
  <DomainObject.Predmet.ProtuStrankaListFormatedWithAdress>
    <izvorni_sadrzaj>
      <item>Krait jednostavno društvo s ograničenom odgovornošću za trgovinu i usluge, Katančićeva 8, 10000 Zagreb</item>
    </izvorni_sadrzaj>
    <derivirana_varijabla naziv="DomainObject.Predmet.ProtuStrankaListFormatedWithAdress_1">
      <item>Krait jednostavno društvo s ograničenom odgovornošću za trgovinu i usluge, Katančićeva 8, 10000 Zagreb</item>
    </derivirana_varijabla>
  </DomainObject.Predmet.ProtuStrankaListFormatedWithAdress>
  <DomainObject.Predmet.ProtuStrankaListFormatedWithAdressOIB>
    <izvorni_sadrzaj>
      <item>Krait jednostavno društvo s ograničenom odgovornošću za trgovinu i usluge, OIB 90582557498, Katančićeva 8, 10000 Zagreb</item>
    </izvorni_sadrzaj>
    <derivirana_varijabla naziv="DomainObject.Predmet.ProtuStrankaListFormatedWithAdressOIB_1">
      <item>Krait jednostavno društvo s ograničenom odgovornošću za trgovinu i usluge, OIB 90582557498, Katančićeva 8, 10000 Zagreb</item>
    </derivirana_varijabla>
  </DomainObject.Predmet.ProtuStrankaListFormatedWithAdressOIB>
  <DomainObject.Predmet.ProtuStrankaListNazivFormated>
    <izvorni_sadrzaj>
      <item>Krait jednostavno društvo s ograničenom odgovornošću za trgovinu i usluge</item>
    </izvorni_sadrzaj>
    <derivirana_varijabla naziv="DomainObject.Predmet.ProtuStrankaListNazivFormated_1">
      <item>Krait jednostavno društvo s ograničenom odgovornošću za trgovinu i usluge</item>
    </derivirana_varijabla>
  </DomainObject.Predmet.ProtuStrankaListNazivFormated>
  <DomainObject.Predmet.ProtuStrankaListNazivFormatedOIB>
    <izvorni_sadrzaj>
      <item>Krait jednostavno društvo s ograničenom odgovornošću za trgovinu i usluge, OIB 90582557498</item>
    </izvorni_sadrzaj>
    <derivirana_varijabla naziv="DomainObject.Predmet.ProtuStrankaListNazivFormatedOIB_1">
      <item>Krait jednostavno društvo s ograničenom odgovornošću za trgovinu i usluge, OIB 90582557498</item>
    </derivirana_varijabla>
  </DomainObject.Predmet.ProtuStrankaListNazivFormatedOIB>
  <DomainObject.Predmet.OstaliListFormated>
    <izvorni_sadrzaj>
      <item>Vladimir Matković</item>
    </izvorni_sadrzaj>
    <derivirana_varijabla naziv="DomainObject.Predmet.OstaliListFormated_1">
      <item>Vladimir Matković</item>
    </derivirana_varijabla>
  </DomainObject.Predmet.OstaliListFormated>
  <DomainObject.Predmet.OstaliListFormatedOIB>
    <izvorni_sadrzaj>
      <item>Vladimir Matković, OIB 43868815545</item>
    </izvorni_sadrzaj>
    <derivirana_varijabla naziv="DomainObject.Predmet.OstaliListFormatedOIB_1">
      <item>Vladimir Matković, OIB 43868815545</item>
    </derivirana_varijabla>
  </DomainObject.Predmet.OstaliListFormatedOIB>
  <DomainObject.Predmet.OstaliListFormatedWithAdress>
    <izvorni_sadrzaj>
      <item>Vladimir Matković, Katančićeva 8, 10000 Zagreb</item>
    </izvorni_sadrzaj>
    <derivirana_varijabla naziv="DomainObject.Predmet.OstaliListFormatedWithAdress_1">
      <item>Vladimir Matković, Katančićeva 8, 10000 Zagreb</item>
    </derivirana_varijabla>
  </DomainObject.Predmet.OstaliListFormatedWithAdress>
  <DomainObject.Predmet.OstaliListFormatedWithAdressOIB>
    <izvorni_sadrzaj>
      <item>Vladimir Matković, OIB 43868815545, Katančićeva 8, 10000 Zagreb</item>
    </izvorni_sadrzaj>
    <derivirana_varijabla naziv="DomainObject.Predmet.OstaliListFormatedWithAdressOIB_1">
      <item>Vladimir Matković, OIB 43868815545, Katančićeva 8, 10000 Zagreb</item>
    </derivirana_varijabla>
  </DomainObject.Predmet.OstaliListFormatedWithAdressOIB>
  <DomainObject.Predmet.OstaliListNazivFormated>
    <izvorni_sadrzaj>
      <item>Vladimir Matković</item>
    </izvorni_sadrzaj>
    <derivirana_varijabla naziv="DomainObject.Predmet.OstaliListNazivFormated_1">
      <item>Vladimir Matković</item>
    </derivirana_varijabla>
  </DomainObject.Predmet.OstaliListNazivFormated>
  <DomainObject.Predmet.OstaliListNazivFormatedOIB>
    <izvorni_sadrzaj>
      <item>Vladimir Matković, OIB 43868815545</item>
    </izvorni_sadrzaj>
    <derivirana_varijabla naziv="DomainObject.Predmet.OstaliListNazivFormatedOIB_1">
      <item>Vladimir Matković, OIB 43868815545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Krait jednostavno društvo s ograničenom odgovornošću za trgovinu i usluge</izvorni_sadrzaj>
    <derivirana_varijabla naziv="DomainObject.Predmet.ProtustrankaIDrugi_1">Krait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Krait jednostavno društvo s ograničenom odgovornošću za trgovinu i usluge, OIB 90582557498, Katančićeva 8, 10000 Zagreb</izvorni_sadrzaj>
    <derivirana_varijabla naziv="DomainObject.Predmet.ProtustrankaIDrugiAdressOIB_1">Krait jednostavno društvo s ograničenom odgovornošću za trgovinu i usluge, OIB 90582557498, Katančićeva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Krait jednostavno društvo s ograničenom odgovornošću za trgovinu i usluge</item>
      <item>Vladimir Matković</item>
    </izvorni_sadrzaj>
    <derivirana_varijabla naziv="DomainObject.Predmet.SudioniciListNaziv_1">
      <item>FINA Regionalni centar Zagreb</item>
      <item>Krait jednostavno društvo s ograničenom odgovornošću za trgovinu i usluge</item>
      <item>Vladimir Matković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Krait jednostavno društvo s ograničenom odgovornošću za trgovinu i usluge, OIB 90582557498, Katančićeva 8,10000 Zagreb</item>
      <item>Vladimir Matković, OIB 43868815545, Katančićeva 8,10000 Zagreb</item>
    </izvorni_sadrzaj>
    <derivirana_varijabla naziv="DomainObject.Predmet.SudioniciListAdressOIB_1">
      <item>FINA Regionalni centar Zagreb, OIB 85821130368, Trg svibanjskih žrtava 1995. br. 1,10000 Zagreb</item>
      <item>Krait jednostavno društvo s ograničenom odgovornošću za trgovinu i usluge, OIB 90582557498, Katančićeva 8,10000 Zagreb</item>
      <item>Vladimir Matković, OIB 43868815545, Katančićeva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90582557498</item>
      <item>, OIB 43868815545</item>
    </izvorni_sadrzaj>
    <derivirana_varijabla naziv="DomainObject.Predmet.SudioniciListNazivOIB_1">
      <item>, OIB 85821130368</item>
      <item>, OIB 90582557498</item>
      <item>, OIB 43868815545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2318</properties:Characters>
  <properties:Lines>84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2018-03-07T11:50:00Z</dcterms:created>
  <dc:creator>Snježana Andrijanić</dc:creator>
  <cp:lastModifiedBy>Snježana Andrijanić</cp:lastModifiedBy>
  <cp:lastPrinted>2018-03-07T11:50:00Z</cp:lastPrinted>
  <dcterms:modified xmlns:xsi="http://www.w3.org/2001/XMLSchema-instance" xsi:type="dcterms:W3CDTF">2018-03-12T12:45:00Z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St-1147-17.docx)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