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54574" w14:paraId="ef54574" w:rsidRDefault="00AE649C" w:rsidP="00FA5B5E" w:rsidR="00AE649C" w:rsidRPr="00B76F3C">
      <w:pPr>
        <w:pStyle w:val="Naslov3"/>
        <w15:collapsed w:val="false"/>
      </w:pPr>
    </w:p>
    <w:p w:rsidRDefault="00A63F9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63F96" w:rsidP="00A63F96" w:rsidR="00A63F96">
      <w:pPr>
        <w:pStyle w:val="SudSjedite"/>
      </w:pPr>
    </w:p>
    <w:p w:rsidRDefault="00A63F96" w:rsidP="00A63F96" w:rsidR="00A63F96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A63F96" w:rsidP="00A63F96" w:rsidR="00A63F96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A63F96" w:rsidP="00A63F96" w:rsidR="00A63F96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A63F96" w:rsidP="00A63F96" w:rsidR="00A63F96">
      <w:pPr>
        <w:spacing w:after="0"/>
        <w:rPr>
          <w:rFonts w:cs="Times New Roman" w:eastAsia="Times New Roman"/>
          <w:lang w:eastAsia="hr-HR"/>
        </w:rPr>
      </w:pPr>
    </w:p>
    <w:p w:rsidRDefault="00A63F96" w:rsidP="00A63F96" w:rsidR="00A63F96">
      <w:pPr>
        <w:spacing w:after="0"/>
        <w:rPr>
          <w:rFonts w:cs="Times New Roman" w:eastAsia="Times New Roman"/>
          <w:lang w:eastAsia="hr-HR"/>
        </w:rPr>
      </w:pPr>
    </w:p>
    <w:p w:rsidRDefault="00A63F96" w:rsidP="00A63F96" w:rsidR="00A63F96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A63F96" w:rsidP="00A63F96" w:rsidR="00A63F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3F96" w:rsidP="00A63F96" w:rsidR="00A63F9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A63F96" w:rsidP="00A63F96" w:rsidR="00A63F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63F96" w:rsidP="00A63F96" w:rsidR="00A63F96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Rijeka, Podružnice Pula za provedbu skraćenoga stečajnog postupka nad dužnikom ZIN d.o.o.,Pula, Marulićeva 12,  OIB: 04493355462, 14. rujna 2016.</w:t>
      </w:r>
    </w:p>
    <w:p w:rsidRDefault="00A63F96" w:rsidP="00A63F96" w:rsidR="00A63F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F96" w:rsidP="00A63F96" w:rsidR="00A63F9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A63F96" w:rsidP="00A63F96" w:rsidR="00A63F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F96" w:rsidP="00A63F96" w:rsidR="00A63F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A63F96" w:rsidP="00A63F96" w:rsidR="00A63F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3F96" w:rsidP="00A63F96" w:rsidR="00A63F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63F96" w:rsidP="00A63F96" w:rsidR="00A63F96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14. rujna 2016.</w:t>
      </w:r>
    </w:p>
    <w:p w:rsidRDefault="00A63F96" w:rsidP="00A63F96" w:rsidR="00A63F9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63F96" w:rsidP="00A63F96" w:rsidR="00A63F96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A63F96" w:rsidP="00A63F96" w:rsidR="00A63F96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A63F96" w:rsidP="00A63F96" w:rsidR="00A63F96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A63F96" w:rsidP="00A63F96" w:rsidR="00A63F9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63F96" w:rsidP="00A63F96" w:rsidR="00A63F96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A63F96" w:rsidP="00A63F96" w:rsidR="00A63F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F96" w:rsidP="00A63F96" w:rsidR="00A63F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A63F96" w:rsidP="00A63F96" w:rsidR="00A63F96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A63F96" w:rsidP="00A63F96" w:rsidR="00A63F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F96" w:rsidP="00A63F96" w:rsidR="00A63F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63F96" w:rsidP="00A63F96" w:rsidR="00A63F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A63F96" w:rsidP="00A63F96" w:rsidR="00A63F9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Rijeka, Podružnica Pula </w:t>
      </w:r>
    </w:p>
    <w:p w:rsidRDefault="00A63F96" w:rsidP="00A63F96" w:rsidR="00A63F96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A63F96" w:rsidP="00A63F96" w:rsidR="00A63F96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A21F0D" w:rsidP="00A63F96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F96" w:rsidP="00A63F96" w:rsidR="00A63F96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St-663/2016-9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3F96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137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St-663/2016-7</izvorni_sadrzaj>
    <derivirana_varijabla naziv="DomainObject.Oznaka_1">St-663/2016-7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ZIN d.o.o. PULA</izvorni_sadrzaj>
    <derivirana_varijabla naziv="DomainObject.Predmet.ProtustrankaFormated_1">  ZIN d.o.o. PULA</derivirana_varijabla>
  </DomainObject.Predmet.ProtustrankaFormated>
  <DomainObject.Predmet.ProtustrankaFormatedOIB>
    <izvorni_sadrzaj>  ZIN d.o.o. PULA, OIB 04493355462</izvorni_sadrzaj>
    <derivirana_varijabla naziv="DomainObject.Predmet.ProtustrankaFormatedOIB_1">  ZIN d.o.o. PULA, OIB 04493355462</derivirana_varijabla>
  </DomainObject.Predmet.ProtustrankaFormatedOIB>
  <DomainObject.Predmet.ProtustrankaFormatedWithAdress>
    <izvorni_sadrzaj> ZIN d.o.o. PULA, Marulićeva 12, 52100 Pula</izvorni_sadrzaj>
    <derivirana_varijabla naziv="DomainObject.Predmet.ProtustrankaFormatedWithAdress_1"> ZIN d.o.o. PULA, Marulićeva 12, 52100 Pula</derivirana_varijabla>
  </DomainObject.Predmet.ProtustrankaFormatedWithAdress>
  <DomainObject.Predmet.ProtustrankaFormatedWithAdressOIB>
    <izvorni_sadrzaj> ZIN d.o.o. PULA, OIB 04493355462, Marulićeva 12, 52100 Pula</izvorni_sadrzaj>
    <derivirana_varijabla naziv="DomainObject.Predmet.ProtustrankaFormatedWithAdressOIB_1"> ZIN d.o.o. PULA, OIB 04493355462, Marulićeva 12, 52100 Pula</derivirana_varijabla>
  </DomainObject.Predmet.ProtustrankaFormatedWithAdressOIB>
  <DomainObject.Predmet.ProtustrankaWithAdress>
    <izvorni_sadrzaj>ZIN d.o.o. PULA Marulićeva 12, 52100 Pula</izvorni_sadrzaj>
    <derivirana_varijabla naziv="DomainObject.Predmet.ProtustrankaWithAdress_1">ZIN d.o.o. PULA Marulićeva 12, 52100 Pula</derivirana_varijabla>
  </DomainObject.Predmet.ProtustrankaWithAdress>
  <DomainObject.Predmet.ProtustrankaWithAdressOIB>
    <izvorni_sadrzaj>ZIN d.o.o. PULA, OIB 04493355462, Marulićeva 12, 52100 Pula</izvorni_sadrzaj>
    <derivirana_varijabla naziv="DomainObject.Predmet.ProtustrankaWithAdressOIB_1">ZIN d.o.o. PULA, OIB 04493355462, Marulićeva 12, 52100 Pula</derivirana_varijabla>
  </DomainObject.Predmet.ProtustrankaWithAdressOIB>
  <DomainObject.Predmet.ProtustrankaNazivFormated>
    <izvorni_sadrzaj>ZIN d.o.o. PULA</izvorni_sadrzaj>
    <derivirana_varijabla naziv="DomainObject.Predmet.ProtustrankaNazivFormated_1">ZIN d.o.o. PULA</derivirana_varijabla>
  </DomainObject.Predmet.ProtustrankaNazivFormated>
  <DomainObject.Predmet.ProtustrankaNazivFormatedOIB>
    <izvorni_sadrzaj>ZIN d.o.o. PULA, OIB 04493355462</izvorni_sadrzaj>
    <derivirana_varijabla naziv="DomainObject.Predmet.ProtustrankaNazivFormatedOIB_1">ZIN d.o.o. PULA, OIB 04493355462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6633.12</izvorni_sadrzaj>
    <derivirana_varijabla naziv="DomainObject.Predmet.TrenutnaVrijednost_1">6633.12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ZIN d.o.o. PULA</item>
    </izvorni_sadrzaj>
    <derivirana_varijabla naziv="DomainObject.Predmet.ProtuStrankaListFormated_1">
      <item>ZIN d.o.o. PULA</item>
    </derivirana_varijabla>
  </DomainObject.Predmet.ProtuStrankaListFormated>
  <DomainObject.Predmet.ProtuStrankaListFormatedOIB>
    <izvorni_sadrzaj>
      <item>ZIN d.o.o. PULA, OIB 04493355462</item>
    </izvorni_sadrzaj>
    <derivirana_varijabla naziv="DomainObject.Predmet.ProtuStrankaListFormatedOIB_1">
      <item>ZIN d.o.o. PULA, OIB 04493355462</item>
    </derivirana_varijabla>
  </DomainObject.Predmet.ProtuStrankaListFormatedOIB>
  <DomainObject.Predmet.ProtuStrankaListFormatedWithAdress>
    <izvorni_sadrzaj>
      <item>ZIN d.o.o. PULA, Marulićeva 12, 52100 Pula</item>
    </izvorni_sadrzaj>
    <derivirana_varijabla naziv="DomainObject.Predmet.ProtuStrankaListFormatedWithAdress_1">
      <item>ZIN d.o.o. PULA, Marulićeva 12, 52100 Pula</item>
    </derivirana_varijabla>
  </DomainObject.Predmet.ProtuStrankaListFormatedWithAdress>
  <DomainObject.Predmet.ProtuStrankaListFormatedWithAdressOIB>
    <izvorni_sadrzaj>
      <item>ZIN d.o.o. PULA, OIB 04493355462, Marulićeva 12, 52100 Pula</item>
    </izvorni_sadrzaj>
    <derivirana_varijabla naziv="DomainObject.Predmet.ProtuStrankaListFormatedWithAdressOIB_1">
      <item>ZIN d.o.o. PULA, OIB 04493355462, Marulićeva 12, 52100 Pula</item>
    </derivirana_varijabla>
  </DomainObject.Predmet.ProtuStrankaListFormatedWithAdressOIB>
  <DomainObject.Predmet.ProtuStrankaListNazivFormated>
    <izvorni_sadrzaj>
      <item>ZIN d.o.o. PULA</item>
    </izvorni_sadrzaj>
    <derivirana_varijabla naziv="DomainObject.Predmet.ProtuStrankaListNazivFormated_1">
      <item>ZIN d.o.o. PULA</item>
    </derivirana_varijabla>
  </DomainObject.Predmet.ProtuStrankaListNazivFormated>
  <DomainObject.Predmet.ProtuStrankaListNazivFormatedOIB>
    <izvorni_sadrzaj>
      <item>ZIN d.o.o. PULA, OIB 04493355462</item>
    </izvorni_sadrzaj>
    <derivirana_varijabla naziv="DomainObject.Predmet.ProtuStrankaListNazivFormatedOIB_1">
      <item>ZIN d.o.o. PULA, OIB 04493355462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St-663/2016-7</izvorni_sadrzaj>
    <derivirana_varijabla naziv="DomainObject.PoslovniBrojDokumenta_1">St-663/2016-7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ZIN d.o.o. PULA</izvorni_sadrzaj>
    <derivirana_varijabla naziv="DomainObject.Predmet.ProtustrankaIDrugi_1">ZIN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ZIN d.o.o. PULA, OIB 04493355462, Marulićeva 12, 52100 Pula</izvorni_sadrzaj>
    <derivirana_varijabla naziv="DomainObject.Predmet.ProtustrankaIDrugiAdressOIB_1">ZIN d.o.o. PULA, OIB 04493355462, Marulićeva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ZIN d.o.o. PULA</item>
    </izvorni_sadrzaj>
    <derivirana_varijabla naziv="DomainObject.Predmet.SudioniciListNaziv_1">
      <item>FINANCIJSKA AGENCIJA, RC RIJEKA, PODRUŽNICA PULA, PULA</item>
      <item>ZIN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ZIN d.o.o. PULA, OIB 04493355462, Marulićeva 12,52100 Pula</item>
    </izvorni_sadrzaj>
    <derivirana_varijabla naziv="DomainObject.Predmet.SudioniciListAdressOIB_1">
      <item>FINANCIJSKA AGENCIJA, RC RIJEKA, PODRUŽNICA PULA, PULA, OIB 85821130368, Giardini 5,52100 Pula</item>
      <item>ZIN d.o.o. PULA, OIB 04493355462, Marulićeva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E0C53-C615-4F61-ABB0-8728E061D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760</properties:Characters>
  <properties:Lines>43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2016-09-15T11:15:00Z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St-663/2016-7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