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d6cb" w14:paraId="273d6cb" w:rsidRDefault="00764ABA" w:rsidP="00910611" w:rsidR="00764A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ABA" w:rsidP="00910611" w:rsidR="00764ABA">
      <w:r>
        <w:rPr>
          <w:rFonts w:eastAsia="MS Mincho"/>
        </w:rPr>
        <w:t>REPUBLIKA HRVATSKA</w:t>
      </w:r>
    </w:p>
    <w:p w:rsidRDefault="00764ABA" w:rsidP="00910611" w:rsidR="00764ABA">
      <w:r>
        <w:rPr>
          <w:rFonts w:eastAsia="MS Mincho"/>
        </w:rPr>
        <w:t>TRGOVAČKI SUD U RIJECI</w:t>
      </w:r>
    </w:p>
    <w:p w:rsidRDefault="00764ABA" w:rsidR="00764AB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4ABA" w:rsidP="00097932" w:rsidR="00097932" w:rsidRPr="00671A1E">
      <w:pPr>
        <w:jc w:val="right"/>
      </w:pPr>
      <w:r>
        <w:t>P</w:t>
      </w:r>
      <w:r w:rsidR="00097932" w:rsidRPr="00671A1E">
        <w:t>osl.br. 14 St-</w:t>
      </w:r>
      <w:r w:rsidR="00D84CD6">
        <w:t>298/2016</w:t>
      </w:r>
    </w:p>
    <w:p w:rsidRDefault="00097932" w:rsidP="00097932" w:rsidR="00097932"/>
    <w:p w:rsidRDefault="00274D88" w:rsidP="00097932" w:rsidR="00274D88" w:rsidRPr="00671A1E"/>
    <w:p w:rsidRDefault="00097932" w:rsidP="00097932" w:rsidR="00097932" w:rsidRPr="00671A1E"/>
    <w:p w:rsidRDefault="00671A1E" w:rsidP="00097932" w:rsidR="00671A1E" w:rsidRPr="00671A1E">
      <w:pPr>
        <w:jc w:val="center"/>
      </w:pPr>
      <w:r w:rsidRPr="00671A1E">
        <w:t>R E P U B L I K A    H R V A T S K A</w:t>
      </w:r>
    </w:p>
    <w:p w:rsidRDefault="00097932" w:rsidP="00097932" w:rsidR="00097932" w:rsidRPr="00671A1E">
      <w:pPr>
        <w:jc w:val="center"/>
      </w:pPr>
      <w:r w:rsidRPr="00671A1E">
        <w:t>R J E Š E N J E</w:t>
      </w:r>
    </w:p>
    <w:p w:rsidRDefault="00097932" w:rsidP="00097932" w:rsidR="00097932"/>
    <w:p w:rsidRDefault="00274D88" w:rsidP="00097932" w:rsidR="00274D88"/>
    <w:p w:rsidRDefault="00274D88" w:rsidP="00097932" w:rsidR="00274D88" w:rsidRPr="00671A1E"/>
    <w:p w:rsidRDefault="00097932" w:rsidP="00097932" w:rsidR="00097932" w:rsidRPr="00671A1E">
      <w:pPr>
        <w:ind w:firstLine="900"/>
        <w:jc w:val="both"/>
      </w:pPr>
      <w:r w:rsidRPr="00671A1E">
        <w:t xml:space="preserve">Trgovački sud u Rijeci po stečajnom sucu Veri Jelenović, u postupku nad dužnikom </w:t>
      </w:r>
      <w:r w:rsidR="00B62DF3">
        <w:t xml:space="preserve">NAVAM trgovina i usluge d.o.o. Mali Lošinj (Grad Mali Lošinj), Riva lošinjskih pomoraca 8, </w:t>
      </w:r>
      <w:r w:rsidR="00B62DF3">
        <w:rPr>
          <w:bCs/>
        </w:rPr>
        <w:t xml:space="preserve">MBS: </w:t>
      </w:r>
      <w:r w:rsidR="00B62DF3">
        <w:t xml:space="preserve">040090127, OIB: </w:t>
      </w:r>
      <w:r w:rsidR="00B62DF3">
        <w:rPr>
          <w:bCs/>
        </w:rPr>
        <w:t>34152144231</w:t>
      </w:r>
      <w:r w:rsidRPr="00671A1E">
        <w:t xml:space="preserve">, dana </w:t>
      </w:r>
      <w:r w:rsidR="00B62DF3">
        <w:t>21. srpnja 2016</w:t>
      </w:r>
      <w:r w:rsidRPr="00671A1E">
        <w:t>. godine</w:t>
      </w:r>
    </w:p>
    <w:p w:rsidRDefault="00097932" w:rsidP="00097932" w:rsidR="00097932" w:rsidRPr="00671A1E"/>
    <w:p w:rsidRDefault="00097932" w:rsidP="00097932" w:rsidR="00097932" w:rsidRPr="00671A1E">
      <w:pPr>
        <w:jc w:val="center"/>
      </w:pPr>
      <w:r w:rsidRPr="00671A1E">
        <w:t>r i j e š i o  j e</w:t>
      </w:r>
    </w:p>
    <w:p w:rsidRDefault="00097932" w:rsidP="00097932" w:rsidR="00097932" w:rsidRPr="00671A1E"/>
    <w:p w:rsidRDefault="00097932" w:rsidP="00097932" w:rsidR="00097932" w:rsidRPr="00671A1E">
      <w:pPr>
        <w:ind w:firstLine="900"/>
        <w:jc w:val="both"/>
      </w:pPr>
      <w:r w:rsidRPr="00671A1E">
        <w:t xml:space="preserve">Odbacuje se </w:t>
      </w:r>
      <w:r w:rsidR="00B62DF3">
        <w:t xml:space="preserve">kao nedopušten </w:t>
      </w:r>
      <w:r w:rsidRPr="00671A1E">
        <w:t xml:space="preserve">prijedlog za povrat u prijašnje stanje </w:t>
      </w:r>
      <w:r w:rsidR="00B62DF3">
        <w:t>od 13. svibnja 2016. godine Arsena Mujagića, OIB: 18539860848, Mali Lošinj, Brdina 11</w:t>
      </w:r>
      <w:r w:rsidRPr="00671A1E">
        <w:t xml:space="preserve"> </w:t>
      </w:r>
      <w:r w:rsidR="00B62DF3">
        <w:t>kao zakonskog zastupnika</w:t>
      </w:r>
      <w:r w:rsidR="00B62DF3" w:rsidRPr="00B62DF3">
        <w:t xml:space="preserve"> </w:t>
      </w:r>
      <w:r w:rsidR="00B62DF3">
        <w:t xml:space="preserve">NAVAM trgovina i usluge d.o.o. Mali Lošinj (Grad Mali Lošinj), Riva lošinjskih pomoraca 8, </w:t>
      </w:r>
      <w:r w:rsidR="00B62DF3">
        <w:rPr>
          <w:bCs/>
        </w:rPr>
        <w:t xml:space="preserve">MBS: </w:t>
      </w:r>
      <w:r w:rsidR="00B62DF3">
        <w:t xml:space="preserve">040090127, OIB: </w:t>
      </w:r>
      <w:r w:rsidR="00B62DF3">
        <w:rPr>
          <w:bCs/>
        </w:rPr>
        <w:t>34152144231</w:t>
      </w:r>
      <w:r w:rsidRPr="00671A1E">
        <w:t xml:space="preserve">. </w:t>
      </w:r>
    </w:p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>
      <w:pPr>
        <w:jc w:val="center"/>
      </w:pPr>
      <w:r w:rsidRPr="00671A1E">
        <w:t>Obrazloženje</w:t>
      </w:r>
    </w:p>
    <w:p w:rsidRDefault="00097932" w:rsidP="00097932" w:rsidR="00097932" w:rsidRPr="00671A1E">
      <w:pPr>
        <w:ind w:firstLine="900"/>
        <w:jc w:val="both"/>
      </w:pPr>
      <w:r w:rsidRPr="00671A1E">
        <w:t xml:space="preserve">Dana </w:t>
      </w:r>
      <w:r w:rsidR="00B62DF3">
        <w:t>13. svibnja 2016</w:t>
      </w:r>
      <w:r w:rsidRPr="00671A1E">
        <w:t xml:space="preserve">. godine je na ovaj sud zaprimljen prijedlog za povrat u prijašnje stanje sa žalbom </w:t>
      </w:r>
      <w:r w:rsidR="00B62DF3">
        <w:t>Arsena Mujagića, OIB: 18539860848, Mali Lošinj, Brdina 11</w:t>
      </w:r>
      <w:r w:rsidR="00B62DF3" w:rsidRPr="00671A1E">
        <w:t xml:space="preserve"> </w:t>
      </w:r>
      <w:r w:rsidR="00B62DF3">
        <w:t>kao zakonskog zastupnika</w:t>
      </w:r>
      <w:r w:rsidR="00B62DF3" w:rsidRPr="00B62DF3">
        <w:t xml:space="preserve"> </w:t>
      </w:r>
      <w:r w:rsidR="00B62DF3">
        <w:t xml:space="preserve">NAVAM trgovina i usluge d.o.o. Mali Lošinj (Grad Mali Lošinj), Riva lošinjskih pomoraca 8, </w:t>
      </w:r>
      <w:r w:rsidR="00B62DF3">
        <w:rPr>
          <w:bCs/>
        </w:rPr>
        <w:t xml:space="preserve">MBS: </w:t>
      </w:r>
      <w:r w:rsidR="00B62DF3">
        <w:t xml:space="preserve">040090127, OIB: </w:t>
      </w:r>
      <w:r w:rsidR="00B62DF3">
        <w:rPr>
          <w:bCs/>
        </w:rPr>
        <w:t>34152144231</w:t>
      </w:r>
      <w:r w:rsidRPr="00671A1E">
        <w:t>.</w:t>
      </w:r>
    </w:p>
    <w:p w:rsidRDefault="00097932" w:rsidP="00097932" w:rsidR="00097932" w:rsidRPr="00671A1E">
      <w:pPr>
        <w:ind w:firstLine="900"/>
        <w:jc w:val="both"/>
      </w:pPr>
      <w:r w:rsidRPr="00671A1E">
        <w:t xml:space="preserve">Međutim je člankom </w:t>
      </w:r>
      <w:r w:rsidR="00B62DF3">
        <w:t>19</w:t>
      </w:r>
      <w:r w:rsidRPr="00671A1E">
        <w:t xml:space="preserve">. stavak </w:t>
      </w:r>
      <w:r w:rsidR="00B62DF3">
        <w:t>8</w:t>
      </w:r>
      <w:r w:rsidRPr="00671A1E">
        <w:t xml:space="preserve">.  Stečajnog zakona (objavljen u NN </w:t>
      </w:r>
      <w:r w:rsidR="00B62DF3">
        <w:t>71/15</w:t>
      </w:r>
      <w:r w:rsidRPr="00671A1E">
        <w:t>) propisano da se u stečajnom postupku ne može tražiti povrat u prijašnje stanje.</w:t>
      </w:r>
    </w:p>
    <w:p w:rsidRDefault="00097932" w:rsidP="00097932" w:rsidR="00097932" w:rsidRPr="00671A1E">
      <w:pPr>
        <w:ind w:firstLine="900"/>
        <w:jc w:val="both"/>
      </w:pPr>
      <w:r w:rsidRPr="00671A1E">
        <w:t xml:space="preserve">Stoga je valjalo na temelju citirane zakonske odredbe riješiti kao u </w:t>
      </w:r>
      <w:r w:rsidR="00D84CD6">
        <w:t>izreci</w:t>
      </w:r>
      <w:r w:rsidRPr="00671A1E">
        <w:t>.</w:t>
      </w:r>
    </w:p>
    <w:p w:rsidRDefault="00097932" w:rsidP="00097932" w:rsidR="00097932" w:rsidRPr="00671A1E">
      <w:pPr>
        <w:ind w:firstLine="900"/>
        <w:jc w:val="center"/>
      </w:pPr>
      <w:r w:rsidRPr="00671A1E">
        <w:t xml:space="preserve">Rijeka, </w:t>
      </w:r>
      <w:r w:rsidR="00D84CD6">
        <w:t>21. srpnja 2016</w:t>
      </w:r>
      <w:r w:rsidRPr="00671A1E">
        <w:t>. godine</w:t>
      </w:r>
    </w:p>
    <w:p w:rsidRDefault="00097932" w:rsidP="00097932" w:rsidR="00097932" w:rsidRPr="00671A1E"/>
    <w:p w:rsidRDefault="00097932" w:rsidR="00097932" w:rsidRPr="00671A1E">
      <w:pPr>
        <w:jc w:val="center"/>
      </w:pPr>
      <w:r w:rsidRPr="00671A1E">
        <w:t xml:space="preserve">                                                                                Stečajni sudac</w:t>
      </w:r>
    </w:p>
    <w:p w:rsidRDefault="00097932" w:rsidR="00097932" w:rsidRPr="00671A1E">
      <w:pPr>
        <w:jc w:val="both"/>
      </w:pPr>
      <w:r w:rsidRPr="00671A1E">
        <w:t xml:space="preserve">                                                                                             </w:t>
      </w:r>
      <w:r w:rsidR="00671A1E">
        <w:t xml:space="preserve">         </w:t>
      </w:r>
      <w:r w:rsidRPr="00671A1E">
        <w:t xml:space="preserve">  Vera Jelenović</w:t>
      </w:r>
    </w:p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>
      <w:r w:rsidRPr="00671A1E">
        <w:t>UPUTA O PRAVNOM LIJEKU:</w:t>
      </w:r>
    </w:p>
    <w:p w:rsidRDefault="00097932" w:rsidP="00D84CD6" w:rsidR="00097932" w:rsidRPr="00671A1E">
      <w:pPr>
        <w:jc w:val="both"/>
      </w:pPr>
      <w:r w:rsidRPr="00671A1E">
        <w:t>Protiv  ovog  rješenja nezadovoljna stranka može podnijeti žalbu u roku od 8 dana od dana primitka istog. Žalba se podnosi putem ovog  suda u dva  istovjetna primjerka, a o žalbi odlučuje Visoki trgovački sud  Republike  Hrvatske.</w:t>
      </w:r>
    </w:p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>
      <w:r w:rsidRPr="00671A1E">
        <w:t>DNA</w:t>
      </w:r>
    </w:p>
    <w:p w:rsidRDefault="00097932" w:rsidP="00097932" w:rsidR="00097932" w:rsidRPr="00671A1E"/>
    <w:p w:rsidRDefault="00097932" w:rsidP="00097932" w:rsidR="00097932" w:rsidRPr="00671A1E">
      <w:r w:rsidRPr="00671A1E">
        <w:t xml:space="preserve">-odv. </w:t>
      </w:r>
      <w:r w:rsidR="00D84CD6">
        <w:t>Robert Kopajtić</w:t>
      </w:r>
    </w:p>
    <w:p w:rsidRDefault="00097932" w:rsidP="00097932" w:rsidR="00097932">
      <w:r w:rsidRPr="00671A1E">
        <w:t>-st. upravitelju</w:t>
      </w:r>
    </w:p>
    <w:p w:rsidRDefault="00D84CD6" w:rsidP="00097932" w:rsidR="00D84CD6" w:rsidRPr="00671A1E">
      <w:r>
        <w:t>- e-Oglasna ploča</w:t>
      </w:r>
    </w:p>
    <w:p w:rsidRDefault="00097932" w:rsidP="00097932" w:rsidR="00097932" w:rsidRPr="00671A1E"/>
    <w:p w:rsidRDefault="00097932" w:rsidP="00097932" w:rsidR="00097932" w:rsidRPr="00671A1E">
      <w:r w:rsidRPr="00671A1E">
        <w:t xml:space="preserve">Rijeka, </w:t>
      </w:r>
      <w:r w:rsidR="00D84CD6">
        <w:t>21. srpnja 2016</w:t>
      </w:r>
      <w:r w:rsidRPr="00671A1E">
        <w:t>.g.</w:t>
      </w:r>
    </w:p>
    <w:p w:rsidRDefault="00097932" w:rsidP="00097932" w:rsidR="00097932" w:rsidRPr="00671A1E"/>
    <w:p w:rsidRDefault="00097932" w:rsidP="00097932" w:rsidR="00097932" w:rsidRPr="00671A1E"/>
    <w:p w:rsidRDefault="00097932" w:rsidP="00097932" w:rsidR="00097932" w:rsidRPr="00671A1E">
      <w:r w:rsidRPr="00671A1E">
        <w:t>                                                                                         Stečajni sudac</w:t>
      </w:r>
    </w:p>
    <w:p w:rsidRDefault="00097932" w:rsidP="00097932" w:rsidR="00097932" w:rsidRPr="00671A1E">
      <w:r w:rsidRPr="00671A1E">
        <w:t>                                                                       </w:t>
      </w:r>
      <w:r w:rsidR="00671A1E">
        <w:t>              </w:t>
      </w:r>
      <w:r w:rsidRPr="00671A1E">
        <w:t>   Vera Jelenović</w:t>
      </w:r>
    </w:p>
    <w:p w:rsidRDefault="00F74D93" w:rsidR="00F74D93" w:rsidRPr="00671A1E"/>
    <w:sectPr w:rsidR="00F74D93" w:rsidRPr="00671A1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E28" w:rsidR="00CD0E28">
      <w:r>
        <w:separator/>
      </w:r>
    </w:p>
  </w:endnote>
  <w:endnote w:id="0" w:type="continuationSeparator">
    <w:p w:rsidRDefault="00CD0E28" w:rsidR="00CD0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932" w:rsidP="00F361D0" w:rsidR="000979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7932" w:rsidR="000979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932" w:rsidP="00F361D0" w:rsidR="000979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A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97932" w:rsidR="00097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E28" w:rsidR="00CD0E28">
      <w:r>
        <w:separator/>
      </w:r>
    </w:p>
  </w:footnote>
  <w:footnote w:id="0" w:type="continuationSeparator">
    <w:p w:rsidRDefault="00CD0E28" w:rsidR="00CD0E2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932"/>
    <w:rsid w:val="00097932"/>
    <w:rsid w:val="00120ECA"/>
    <w:rsid w:val="001534EB"/>
    <w:rsid w:val="00195026"/>
    <w:rsid w:val="001C2356"/>
    <w:rsid w:val="001E5A2A"/>
    <w:rsid w:val="00274D88"/>
    <w:rsid w:val="002901BF"/>
    <w:rsid w:val="002A0C18"/>
    <w:rsid w:val="00333140"/>
    <w:rsid w:val="0038054A"/>
    <w:rsid w:val="00546779"/>
    <w:rsid w:val="00606084"/>
    <w:rsid w:val="00671A1E"/>
    <w:rsid w:val="00764ABA"/>
    <w:rsid w:val="0081752B"/>
    <w:rsid w:val="008C0509"/>
    <w:rsid w:val="00A55E1E"/>
    <w:rsid w:val="00B62DF3"/>
    <w:rsid w:val="00B71A7B"/>
    <w:rsid w:val="00CC14A6"/>
    <w:rsid w:val="00CC3C67"/>
    <w:rsid w:val="00CD0E28"/>
    <w:rsid w:val="00D36B12"/>
    <w:rsid w:val="00D84CD6"/>
    <w:rsid w:val="00D87D7F"/>
    <w:rsid w:val="00E22407"/>
    <w:rsid w:val="00F361D0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97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7932"/>
  </w:style>
  <w:style w:styleId="Tekstrezerviranogmjesta" w:type="character">
    <w:name w:val="Placeholder Text"/>
    <w:basedOn w:val="Zadanifontodlomka"/>
    <w:uiPriority w:val="99"/>
    <w:semiHidden/>
    <w:rsid w:val="00764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4A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4AB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97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7932"/>
  </w:style>
  <w:style w:styleId="Tekstrezerviranogmjesta" w:type="character">
    <w:name w:val="Placeholder Text"/>
    <w:basedOn w:val="Zadanifontodlomka"/>
    <w:uiPriority w:val="99"/>
    <w:semiHidden/>
    <w:rsid w:val="00764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4A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4AB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12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d.o.o.</izvorni_sadrzaj>
    <derivirana_varijabla naziv="DomainObject.Predmet.ProtustrankaFormated_1">  NAVAM d.o.o.</derivirana_varijabla>
  </DomainObject.Predmet.ProtustrankaFormated>
  <DomainObject.Predmet.ProtustrankaFormatedOIB>
    <izvorni_sadrzaj>  NAVAM d.o.o., OIB 34152144231</izvorni_sadrzaj>
    <derivirana_varijabla naziv="DomainObject.Predmet.ProtustrankaFormatedOIB_1">  NAVAM d.o.o., OIB 34152144231</derivirana_varijabla>
  </DomainObject.Predmet.ProtustrankaFormatedOIB>
  <DomainObject.Predmet.ProtustrankaFormatedWithAdress>
    <izvorni_sadrzaj> NAVAM d.o.o., Lošinjskih Pomoraca 8, 51550 Mali Lošinj</izvorni_sadrzaj>
    <derivirana_varijabla naziv="DomainObject.Predmet.ProtustrankaFormatedWithAdress_1"> NAVAM d.o.o., Lošinjskih Pomoraca 8, 51550 Mali Lošinj</derivirana_varijabla>
  </DomainObject.Predmet.ProtustrankaFormatedWithAdress>
  <DomainObject.Predmet.ProtustrankaFormatedWithAdressOIB>
    <izvorni_sadrzaj> NAVAM d.o.o., OIB 34152144231, Lošinjskih Pomoraca 8, 51550 Mali Lošinj</izvorni_sadrzaj>
    <derivirana_varijabla naziv="DomainObject.Predmet.ProtustrankaFormatedWithAdressOIB_1"> NAVAM d.o.o., OIB 34152144231, Lošinjskih Pomoraca 8, 51550 Mali Lošinj</derivirana_varijabla>
  </DomainObject.Predmet.ProtustrankaFormatedWithAdressOIB>
  <DomainObject.Predmet.ProtustrankaWithAdress>
    <izvorni_sadrzaj>NAVAM d.o.o. Lošinjskih Pomoraca 8, 51550 Mali Lošinj</izvorni_sadrzaj>
    <derivirana_varijabla naziv="DomainObject.Predmet.ProtustrankaWithAdress_1">NAVAM d.o.o. Lošinjskih Pomoraca 8, 51550 Mali Lošinj</derivirana_varijabla>
  </DomainObject.Predmet.ProtustrankaWithAdress>
  <DomainObject.Predmet.ProtustrankaWithAdressOIB>
    <izvorni_sadrzaj>NAVAM d.o.o., OIB 34152144231, Lošinjskih Pomoraca 8, 51550 Mali Lošinj</izvorni_sadrzaj>
    <derivirana_varijabla naziv="DomainObject.Predmet.ProtustrankaWithAdressOIB_1">NAVAM d.o.o., OIB 34152144231, Lošinjskih Pomoraca 8, 51550 Mali Lošinj</derivirana_varijabla>
  </DomainObject.Predmet.ProtustrankaWithAdressOIB>
  <DomainObject.Predmet.ProtustrankaNazivFormated>
    <izvorni_sadrzaj>NAVAM d.o.o.</izvorni_sadrzaj>
    <derivirana_varijabla naziv="DomainObject.Predmet.ProtustrankaNazivFormated_1">NAVAM d.o.o.</derivirana_varijabla>
  </DomainObject.Predmet.ProtustrankaNazivFormated>
  <DomainObject.Predmet.ProtustrankaNazivFormatedOIB>
    <izvorni_sadrzaj>NAVAM d.o.o., OIB 34152144231</izvorni_sadrzaj>
    <derivirana_varijabla naziv="DomainObject.Predmet.ProtustrankaNazivFormatedOIB_1">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NAVAM d.o.o.</item>
    </izvorni_sadrzaj>
    <derivirana_varijabla naziv="DomainObject.Predmet.ProtuStrankaListFormated_1">
      <item>NAVAM d.o.o.</item>
    </derivirana_varijabla>
  </DomainObject.Predmet.ProtuStrankaListFormated>
  <DomainObject.Predmet.ProtuStrankaListFormatedOIB>
    <izvorni_sadrzaj>
      <item>NAVAM d.o.o., OIB 34152144231</item>
    </izvorni_sadrzaj>
    <derivirana_varijabla naziv="DomainObject.Predmet.ProtuStrankaListFormatedOIB_1">
      <item>NAVAM d.o.o., OIB 34152144231</item>
    </derivirana_varijabla>
  </DomainObject.Predmet.ProtuStrankaListFormatedOIB>
  <DomainObject.Predmet.ProtuStrankaListFormatedWithAdress>
    <izvorni_sadrzaj>
      <item>NAVAM d.o.o., Lošinjskih Pomoraca 8, 51550 Mali Lošinj</item>
    </izvorni_sadrzaj>
    <derivirana_varijabla naziv="DomainObject.Predmet.ProtuStrankaListFormatedWithAdress_1">
      <item>NAVAM d.o.o., Lošinjskih Pomoraca 8, 51550 Mali Lošinj</item>
    </derivirana_varijabla>
  </DomainObject.Predmet.ProtuStrankaListFormatedWithAdress>
  <DomainObject.Predmet.ProtuStrankaListFormatedWithAdressOIB>
    <izvorni_sadrzaj>
      <item>NAVAM d.o.o., OIB 34152144231, Lošinjskih Pomoraca 8, 51550 Mali Lošinj</item>
    </izvorni_sadrzaj>
    <derivirana_varijabla naziv="DomainObject.Predmet.ProtuStrankaListFormatedWithAdressOIB_1">
      <item>NAVAM d.o.o., OIB 34152144231, Lošinjskih Pomoraca 8, 51550 Mali Lošinj</item>
    </derivirana_varijabla>
  </DomainObject.Predmet.ProtuStrankaListFormatedWithAdressOIB>
  <DomainObject.Predmet.ProtuStrankaListNazivFormated>
    <izvorni_sadrzaj>
      <item>NAVAM d.o.o.</item>
    </izvorni_sadrzaj>
    <derivirana_varijabla naziv="DomainObject.Predmet.ProtuStrankaListNazivFormated_1">
      <item>NAVAM d.o.o.</item>
    </derivirana_varijabla>
  </DomainObject.Predmet.ProtuStrankaListNazivFormated>
  <DomainObject.Predmet.ProtuStrankaListNazivFormatedOIB>
    <izvorni_sadrzaj>
      <item>NAVAM d.o.o., OIB 34152144231</item>
    </izvorni_sadrzaj>
    <derivirana_varijabla naziv="DomainObject.Predmet.ProtuStrankaListNazivFormatedOIB_1">
      <item>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NAVAM d.o.o.</izvorni_sadrzaj>
    <derivirana_varijabla naziv="DomainObject.Predmet.ProtustrankaIDrugi_1">NAVAM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NAVAM d.o.o., OIB 34152144231, Lošinjskih Pomoraca 8, 51550 Mali Lošinj</izvorni_sadrzaj>
    <derivirana_varijabla naziv="DomainObject.Predmet.ProtustrankaIDrugiAdressOIB_1">NAVAM d.o.o., OIB 34152144231,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2016.</izvorni_sadrzaj>
    <derivirana_varijabla naziv="DomainObject.Predmet.OdlukaRjesenje.DatumDonosenjaOdluke_1">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St-298/2016-6</izvorni_sadrzaj>
    <derivirana_varijabla naziv="DomainObject.Predmet.OdlukaRjesenje.Oznaka_1">St-298/2016-6</derivirana_varijabla>
  </DomainObject.Predmet.OdlukaRjesenje.Oznaka>
  <DomainObject.Predmet.SudioniciListNaziv>
    <izvorni_sadrzaj>
      <item>FINA Rijeka</item>
      <item>NAVAM d.o.o.</item>
    </izvorni_sadrzaj>
    <derivirana_varijabla naziv="DomainObject.Predmet.SudioniciListNaziv_1">
      <item>FINA Rijeka</item>
      <item>NAVAM d.o.o.</item>
    </derivirana_varijabla>
  </DomainObject.Predmet.SudioniciListNaziv>
  <DomainObject.Predmet.SudioniciListAdressOIB>
    <izvorni_sadrzaj>
      <item>FINA Rijeka, OIB 85821130368, Frana Kurelca 8,51000 Rijeka</item>
      <item>NAVAM d.o.o., OIB 34152144231, Lošinjskih Pomoraca 8,51550 Mali Lošinj</item>
    </izvorni_sadrzaj>
    <derivirana_varijabla naziv="DomainObject.Predmet.SudioniciListAdressOIB_1">
      <item>FINA Rijeka, OIB 85821130368, Frana Kurelca 8,51000 Rijeka</item>
      <item>NAVAM d.o.o., OIB 34152144231,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34152144231</item>
    </izvorni_sadrzaj>
    <derivirana_varijabla naziv="DomainObject.Predmet.SudioniciListNazivOIB_1">
      <item>, OIB 85821130368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279</properties:Words>
  <properties:Characters>1400</properties:Characters>
  <properties:Lines>61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2016-07-21T11:56:00Z</dcterms:created>
  <dc:creator>vjelenovic</dc:creator>
  <cp:lastModifiedBy>Danijela Fumić</cp:lastModifiedBy>
  <cp:lastPrinted>2016-07-21T11:56:00Z</cp:lastPrinted>
  <dcterms:modified xmlns:xsi="http://www.w3.org/2001/XMLSchema-instance" xsi:type="dcterms:W3CDTF">2016-07-21T11:57:00Z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