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3c32" w14:paraId="e703c32" w:rsidRDefault="000951E7" w:rsidP="000951E7" w:rsidR="000951E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51E7" w:rsidP="000951E7" w:rsidR="000951E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951E7" w:rsidP="000951E7" w:rsidR="000951E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951E7" w:rsidP="000951E7" w:rsidR="000951E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951E7" w:rsidP="000951E7" w:rsidR="000951E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951E7" w:rsidP="000951E7" w:rsidR="000951E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951E7" w:rsidP="000951E7" w:rsidR="000951E7" w:rsidRPr="005D578C">
      <w:pPr>
        <w:jc w:val="center"/>
        <w:rPr>
          <w:rFonts w:cs="Times New Roman" w:eastAsia="Times New Roman"/>
          <w:szCs w:val="24"/>
        </w:rPr>
      </w:pPr>
    </w:p>
    <w:p w:rsidRDefault="000951E7" w:rsidP="000951E7" w:rsidR="000951E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951E7" w:rsidP="000951E7" w:rsidR="000951E7" w:rsidRPr="005D578C">
      <w:pPr>
        <w:rPr>
          <w:rFonts w:cs="Times New Roman" w:eastAsia="Times New Roman"/>
          <w:szCs w:val="24"/>
        </w:rPr>
      </w:pPr>
    </w:p>
    <w:p w:rsidRDefault="000951E7" w:rsidP="000951E7" w:rsidR="000951E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JUTRO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D. Segalla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36441762394, MBS 130009740, 1</w:t>
      </w:r>
      <w:r w:rsidR="00BE0E9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0951E7" w:rsidP="000951E7" w:rsidR="000951E7" w:rsidRPr="005D578C">
      <w:pPr>
        <w:rPr>
          <w:rFonts w:cs="Times New Roman" w:eastAsia="Times New Roman"/>
          <w:szCs w:val="24"/>
        </w:rPr>
      </w:pPr>
    </w:p>
    <w:p w:rsidRDefault="000951E7" w:rsidP="000951E7" w:rsidR="000951E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951E7" w:rsidP="000951E7" w:rsidR="000951E7" w:rsidRPr="005D578C">
      <w:pPr>
        <w:rPr>
          <w:rFonts w:cs="Times New Roman" w:eastAsia="Times New Roman"/>
          <w:szCs w:val="24"/>
        </w:rPr>
      </w:pPr>
    </w:p>
    <w:p w:rsidRDefault="000951E7" w:rsidP="000951E7" w:rsidR="000951E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JUTRO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D. Segalla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36441762394, MBS 130009740.</w:t>
      </w:r>
    </w:p>
    <w:p w:rsidRDefault="000951E7" w:rsidP="000951E7" w:rsidR="000951E7" w:rsidRPr="005D578C">
      <w:pPr>
        <w:rPr>
          <w:rFonts w:cs="Times New Roman" w:eastAsia="Times New Roman"/>
          <w:szCs w:val="24"/>
        </w:rPr>
      </w:pPr>
    </w:p>
    <w:p w:rsidRDefault="000951E7" w:rsidP="000951E7" w:rsidR="000951E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737712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0951E7" w:rsidP="000951E7" w:rsidR="000951E7">
      <w:pPr>
        <w:rPr>
          <w:rFonts w:cs="Times New Roman" w:eastAsia="Times New Roman"/>
          <w:szCs w:val="20"/>
        </w:rPr>
      </w:pPr>
    </w:p>
    <w:p w:rsidRDefault="000951E7" w:rsidP="000951E7" w:rsidR="000951E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JUTRO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D. Segalla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36441762394, MBS 130009740.</w:t>
      </w:r>
    </w:p>
    <w:p w:rsidRDefault="000951E7" w:rsidP="000951E7" w:rsidR="000951E7">
      <w:pPr>
        <w:ind w:firstLine="709"/>
        <w:rPr>
          <w:rFonts w:cs="Times New Roman" w:eastAsia="Times New Roman"/>
          <w:szCs w:val="24"/>
        </w:rPr>
      </w:pPr>
    </w:p>
    <w:p w:rsidRDefault="000951E7" w:rsidP="000951E7" w:rsidR="000951E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JUTRO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D. Segalla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36441762394, MBS 130009740.</w:t>
      </w:r>
    </w:p>
    <w:p w:rsidRDefault="000951E7" w:rsidP="000951E7" w:rsidR="000951E7">
      <w:pPr>
        <w:rPr>
          <w:rFonts w:cs="Times New Roman" w:eastAsia="Times New Roman"/>
          <w:szCs w:val="24"/>
        </w:rPr>
      </w:pPr>
    </w:p>
    <w:p w:rsidRDefault="000951E7" w:rsidP="000951E7" w:rsidR="000951E7" w:rsidRPr="005D578C">
      <w:pPr>
        <w:rPr>
          <w:rFonts w:cs="Times New Roman" w:eastAsia="Times New Roman"/>
          <w:szCs w:val="24"/>
        </w:rPr>
      </w:pPr>
    </w:p>
    <w:p w:rsidRDefault="000951E7" w:rsidP="000951E7" w:rsidR="000951E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951E7" w:rsidP="000951E7" w:rsidR="000951E7">
      <w:pPr>
        <w:ind w:firstLine="708"/>
        <w:rPr>
          <w:rFonts w:cs="Times New Roman" w:eastAsia="Times New Roman"/>
          <w:szCs w:val="24"/>
        </w:rPr>
      </w:pPr>
    </w:p>
    <w:p w:rsidRDefault="000951E7" w:rsidP="000951E7" w:rsidR="000951E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JUTRO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3.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St-169/2016-3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951E7" w:rsidP="000951E7" w:rsidR="000951E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951E7" w:rsidP="000951E7" w:rsidR="000951E7" w:rsidRPr="005D578C">
      <w:pPr>
        <w:rPr>
          <w:rFonts w:cs="Times New Roman" w:eastAsia="Times New Roman"/>
          <w:szCs w:val="24"/>
        </w:rPr>
      </w:pPr>
    </w:p>
    <w:p w:rsidRDefault="000951E7" w:rsidP="000951E7" w:rsidR="000951E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BE0E92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951E7" w:rsidP="000951E7" w:rsidR="000951E7">
      <w:pPr>
        <w:rPr>
          <w:rFonts w:cs="Times New Roman" w:eastAsia="Times New Roman"/>
          <w:szCs w:val="24"/>
        </w:rPr>
      </w:pPr>
    </w:p>
    <w:p w:rsidRDefault="000951E7" w:rsidP="000951E7" w:rsidR="000951E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B7009" w:rsidP="000951E7" w:rsidR="000951E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0951E7" w:rsidP="000951E7" w:rsidR="000951E7">
      <w:pPr>
        <w:jc w:val="left"/>
        <w:rPr>
          <w:rFonts w:cs="Times New Roman" w:eastAsia="Times New Roman"/>
          <w:szCs w:val="24"/>
        </w:rPr>
      </w:pPr>
    </w:p>
    <w:p w:rsidRDefault="000951E7" w:rsidP="000951E7" w:rsidR="000951E7" w:rsidRPr="005D578C">
      <w:pPr>
        <w:jc w:val="left"/>
        <w:rPr>
          <w:rFonts w:cs="Times New Roman" w:eastAsia="Times New Roman"/>
          <w:szCs w:val="24"/>
        </w:rPr>
      </w:pPr>
    </w:p>
    <w:p w:rsidRDefault="00BE0E92" w:rsidP="000951E7" w:rsidR="00BE0E92">
      <w:pPr>
        <w:jc w:val="left"/>
        <w:rPr>
          <w:rFonts w:cs="Times New Roman" w:eastAsia="Times New Roman"/>
          <w:szCs w:val="24"/>
        </w:rPr>
      </w:pPr>
    </w:p>
    <w:p w:rsidRDefault="000951E7" w:rsidP="000951E7" w:rsidR="000951E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951E7" w:rsidP="000951E7" w:rsidR="000951E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951E7" w:rsidP="000951E7" w:rsidR="000951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951E7" w:rsidP="000951E7" w:rsidR="000951E7">
      <w:pPr>
        <w:rPr>
          <w:rFonts w:cs="Times New Roman" w:eastAsia="Times New Roman"/>
          <w:szCs w:val="24"/>
        </w:rPr>
      </w:pPr>
    </w:p>
    <w:p w:rsidRDefault="000951E7" w:rsidP="000951E7" w:rsidR="000951E7" w:rsidRPr="005D578C">
      <w:pPr>
        <w:rPr>
          <w:rFonts w:cs="Times New Roman" w:eastAsia="Times New Roman"/>
          <w:szCs w:val="24"/>
        </w:rPr>
      </w:pPr>
    </w:p>
    <w:p w:rsidRDefault="000951E7" w:rsidP="000951E7" w:rsidR="000951E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951E7" w:rsidP="000951E7" w:rsidR="000951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951E7" w:rsidP="000951E7" w:rsidR="000951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JUTRO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D. Segalla 8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0951E7" w:rsidP="000951E7" w:rsidR="000951E7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Pula – Pola, Pula, Carrarina 5,  </w:t>
      </w:r>
    </w:p>
    <w:p w:rsidRDefault="000951E7" w:rsidP="000951E7" w:rsidR="000951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951E7" w:rsidP="000951E7" w:rsidR="000951E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0951E7" w:rsidP="000951E7" w:rsidR="000951E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0951E7" w:rsidP="000951E7" w:rsidR="000951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0951E7" w:rsidP="000951E7" w:rsidR="000951E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0951E7" w:rsidP="000951E7" w:rsidR="000951E7"/>
    <w:p w:rsidRDefault="000951E7" w:rsidP="000951E7" w:rsidR="000951E7"/>
    <w:p w:rsidRDefault="000951E7" w:rsidP="000951E7" w:rsidR="000951E7"/>
    <w:p w:rsidRDefault="000951E7" w:rsidP="000951E7" w:rsidR="000951E7"/>
    <w:p w:rsidRDefault="000951E7" w:rsidP="000951E7" w:rsidR="000951E7"/>
    <w:p w:rsidRDefault="000951E7" w:rsidP="000951E7" w:rsidR="000951E7"/>
    <w:p w:rsidRDefault="000951E7" w:rsidP="000951E7" w:rsidR="000951E7"/>
    <w:p w:rsidRDefault="000951E7" w:rsidP="000951E7" w:rsidR="000951E7"/>
    <w:p w:rsidRDefault="000951E7" w:rsidP="000951E7" w:rsidR="000951E7"/>
    <w:p w:rsidRDefault="000951E7" w:rsidP="000951E7" w:rsidR="000951E7"/>
    <w:p w:rsidRDefault="000951E7" w:rsidP="000951E7" w:rsidR="000951E7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1E7" w:rsidP="000951E7" w:rsidR="000951E7">
      <w:r>
        <w:separator/>
      </w:r>
    </w:p>
  </w:endnote>
  <w:endnote w:id="0" w:type="continuationSeparator">
    <w:p w:rsidRDefault="000951E7" w:rsidP="000951E7" w:rsidR="00095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1E7" w:rsidP="000951E7" w:rsidR="000951E7">
      <w:r>
        <w:separator/>
      </w:r>
    </w:p>
  </w:footnote>
  <w:footnote w:id="0" w:type="continuationSeparator">
    <w:p w:rsidRDefault="000951E7" w:rsidP="000951E7" w:rsidR="00095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1E7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C0C5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St-169/2016-5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1E7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St-169/2016-5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624"/>
    <w:rsid w:val="000951E7"/>
    <w:rsid w:val="004F5027"/>
    <w:rsid w:val="00B72624"/>
    <w:rsid w:val="00BE0E92"/>
    <w:rsid w:val="00CC0C5E"/>
    <w:rsid w:val="00E453AB"/>
    <w:rsid w:val="00F919C8"/>
    <w:rsid w:val="00FB7009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51E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51E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951E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51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1E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51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51E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C5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0C5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0C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0C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51E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51E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951E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51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1E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51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51E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C5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0C5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0C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0C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St-169/2016</izvorni_sadrzaj>
    <derivirana_varijabla naziv="DomainObject.Predmet.OznakaBroj_1">St-169/2016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JUTRO d.o.o. ROVINJ</izvorni_sadrzaj>
    <derivirana_varijabla naziv="DomainObject.Predmet.ProtustrankaFormated_1">  JUTRO d.o.o. ROVINJ</derivirana_varijabla>
  </DomainObject.Predmet.ProtustrankaFormated>
  <DomainObject.Predmet.ProtustrankaFormatedOIB>
    <izvorni_sadrzaj>  JUTRO d.o.o. ROVINJ, OIB 36441762394</izvorni_sadrzaj>
    <derivirana_varijabla naziv="DomainObject.Predmet.ProtustrankaFormatedOIB_1">  JUTRO d.o.o. ROVINJ, OIB 36441762394</derivirana_varijabla>
  </DomainObject.Predmet.ProtustrankaFormatedOIB>
  <DomainObject.Predmet.ProtustrankaFormatedWithAdress>
    <izvorni_sadrzaj> JUTRO d.o.o. ROVINJ, D. Segalla 8, 52210 Rovinj</izvorni_sadrzaj>
    <derivirana_varijabla naziv="DomainObject.Predmet.ProtustrankaFormatedWithAdress_1"> JUTRO d.o.o. ROVINJ, D. Segalla 8, 52210 Rovinj</derivirana_varijabla>
  </DomainObject.Predmet.ProtustrankaFormatedWithAdress>
  <DomainObject.Predmet.ProtustrankaFormatedWithAdressOIB>
    <izvorni_sadrzaj> JUTRO d.o.o. ROVINJ, OIB 36441762394, D. Segalla 8, 52210 Rovinj</izvorni_sadrzaj>
    <derivirana_varijabla naziv="DomainObject.Predmet.ProtustrankaFormatedWithAdressOIB_1"> JUTRO d.o.o. ROVINJ, OIB 36441762394, D. Segalla 8, 52210 Rovinj</derivirana_varijabla>
  </DomainObject.Predmet.ProtustrankaFormatedWithAdressOIB>
  <DomainObject.Predmet.ProtustrankaWithAdress>
    <izvorni_sadrzaj>JUTRO d.o.o. ROVINJ D. Segalla 8, 52210 Rovinj</izvorni_sadrzaj>
    <derivirana_varijabla naziv="DomainObject.Predmet.ProtustrankaWithAdress_1">JUTRO d.o.o. ROVINJ D. Segalla 8, 52210 Rovinj</derivirana_varijabla>
  </DomainObject.Predmet.ProtustrankaWithAdress>
  <DomainObject.Predmet.ProtustrankaWithAdressOIB>
    <izvorni_sadrzaj>JUTRO d.o.o. ROVINJ, OIB 36441762394, D. Segalla 8, 52210 Rovinj</izvorni_sadrzaj>
    <derivirana_varijabla naziv="DomainObject.Predmet.ProtustrankaWithAdressOIB_1">JUTRO d.o.o. ROVINJ, OIB 36441762394, D. Segalla 8, 52210 Rovinj</derivirana_varijabla>
  </DomainObject.Predmet.ProtustrankaWithAdressOIB>
  <DomainObject.Predmet.ProtustrankaNazivFormated>
    <izvorni_sadrzaj>JUTRO d.o.o. ROVINJ</izvorni_sadrzaj>
    <derivirana_varijabla naziv="DomainObject.Predmet.ProtustrankaNazivFormated_1">JUTRO d.o.o. ROVINJ</derivirana_varijabla>
  </DomainObject.Predmet.ProtustrankaNazivFormated>
  <DomainObject.Predmet.ProtustrankaNazivFormatedOIB>
    <izvorni_sadrzaj>JUTRO d.o.o. ROVINJ, OIB 36441762394</izvorni_sadrzaj>
    <derivirana_varijabla naziv="DomainObject.Predmet.ProtustrankaNazivFormatedOIB_1">JUTRO d.o.o. ROVINJ, OIB 36441762394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2598.23</izvorni_sadrzaj>
    <derivirana_varijabla naziv="DomainObject.Predmet.TrenutnaVrijednost_1">2598.23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JUTRO d.o.o. ROVINJ</item>
    </izvorni_sadrzaj>
    <derivirana_varijabla naziv="DomainObject.Predmet.ProtuStrankaListFormated_1">
      <item>JUTRO d.o.o. ROVINJ</item>
    </derivirana_varijabla>
  </DomainObject.Predmet.ProtuStrankaListFormated>
  <DomainObject.Predmet.ProtuStrankaListFormatedOIB>
    <izvorni_sadrzaj>
      <item>JUTRO d.o.o. ROVINJ, OIB 36441762394</item>
    </izvorni_sadrzaj>
    <derivirana_varijabla naziv="DomainObject.Predmet.ProtuStrankaListFormatedOIB_1">
      <item>JUTRO d.o.o. ROVINJ, OIB 36441762394</item>
    </derivirana_varijabla>
  </DomainObject.Predmet.ProtuStrankaListFormatedOIB>
  <DomainObject.Predmet.ProtuStrankaListFormatedWithAdress>
    <izvorni_sadrzaj>
      <item>JUTRO d.o.o. ROVINJ, D. Segalla 8, 52210 Rovinj</item>
    </izvorni_sadrzaj>
    <derivirana_varijabla naziv="DomainObject.Predmet.ProtuStrankaListFormatedWithAdress_1">
      <item>JUTRO d.o.o. ROVINJ, D. Segalla 8, 52210 Rovinj</item>
    </derivirana_varijabla>
  </DomainObject.Predmet.ProtuStrankaListFormatedWithAdress>
  <DomainObject.Predmet.ProtuStrankaListFormatedWithAdressOIB>
    <izvorni_sadrzaj>
      <item>JUTRO d.o.o. ROVINJ, OIB 36441762394, D. Segalla 8, 52210 Rovinj</item>
    </izvorni_sadrzaj>
    <derivirana_varijabla naziv="DomainObject.Predmet.ProtuStrankaListFormatedWithAdressOIB_1">
      <item>JUTRO d.o.o. ROVINJ, OIB 36441762394, D. Segalla 8, 52210 Rovinj</item>
    </derivirana_varijabla>
  </DomainObject.Predmet.ProtuStrankaListFormatedWithAdressOIB>
  <DomainObject.Predmet.ProtuStrankaListNazivFormated>
    <izvorni_sadrzaj>
      <item>JUTRO d.o.o. ROVINJ</item>
    </izvorni_sadrzaj>
    <derivirana_varijabla naziv="DomainObject.Predmet.ProtuStrankaListNazivFormated_1">
      <item>JUTRO d.o.o. ROVINJ</item>
    </derivirana_varijabla>
  </DomainObject.Predmet.ProtuStrankaListNazivFormated>
  <DomainObject.Predmet.ProtuStrankaListNazivFormatedOIB>
    <izvorni_sadrzaj>
      <item>JUTRO d.o.o. ROVINJ, OIB 36441762394</item>
    </izvorni_sadrzaj>
    <derivirana_varijabla naziv="DomainObject.Predmet.ProtuStrankaListNazivFormatedOIB_1">
      <item>JUTRO d.o.o. ROVINJ, OIB 36441762394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JUTRO d.o.o. ROVINJ</izvorni_sadrzaj>
    <derivirana_varijabla naziv="DomainObject.Predmet.ProtustrankaIDrugi_1">JUTRO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JUTRO d.o.o. ROVINJ, OIB 36441762394, D. Segalla 8, 52210 Rovinj</izvorni_sadrzaj>
    <derivirana_varijabla naziv="DomainObject.Predmet.ProtustrankaIDrugiAdressOIB_1">JUTRO d.o.o. ROVINJ, OIB 36441762394, D. 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JUTRO d.o.o. ROVINJ</item>
    </izvorni_sadrzaj>
    <derivirana_varijabla naziv="DomainObject.Predmet.SudioniciListNaziv_1">
      <item>FINANCIJSKA AGENCIJA, RC RIJEKA, PODRUŽNICA PULA, PULA</item>
      <item>JUTRO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JUTRO d.o.o. ROVINJ, OIB 36441762394, D. Segalla 8,52210 Rovinj</item>
    </izvorni_sadrzaj>
    <derivirana_varijabla naziv="DomainObject.Predmet.SudioniciListAdressOIB_1">
      <item>FINANCIJSKA AGENCIJA, RC RIJEKA, PODRUŽNICA PULA, PULA, OIB 85821130368, Giardini 5,52100 Pula</item>
      <item>JUTRO d.o.o. ROVINJ, OIB 36441762394, D. 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36441762394</item>
    </izvorni_sadrzaj>
    <derivirana_varijabla naziv="DomainObject.Predmet.SudioniciListNazivOIB_1">
      <item>, OIB 85821130368</item>
      <item>, OIB 36441762394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2924</properties:Characters>
  <properties:Lines>87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2016-04-13T08:07:00Z</dcterms:created>
  <dc:creator>Mihaela Kaligari</dc:creator>
  <cp:lastModifiedBy>Sanja Lakošeljac</cp:lastModifiedBy>
  <cp:lastPrinted>2016-04-14T07:11:00Z</cp:lastPrinted>
  <dcterms:modified xmlns:xsi="http://www.w3.org/2001/XMLSchema-instance" xsi:type="dcterms:W3CDTF">2016-04-14T07:11:00Z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