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6d8dda9" w14:textId="6d8dda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9D5DA5">
        <w:t>315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995BDE" w:rsidR="00995BDE">
        <w:rPr>
          <w:szCs w:val="20"/>
        </w:rPr>
        <w:t>BLISS</w:t>
      </w:r>
      <w:proofErr w:type="spellEnd"/>
      <w:r w:rsidRPr="00995BDE" w:rsidR="00995BDE">
        <w:rPr>
          <w:szCs w:val="20"/>
        </w:rPr>
        <w:t xml:space="preserve"> d.o.o.</w:t>
      </w:r>
      <w:r w:rsidR="00307B1C">
        <w:rPr>
          <w:szCs w:val="20"/>
        </w:rPr>
        <w:t xml:space="preserve">, </w:t>
      </w:r>
      <w:r w:rsidR="00CF5785">
        <w:rPr>
          <w:szCs w:val="20"/>
        </w:rPr>
        <w:t>Zagreb</w:t>
      </w:r>
      <w:r w:rsidR="00307B1C">
        <w:rPr>
          <w:szCs w:val="20"/>
        </w:rPr>
        <w:t xml:space="preserve">, </w:t>
      </w:r>
      <w:r w:rsidR="00995BDE">
        <w:rPr>
          <w:szCs w:val="20"/>
        </w:rPr>
        <w:t xml:space="preserve">Ilica </w:t>
      </w:r>
      <w:proofErr w:type="spellStart"/>
      <w:r w:rsidR="00995BDE">
        <w:rPr>
          <w:szCs w:val="20"/>
        </w:rPr>
        <w:t>43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995BDE">
        <w:rPr>
          <w:szCs w:val="20"/>
        </w:rPr>
        <w:t>16452095632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995BDE">
        <w:t>57.388,17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63707"/>
    <w:rsid w:val="00296755"/>
    <w:rsid w:val="002C4400"/>
    <w:rsid w:val="002F7E58"/>
    <w:rsid w:val="00307B1C"/>
    <w:rsid w:val="0034753A"/>
    <w:rsid w:val="00457EF8"/>
    <w:rsid w:val="00514B49"/>
    <w:rsid w:val="00560CAC"/>
    <w:rsid w:val="005E5EE6"/>
    <w:rsid w:val="006D515E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95BDE"/>
    <w:rsid w:val="009C37EB"/>
    <w:rsid w:val="009D3B13"/>
    <w:rsid w:val="009D5DA5"/>
    <w:rsid w:val="00A476C6"/>
    <w:rsid w:val="00A53DC3"/>
    <w:rsid w:val="00A65A6C"/>
    <w:rsid w:val="00AD78D5"/>
    <w:rsid w:val="00B3703C"/>
    <w:rsid w:val="00B4105F"/>
    <w:rsid w:val="00C81BCE"/>
    <w:rsid w:val="00CA63C1"/>
    <w:rsid w:val="00CF5785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637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37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37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37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37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siječnja 2020.</izvorni_sadrzaj>
    <derivirana_varijabla naziv="DomainObject.Predmet.DatumIzradeOptuznogAkta_1">29. siječnja 2020.</derivirana_varijabla>
  </DomainObject.Predmet.DatumIzradeOptuznogAkta>
  <DomainObject.Predmet.DatumIzradeOptuznogAktaFormated>
    <izvorni_sadrzaj>29.1.2020.</izvorni_sadrzaj>
    <derivirana_varijabla naziv="DomainObject.Predmet.DatumIzradeOptuznogAktaFormated_1">29.1.2020.</derivirana_varijabla>
  </DomainObject.Predmet.DatumIzradeOptuznogAktaFormated>
  <DomainObject.Predmet.DatumOsnivanja>
    <izvorni_sadrzaj>30. siječnja 2020.</izvorni_sadrzaj>
    <derivirana_varijabla naziv="DomainObject.Predmet.DatumOsnivanja_1">30.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siječnja 2020.</izvorni_sadrzaj>
    <derivirana_varijabla naziv="DomainObject.Predmet.DatumPrimitkaOptuznogAkta_1">29.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St-315/2020</izvorni_sadrzaj>
    <derivirana_varijabla naziv="DomainObject.Predmet.OznakaBroj_1">St-315/2020</derivirana_varijabla>
  </DomainObject.Predmet.OznakaBroj>
  <DomainObject.Predmet.OznakaBrojOptuznogAkta>
    <izvorni_sadrzaj>04-06-20-544</izvorni_sadrzaj>
    <derivirana_varijabla naziv="DomainObject.Predmet.OznakaBrojOptuznogAkta_1">04-06-20-544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d.o.o., zastupanog po punomoćniku Jasminka Herceg</izvorni_sadrzaj>
    <derivirana_varijabla naziv="DomainObject.Predmet.ProtustrankaFormated_1">  BLISS d.o.o., zastupanog po punomoćniku Jasminka Herceg</derivirana_varijabla>
  </DomainObject.Predmet.ProtustrankaFormated>
  <DomainObject.Predmet.ProtustrankaFormatedOIB>
    <izvorni_sadrzaj>  BLISS d.o.o.,, OIB 16452095632 zastupanog po punomoćniku Jasminka Herceg</izvorni_sadrzaj>
    <derivirana_varijabla naziv="DomainObject.Predmet.ProtustrankaFormatedOIB_1">  BLISS d.o.o.,, OIB 16452095632 zastupanog po punomoćniku Jasminka Herceg</derivirana_varijabla>
  </DomainObject.Predmet.ProtustrankaFormatedOIB>
  <DomainObject.Predmet.ProtustrankaFormatedWithAdress>
    <izvorni_sadrzaj> BLISS d.o.o.,, Ilica 43, 10000 Zagreb zastupanog po punomoćniku Jasminka Herceg</izvorni_sadrzaj>
    <derivirana_varijabla naziv="DomainObject.Predmet.ProtustrankaFormatedWithAdress_1"> BLISS d.o.o.,, Ilica 43, 10000 Zagreb zastupanog po punomoćniku Jasminka Herceg</derivirana_varijabla>
  </DomainObject.Predmet.ProtustrankaFormatedWithAdress>
  <DomainObject.Predmet.ProtustrankaFormatedWithAdressOIB>
    <izvorni_sadrzaj> BLISS d.o.o.,, OIB 16452095632, Ilica 43, 10000 Zagreb zastupanog po punomoćniku Jasminka Herceg</izvorni_sadrzaj>
    <derivirana_varijabla naziv="DomainObject.Predmet.ProtustrankaFormatedWithAdressOIB_1"> BLISS d.o.o.,, OIB 16452095632, Ilica 43, 10000 Zagreb zastupanog po punomoćniku Jasminka Herceg</derivirana_varijabla>
  </DomainObject.Predmet.ProtustrankaFormatedWithAdressOIB>
  <DomainObject.Predmet.ProtustrankaWithAdress>
    <izvorni_sadrzaj>BLISS d.o.o., Ilica 43, 10000 Zagreb</izvorni_sadrzaj>
    <derivirana_varijabla naziv="DomainObject.Predmet.ProtustrankaWithAdress_1">BLISS d.o.o., Ilica 43, 10000 Zagreb</derivirana_varijabla>
  </DomainObject.Predmet.ProtustrankaWithAdress>
  <DomainObject.Predmet.ProtustrankaWithAdressOIB>
    <izvorni_sadrzaj>BLISS d.o.o.,, OIB 16452095632, Ilica 43, 10000 Zagreb</izvorni_sadrzaj>
    <derivirana_varijabla naziv="DomainObject.Predmet.ProtustrankaWithAdressOIB_1">BLISS d.o.o.,, OIB 16452095632, Ilica 43, 10000 Zagreb</derivirana_varijabla>
  </DomainObject.Predmet.ProtustrankaWithAdressOIB>
  <DomainObject.Predmet.ProtustrankaNazivFormated>
    <izvorni_sadrzaj>BLISS d.o.o.,</izvorni_sadrzaj>
    <derivirana_varijabla naziv="DomainObject.Predmet.ProtustrankaNazivFormated_1">BLISS d.o.o.,</derivirana_varijabla>
  </DomainObject.Predmet.ProtustrankaNazivFormated>
  <DomainObject.Predmet.ProtustrankaNazivFormatedOIB>
    <izvorni_sadrzaj>BLISS d.o.o.,, OIB 16452095632</izvorni_sadrzaj>
    <derivirana_varijabla naziv="DomainObject.Predmet.ProtustrankaNazivFormatedOIB_1">BLISS d.o.o.,, OIB 16452095632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d.o.o., zastupanog po punomoćniku Jasminka Herceg</item>
    </izvorni_sadrzaj>
    <derivirana_varijabla naziv="DomainObject.Predmet.ProtuStrankaListFormated_1">
      <item>BLISS d.o.o., zastupanog po punomoćniku Jasminka Herceg</item>
    </derivirana_varijabla>
  </DomainObject.Predmet.ProtuStrankaListFormated>
  <DomainObject.Predmet.ProtuStrankaListFormatedOIB>
    <izvorni_sadrzaj>
      <item>BLISS d.o.o.,, OIB 16452095632 zastupanog po punomoćniku Jasminka Herceg</item>
    </izvorni_sadrzaj>
    <derivirana_varijabla naziv="DomainObject.Predmet.ProtuStrankaListFormatedOIB_1">
      <item>BLISS d.o.o.,, OIB 16452095632 zastupanog po punomoćniku Jasminka Herceg</item>
    </derivirana_varijabla>
  </DomainObject.Predmet.ProtuStrankaListFormatedOIB>
  <DomainObject.Predmet.ProtuStrankaListFormatedWithAdress>
    <izvorni_sadrzaj>
      <item>BLISS d.o.o.,, Ilica 43, 10000 Zagreb zastupanog po punomoćniku Jasminka Herceg</item>
    </izvorni_sadrzaj>
    <derivirana_varijabla naziv="DomainObject.Predmet.ProtuStrankaListFormatedWithAdress_1">
      <item>BLISS d.o.o.,, Ilica 43, 10000 Zagreb zastupanog po punomoćniku Jasminka Herceg</item>
    </derivirana_varijabla>
  </DomainObject.Predmet.ProtuStrankaListFormatedWithAdress>
  <DomainObject.Predmet.ProtuStrankaListFormatedWithAdressOIB>
    <izvorni_sadrzaj>
      <item>BLISS d.o.o.,, OIB 16452095632, Ilica 43, 10000 Zagreb zastupanog po punomoćniku Jasminka Herceg</item>
    </izvorni_sadrzaj>
    <derivirana_varijabla naziv="DomainObject.Predmet.ProtuStrankaListFormatedWithAdressOIB_1">
      <item>BLISS d.o.o.,, OIB 16452095632, Ilica 43, 10000 Zagreb zastupanog po punomoćniku Jasminka Herceg</item>
    </derivirana_varijabla>
  </DomainObject.Predmet.ProtuStrankaListFormatedWithAdressOIB>
  <DomainObject.Predmet.ProtuStrankaListNazivFormated>
    <izvorni_sadrzaj>
      <item>BLISS d.o.o.,</item>
    </izvorni_sadrzaj>
    <derivirana_varijabla naziv="DomainObject.Predmet.ProtuStrankaListNazivFormated_1">
      <item>BLISS d.o.o.,</item>
    </derivirana_varijabla>
  </DomainObject.Predmet.ProtuStrankaListNazivFormated>
  <DomainObject.Predmet.ProtuStrankaListNazivFormatedOIB>
    <izvorni_sadrzaj>
      <item>BLISS d.o.o.,, OIB 16452095632</item>
    </izvorni_sadrzaj>
    <derivirana_varijabla naziv="DomainObject.Predmet.ProtuStrankaListNazivFormatedOIB_1">
      <item>BLISS d.o.o.,, OIB 16452095632</item>
    </derivirana_varijabla>
  </DomainObject.Predmet.ProtuStrankaListNazivFormatedOIB>
  <DomainObject.Predmet.OstaliListFormated>
    <izvorni_sadrzaj>
      <item>Jasminka Herceg punomoćnica sudionika u postupku BLISS d.o.o.,</item>
    </izvorni_sadrzaj>
    <derivirana_varijabla naziv="DomainObject.Predmet.OstaliListFormated_1">
      <item>Jasminka Herceg punomoćnica sudionika u postupku BLISS d.o.o.,</item>
    </derivirana_varijabla>
  </DomainObject.Predmet.OstaliListFormated>
  <DomainObject.Predmet.OstaliListFormatedOIB>
    <izvorni_sadrzaj>
      <item>Jasminka Herceg, OIB 10489202418 punomoćnica sudionika u postupku BLISS d.o.o.,</item>
    </izvorni_sadrzaj>
    <derivirana_varijabla naziv="DomainObject.Predmet.OstaliListFormatedOIB_1">
      <item>Jasminka Herceg, OIB 10489202418 punomoćnica sudionika u postupku BLISS d.o.o.,</item>
    </derivirana_varijabla>
  </DomainObject.Predmet.OstaliListFormatedOIB>
  <DomainObject.Predmet.OstaliListFormatedWithAdress>
    <izvorni_sadrzaj>
      <item>Jasminka Herceg, Zvonimira Rogoza 3, 10000 Zagreb punomoćnica sudionika u postupku BLISS d.o.o.,</item>
    </izvorni_sadrzaj>
    <derivirana_varijabla naziv="DomainObject.Predmet.OstaliListFormatedWithAdress_1">
      <item>Jasminka Herceg, Zvonimira Rogoza 3, 10000 Zagreb punomoćnica sudionika u postupku BLISS d.o.o.,</item>
    </derivirana_varijabla>
  </DomainObject.Predmet.OstaliListFormatedWithAdress>
  <DomainObject.Predmet.OstaliListFormatedWithAdressOIB>
    <izvorni_sadrzaj>
      <item>Jasminka Herceg, OIB 10489202418, Zvonimira Rogoza 3, 10000 Zagreb punomoćnica sudionika u postupku BLISS d.o.o.,</item>
    </izvorni_sadrzaj>
    <derivirana_varijabla naziv="DomainObject.Predmet.OstaliListFormatedWithAdressOIB_1">
      <item>Jasminka Herceg, OIB 10489202418, Zvonimira Rogoza 3, 10000 Zagreb punomoćnica sudionika u postupku BLISS d.o.o.,</item>
    </derivirana_varijabla>
  </DomainObject.Predmet.OstaliListFormatedWithAdressOIB>
  <DomainObject.Predmet.OstaliListNazivFormated>
    <izvorni_sadrzaj>
      <item>Jasminka Herceg</item>
    </izvorni_sadrzaj>
    <derivirana_varijabla naziv="DomainObject.Predmet.OstaliListNazivFormated_1">
      <item>Jasminka Herceg</item>
    </derivirana_varijabla>
  </DomainObject.Predmet.OstaliListNazivFormated>
  <DomainObject.Predmet.OstaliListNazivFormatedOIB>
    <izvorni_sadrzaj>
      <item>Jasminka Herceg, OIB 10489202418</item>
    </izvorni_sadrzaj>
    <derivirana_varijabla naziv="DomainObject.Predmet.OstaliListNazivFormatedOIB_1">
      <item>Jasminka Herceg, OIB 10489202418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d.o.o.,</izvorni_sadrzaj>
    <derivirana_varijabla naziv="DomainObject.Predmet.ProtustrankaIDrugi_1">BLISS d.o.o.,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BLISS d.o.o.,, OIB 16452095632, Ilica 43, 10000 Zagreb</izvorni_sadrzaj>
    <derivirana_varijabla naziv="DomainObject.Predmet.ProtustrankaIDrugiAdressOIB_1">BLISS d.o.o.,, OIB 16452095632, Ilica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BLISS d.o.o.,</item>
      <item>Financijska agencija</item>
      <item>Jasminka Herceg</item>
    </izvorni_sadrzaj>
    <derivirana_varijabla naziv="DomainObject.Predmet.SudioniciListNaziv_1">
      <item>BLISS d.o.o.,</item>
      <item>Financijska agencija</item>
      <item>Jasminka Herceg</item>
    </derivirana_varijabla>
  </DomainObject.Predmet.SudioniciListNaziv>
  <DomainObject.Predmet.SudioniciListAdressOIB>
    <izvorni_sadrzaj>
      <item>BLISS d.o.o.,, OIB 16452095632, Ilica 43,10000 Zagreb</item>
      <item>Financijska agencija, OIB 85821130368, TRG SVIBANJSKIH ŽRTAVA 1995. 1,10000 Zagreb</item>
      <item>Jasminka Herceg, OIB 10489202418, Zvonimira Rogoza 3,10000 Zagreb</item>
    </izvorni_sadrzaj>
    <derivirana_varijabla naziv="DomainObject.Predmet.SudioniciListAdressOIB_1">
      <item>BLISS d.o.o.,, OIB 16452095632, Ilica 43,10000 Zagreb</item>
      <item>Financijska agencija, OIB 85821130368, TRG SVIBANJSKIH ŽRTAVA 1995. 1,10000 Zagreb</item>
      <item>Jasminka Herceg, OIB 10489202418,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16452095632</item>
      <item>, OIB 85821130368</item>
      <item>, OIB 10489202418</item>
    </izvorni_sadrzaj>
    <derivirana_varijabla naziv="DomainObject.Predmet.SudioniciListNazivOIB_1">
      <item>, OIB 16452095632</item>
      <item>, OIB 85821130368</item>
      <item>, OIB 10489202418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2020.</izvorni_sadrzaj>
    <derivirana_varijabla naziv="DomainObject.Predmet.DatumPocetkaProcesa_1">30.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1311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2020-03-04T08:46:00Z</dcterms:created>
  <dc:creator>Ivana Manestar</dc:creator>
  <cp:lastModifiedBy>Petra Komučar</cp:lastModifiedBy>
  <cp:lastPrinted>2020-03-04T08:42:00Z</cp:lastPrinted>
  <dcterms:modified xmlns:xsi="http://www.w3.org/2001/XMLSchema-instance" xsi:type="dcterms:W3CDTF">2020-03-04T08:46:00Z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(St-315-20 BLISS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