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74ff" w14:paraId="cc374ff" w:rsidRDefault="0098739B" w:rsidP="002625F2" w:rsidR="0098739B" w:rsidRPr="000968E8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467C3D" w:rsidR="00467C3D">
        <w:trPr>
          <w:gridAfter w:val="1"/>
          <w:wAfter w:type="dxa" w:w="284"/>
        </w:trPr>
        <w:tc>
          <w:tcPr>
            <w:tcW w:type="dxa" w:w="2943"/>
            <w:hideMark/>
          </w:tcPr>
          <w:p w:rsidRDefault="00467C3D" w:rsidR="00467C3D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67C3D" w:rsidR="00467C3D">
        <w:tc>
          <w:tcPr>
            <w:tcW w:type="dxa" w:w="3227"/>
            <w:gridSpan w:val="2"/>
            <w:hideMark/>
          </w:tcPr>
          <w:p w:rsidRDefault="00467C3D" w:rsidR="00467C3D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Republika Hrvatska</w:t>
            </w:r>
          </w:p>
          <w:p w:rsidRDefault="00467C3D" w:rsidR="00467C3D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Trgovački sud u Zadru</w:t>
            </w:r>
          </w:p>
          <w:p w:rsidRDefault="00467C3D" w:rsidR="00467C3D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Zadar, Dr. Franje Tuđmana 35</w:t>
            </w:r>
          </w:p>
          <w:p w:rsidRDefault="00467C3D" w:rsidR="00467C3D">
            <w:pPr>
              <w:jc w:val="center"/>
              <w:rPr>
                <w:rFonts w:cs="Times New Roman" w:hAnsi="Times New Roman" w:ascii="Times New Roman"/>
              </w:rPr>
            </w:pPr>
          </w:p>
          <w:p w:rsidRDefault="00467C3D" w:rsidR="00467C3D">
            <w:pPr>
              <w:jc w:val="center"/>
              <w:rPr>
                <w:rFonts w:cs="Times New Roman" w:hAnsi="Times New Roman" w:ascii="Times New Roman"/>
              </w:rPr>
            </w:pPr>
          </w:p>
        </w:tc>
      </w:tr>
    </w:tbl>
    <w:p w:rsidRDefault="008E7E50" w:rsidP="00467C3D" w:rsidR="008E7E50" w:rsidRPr="000968E8">
      <w:pPr>
        <w:jc w:val="center"/>
      </w:pPr>
      <w:r w:rsidRPr="000968E8">
        <w:t>R E P U B L I K A   H R V A T S K A</w:t>
      </w:r>
    </w:p>
    <w:p w:rsidRDefault="007D1F87" w:rsidP="00467C3D" w:rsidR="007D1F87" w:rsidRPr="000968E8">
      <w:pPr>
        <w:jc w:val="center"/>
      </w:pPr>
    </w:p>
    <w:p w:rsidRDefault="00E51D4C" w:rsidP="00467C3D" w:rsidR="00506BA3" w:rsidRPr="000968E8">
      <w:pPr>
        <w:jc w:val="center"/>
        <w:rPr>
          <w:bCs/>
        </w:rPr>
      </w:pPr>
      <w:r w:rsidRPr="000968E8">
        <w:rPr>
          <w:bCs/>
        </w:rPr>
        <w:t>Z A K LJ U Č A K</w:t>
      </w:r>
    </w:p>
    <w:p w:rsidRDefault="00506BA3" w:rsidP="00573948" w:rsidR="00E51D4C" w:rsidRPr="000968E8">
      <w:pPr>
        <w:jc w:val="both"/>
      </w:pPr>
      <w:r w:rsidRPr="000968E8">
        <w:tab/>
        <w:t xml:space="preserve"> </w:t>
      </w:r>
    </w:p>
    <w:p w:rsidRDefault="000968E8" w:rsidP="000968E8" w:rsidR="000968E8" w:rsidRPr="000968E8">
      <w:pPr>
        <w:ind w:firstLine="708"/>
        <w:jc w:val="both"/>
      </w:pPr>
      <w:r w:rsidRPr="000968E8">
        <w:rPr>
          <w:rFonts w:cstheme="majorBidi" w:hAnsiTheme="majorBidi" w:asciiTheme="majorBidi"/>
        </w:rPr>
        <w:t xml:space="preserve">Trgovački sud u Zadru, po sutkinji Ani Markač, u stečajnom postupku nad stečajnim dužnikom </w:t>
      </w:r>
      <w:r w:rsidRPr="000968E8">
        <w:t>TRANSPORT MUŠIĆ d.o.o.</w:t>
      </w:r>
      <w:r w:rsidR="00CB7D74">
        <w:t xml:space="preserve"> </w:t>
      </w:r>
      <w:r w:rsidRPr="000968E8">
        <w:t xml:space="preserve">u stečaju, Zadar, Stjepana Radića 42/c, OIB: 94005511673, kojeg zastupa stečajni upravitelj Draško Lambaša iz Šibenika, </w:t>
      </w:r>
      <w:r w:rsidRPr="000968E8">
        <w:rPr>
          <w:rFonts w:cstheme="majorBidi" w:hAnsiTheme="majorBidi" w:asciiTheme="majorBidi"/>
        </w:rPr>
        <w:t xml:space="preserve">dana </w:t>
      </w:r>
      <w:r>
        <w:rPr>
          <w:rFonts w:cstheme="majorBidi" w:hAnsiTheme="majorBidi" w:asciiTheme="majorBidi"/>
        </w:rPr>
        <w:t xml:space="preserve">6. studenog </w:t>
      </w:r>
      <w:r w:rsidRPr="000968E8">
        <w:rPr>
          <w:rFonts w:cstheme="majorBidi" w:hAnsiTheme="majorBidi" w:asciiTheme="majorBidi"/>
        </w:rPr>
        <w:t xml:space="preserve">2017.   </w:t>
      </w:r>
    </w:p>
    <w:p w:rsidRDefault="008109EB" w:rsidP="00253ABD" w:rsidR="008109EB" w:rsidRPr="000968E8">
      <w:pPr>
        <w:rPr>
          <w:b/>
        </w:rPr>
      </w:pPr>
    </w:p>
    <w:p w:rsidRDefault="00565579" w:rsidP="002625F2" w:rsidR="002625F2" w:rsidRPr="000968E8">
      <w:pPr>
        <w:jc w:val="center"/>
      </w:pPr>
      <w:r w:rsidRPr="000968E8">
        <w:t xml:space="preserve">z a k </w:t>
      </w:r>
      <w:proofErr w:type="spellStart"/>
      <w:r w:rsidRPr="000968E8">
        <w:t>lj</w:t>
      </w:r>
      <w:proofErr w:type="spellEnd"/>
      <w:r w:rsidRPr="000968E8">
        <w:t xml:space="preserve"> u č i o </w:t>
      </w:r>
      <w:r w:rsidR="002625F2" w:rsidRPr="000968E8">
        <w:t>j e</w:t>
      </w:r>
    </w:p>
    <w:p w:rsidRDefault="002625F2" w:rsidP="00253ABD" w:rsidR="00253ABD" w:rsidRPr="000968E8">
      <w:pPr>
        <w:ind w:firstLine="705"/>
        <w:jc w:val="both"/>
        <w:rPr>
          <w:b/>
        </w:rPr>
      </w:pPr>
      <w:r w:rsidRPr="000968E8">
        <w:rPr>
          <w:b/>
        </w:rPr>
        <w:tab/>
      </w:r>
    </w:p>
    <w:p w:rsidRDefault="0072564D" w:rsidP="0072564D" w:rsidR="00886C69" w:rsidRPr="000968E8">
      <w:pPr>
        <w:jc w:val="both"/>
      </w:pPr>
      <w:r w:rsidRPr="000968E8">
        <w:t>I.</w:t>
      </w:r>
      <w:r w:rsidRPr="000968E8">
        <w:tab/>
      </w:r>
      <w:r w:rsidR="003A646E" w:rsidRPr="000968E8">
        <w:t>Saziva se skupština vjerovnika za d</w:t>
      </w:r>
      <w:r w:rsidR="002C6608" w:rsidRPr="000968E8">
        <w:t xml:space="preserve">an </w:t>
      </w:r>
      <w:r w:rsidR="006165A1" w:rsidRPr="000968E8">
        <w:t>2</w:t>
      </w:r>
      <w:r w:rsidR="000968E8">
        <w:t>7</w:t>
      </w:r>
      <w:r w:rsidRPr="000968E8">
        <w:t xml:space="preserve">. </w:t>
      </w:r>
      <w:r w:rsidR="000968E8">
        <w:t>studenog 2017. u 9</w:t>
      </w:r>
      <w:r w:rsidRPr="000968E8">
        <w:t>,00 sati,</w:t>
      </w:r>
      <w:r w:rsidR="003A646E" w:rsidRPr="000968E8">
        <w:rPr>
          <w:b/>
        </w:rPr>
        <w:t xml:space="preserve"> </w:t>
      </w:r>
      <w:r w:rsidR="003A646E" w:rsidRPr="000968E8">
        <w:t>koja</w:t>
      </w:r>
      <w:r w:rsidR="005D2712" w:rsidRPr="000968E8">
        <w:t xml:space="preserve"> će se održati u sudnici broj 14</w:t>
      </w:r>
      <w:r w:rsidR="00FE27BB" w:rsidRPr="000968E8">
        <w:t xml:space="preserve">/I, </w:t>
      </w:r>
      <w:r w:rsidR="003A646E" w:rsidRPr="000968E8">
        <w:t>Trgovačkog suda u Zadru, Ulica dr. Franje Tuđmana 35, sa slijedećim dnevnim redom</w:t>
      </w:r>
      <w:r w:rsidR="00886C69" w:rsidRPr="000968E8">
        <w:t>:</w:t>
      </w:r>
    </w:p>
    <w:p w:rsidRDefault="00253ABD" w:rsidP="001512EC" w:rsidR="00253ABD" w:rsidRPr="000968E8">
      <w:pPr>
        <w:jc w:val="both"/>
      </w:pPr>
    </w:p>
    <w:p w:rsidRDefault="000968E8" w:rsidP="00253ABD" w:rsidR="00253ABD" w:rsidRPr="000968E8">
      <w:pPr>
        <w:jc w:val="both"/>
      </w:pPr>
      <w:r>
        <w:t>1</w:t>
      </w:r>
      <w:r w:rsidR="00253ABD" w:rsidRPr="000968E8">
        <w:t>.</w:t>
      </w:r>
      <w:r w:rsidR="00253ABD" w:rsidRPr="000968E8">
        <w:tab/>
        <w:t xml:space="preserve">Davanje suglasnosti </w:t>
      </w:r>
      <w:r w:rsidR="00CB7D74">
        <w:t xml:space="preserve">stečajnom upravitelju </w:t>
      </w:r>
      <w:r>
        <w:t>za davanje punomoći odvjetniku radi uknjižbe nekretnine – poslovnog prostora (pros</w:t>
      </w:r>
      <w:r w:rsidR="00CB7D74">
        <w:t xml:space="preserve">tor </w:t>
      </w:r>
      <w:r>
        <w:t xml:space="preserve">je u </w:t>
      </w:r>
      <w:proofErr w:type="spellStart"/>
      <w:r>
        <w:t>izvanknjižnom</w:t>
      </w:r>
      <w:proofErr w:type="spellEnd"/>
      <w:r>
        <w:t xml:space="preserve"> vlasništvu stečajnog dužnika) u zemljišne knjige Općinskog suda u Zadru</w:t>
      </w:r>
      <w:r w:rsidR="00253ABD" w:rsidRPr="000968E8">
        <w:t>.</w:t>
      </w:r>
    </w:p>
    <w:p w:rsidRDefault="006426D2" w:rsidP="001512EC" w:rsidR="006426D2" w:rsidRPr="000968E8">
      <w:pPr>
        <w:jc w:val="both"/>
      </w:pPr>
    </w:p>
    <w:p w:rsidRDefault="000968E8" w:rsidP="000968E8" w:rsidR="00223B77" w:rsidRPr="000968E8">
      <w:pPr>
        <w:jc w:val="both"/>
      </w:pPr>
      <w:r>
        <w:t>2</w:t>
      </w:r>
      <w:r w:rsidR="004571AB" w:rsidRPr="000968E8">
        <w:t>.</w:t>
      </w:r>
      <w:r w:rsidR="004571AB" w:rsidRPr="000968E8">
        <w:tab/>
      </w:r>
      <w:r>
        <w:t xml:space="preserve">Donošenje odluke o ponudi </w:t>
      </w:r>
      <w:proofErr w:type="spellStart"/>
      <w:r>
        <w:t>Mušić</w:t>
      </w:r>
      <w:proofErr w:type="spellEnd"/>
      <w:r>
        <w:t xml:space="preserve"> Graditeljstvo d.o.o., Zadar od 2. studenog 2017. za otkup cjelokupne pokretne imovine stečajnog dužnika </w:t>
      </w:r>
    </w:p>
    <w:p w:rsidRDefault="00886C69" w:rsidP="00573948" w:rsidR="00886C69" w:rsidRPr="000968E8">
      <w:pPr>
        <w:jc w:val="both"/>
      </w:pPr>
    </w:p>
    <w:p w:rsidRDefault="00886C69" w:rsidP="00573948" w:rsidR="002625F2" w:rsidRPr="000968E8">
      <w:pPr>
        <w:jc w:val="both"/>
      </w:pPr>
      <w:r w:rsidRPr="000968E8">
        <w:t>II</w:t>
      </w:r>
      <w:r w:rsidR="00573948" w:rsidRPr="000968E8">
        <w:t>.</w:t>
      </w:r>
      <w:r w:rsidR="00573948" w:rsidRPr="000968E8">
        <w:tab/>
      </w:r>
      <w:r w:rsidR="005D2712" w:rsidRPr="000968E8">
        <w:t xml:space="preserve">Ovaj zaključak </w:t>
      </w:r>
      <w:r w:rsidR="003A646E" w:rsidRPr="000968E8">
        <w:t>objavit</w:t>
      </w:r>
      <w:r w:rsidR="00A4305E" w:rsidRPr="000968E8">
        <w:t xml:space="preserve"> će se na </w:t>
      </w:r>
      <w:r w:rsidR="00736DA4" w:rsidRPr="000968E8">
        <w:t xml:space="preserve">mrežnoj </w:t>
      </w:r>
      <w:r w:rsidR="005D2712" w:rsidRPr="000968E8">
        <w:t xml:space="preserve">stranici </w:t>
      </w:r>
      <w:r w:rsidR="00736DA4" w:rsidRPr="000968E8">
        <w:t xml:space="preserve">e-Oglasna ploča sudova </w:t>
      </w:r>
      <w:r w:rsidR="003A646E" w:rsidRPr="000968E8">
        <w:t xml:space="preserve">te svim vjerovnicima služi kao poziv </w:t>
      </w:r>
      <w:r w:rsidR="008109EB" w:rsidRPr="000968E8">
        <w:t xml:space="preserve">na </w:t>
      </w:r>
      <w:r w:rsidR="003A646E" w:rsidRPr="000968E8">
        <w:t xml:space="preserve">zakazanu skupštinu. </w:t>
      </w:r>
    </w:p>
    <w:p w:rsidRDefault="00573948" w:rsidP="00573948" w:rsidR="00573948" w:rsidRPr="000968E8">
      <w:pPr>
        <w:pStyle w:val="Odlomakpopisa"/>
      </w:pPr>
    </w:p>
    <w:p w:rsidRDefault="002625F2" w:rsidP="00E153B9" w:rsidR="003A646E" w:rsidRPr="000968E8">
      <w:pPr>
        <w:ind w:left="705"/>
        <w:jc w:val="center"/>
      </w:pPr>
      <w:r w:rsidRPr="000968E8">
        <w:t>U Zadru</w:t>
      </w:r>
      <w:r w:rsidR="0093159F" w:rsidRPr="000968E8">
        <w:t xml:space="preserve"> </w:t>
      </w:r>
      <w:r w:rsidR="000968E8">
        <w:t xml:space="preserve">6. studenog </w:t>
      </w:r>
      <w:r w:rsidR="0098739B" w:rsidRPr="000968E8">
        <w:t xml:space="preserve">2017. </w:t>
      </w:r>
      <w:r w:rsidR="00A4305E" w:rsidRPr="000968E8">
        <w:t xml:space="preserve"> </w:t>
      </w:r>
    </w:p>
    <w:p w:rsidRDefault="002625F2" w:rsidP="002625F2" w:rsidR="002625F2" w:rsidRPr="000968E8">
      <w:pPr>
        <w:ind w:left="705"/>
        <w:jc w:val="both"/>
      </w:pPr>
    </w:p>
    <w:p w:rsidRDefault="00CB7D74" w:rsidP="00CB7D74" w:rsidR="003C3475" w:rsidRPr="000968E8">
      <w:r>
        <w:t xml:space="preserve">Za točnost otpravka – ovlaštena službenica </w:t>
      </w:r>
      <w:r>
        <w:tab/>
      </w:r>
      <w:r>
        <w:tab/>
      </w:r>
      <w:r>
        <w:tab/>
        <w:t xml:space="preserve">                                           </w:t>
      </w:r>
      <w:r w:rsidR="003C3475" w:rsidRPr="000968E8">
        <w:t>S</w:t>
      </w:r>
      <w:r w:rsidR="00A4305E" w:rsidRPr="000968E8">
        <w:t>utkinja</w:t>
      </w:r>
      <w:r w:rsidR="002625F2" w:rsidRPr="000968E8">
        <w:t xml:space="preserve"> </w:t>
      </w:r>
    </w:p>
    <w:p w:rsidRDefault="00CB7D74" w:rsidP="00CB7D74" w:rsidR="00223B77" w:rsidRPr="000968E8">
      <w:pPr>
        <w:rPr>
          <w:b/>
        </w:rPr>
      </w:pPr>
      <w:r>
        <w:t xml:space="preserve">Marijana Žuža </w:t>
      </w:r>
      <w:r w:rsidR="005A2BBF" w:rsidRPr="000968E8">
        <w:tab/>
      </w:r>
      <w:r w:rsidR="005A2BBF" w:rsidRPr="000968E8">
        <w:tab/>
      </w:r>
      <w:r w:rsidR="005A2BBF" w:rsidRPr="000968E8">
        <w:tab/>
      </w:r>
      <w:r w:rsidR="005A2BBF" w:rsidRPr="000968E8">
        <w:tab/>
      </w:r>
      <w:r w:rsidR="005A2BBF" w:rsidRPr="000968E8">
        <w:tab/>
      </w:r>
      <w:r w:rsidR="005A2BBF" w:rsidRPr="000968E8">
        <w:tab/>
      </w:r>
      <w:r w:rsidR="005A2BBF" w:rsidRPr="000968E8">
        <w:tab/>
        <w:t xml:space="preserve">         </w:t>
      </w:r>
      <w:r w:rsidR="00223B77" w:rsidRPr="000968E8">
        <w:t xml:space="preserve">        </w:t>
      </w:r>
      <w:r w:rsidR="000F42AA" w:rsidRPr="000968E8">
        <w:t>Ana Markač</w:t>
      </w:r>
      <w:r>
        <w:t>, v.r.</w:t>
      </w:r>
    </w:p>
    <w:p w:rsidRDefault="000968E8" w:rsidP="006B1509" w:rsidR="000968E8"/>
    <w:p w:rsidRDefault="00CB7D74" w:rsidP="006B1509" w:rsidR="00CB7D74"/>
    <w:p w:rsidRDefault="00CB7D74" w:rsidP="006B1509" w:rsidR="00CB7D74"/>
    <w:p w:rsidRDefault="006B1509" w:rsidP="006B1509" w:rsidR="006B1509" w:rsidRPr="000968E8">
      <w:r w:rsidRPr="000968E8">
        <w:t>POUKA O PRAVNOM LIJEKU</w:t>
      </w:r>
    </w:p>
    <w:p w:rsidRDefault="006B1509" w:rsidP="006B1509" w:rsidR="006B1509" w:rsidRPr="000968E8">
      <w:r w:rsidRPr="000968E8">
        <w:t xml:space="preserve">Protiv ovog </w:t>
      </w:r>
      <w:r w:rsidR="0098739B" w:rsidRPr="000968E8">
        <w:t>zaključka žalba nije dopuštena</w:t>
      </w:r>
      <w:r w:rsidR="0093159F" w:rsidRPr="000968E8">
        <w:t>.</w:t>
      </w:r>
    </w:p>
    <w:p w:rsidRDefault="005A2BBF" w:rsidP="00257357" w:rsidR="005A2BBF" w:rsidRPr="000968E8"/>
    <w:p w:rsidRDefault="000968E8" w:rsidP="00257357" w:rsidR="000968E8"/>
    <w:p w:rsidRDefault="000968E8" w:rsidP="00257357" w:rsidR="000968E8"/>
    <w:p w:rsidRDefault="00257357" w:rsidP="00257357" w:rsidR="00257357" w:rsidRPr="000968E8">
      <w:r w:rsidRPr="000968E8">
        <w:t xml:space="preserve">Dostaviti : </w:t>
      </w:r>
    </w:p>
    <w:p w:rsidRDefault="00257357" w:rsidP="00257357" w:rsidR="00257357" w:rsidRPr="000968E8">
      <w:pPr>
        <w:numPr>
          <w:ilvl w:val="0"/>
          <w:numId w:val="30"/>
        </w:numPr>
      </w:pPr>
      <w:r w:rsidRPr="000968E8">
        <w:t>stečajno</w:t>
      </w:r>
      <w:r w:rsidR="00223B77" w:rsidRPr="000968E8">
        <w:t xml:space="preserve">m  upravitelju </w:t>
      </w:r>
      <w:r w:rsidR="000968E8">
        <w:t>Draš</w:t>
      </w:r>
      <w:r w:rsidR="00CB7D74">
        <w:t>k</w:t>
      </w:r>
      <w:r w:rsidR="000968E8">
        <w:t xml:space="preserve">u </w:t>
      </w:r>
      <w:proofErr w:type="spellStart"/>
      <w:r w:rsidR="000968E8">
        <w:t>Lambaši</w:t>
      </w:r>
      <w:proofErr w:type="spellEnd"/>
      <w:r w:rsidR="000968E8">
        <w:t xml:space="preserve"> iz Šib</w:t>
      </w:r>
      <w:r w:rsidR="00CB7D74">
        <w:t xml:space="preserve">enika </w:t>
      </w:r>
      <w:r w:rsidR="000968E8">
        <w:t>i</w:t>
      </w:r>
      <w:r w:rsidR="00253ABD" w:rsidRPr="000968E8">
        <w:t xml:space="preserve"> </w:t>
      </w:r>
      <w:r w:rsidR="00223B77" w:rsidRPr="000968E8">
        <w:t>putem e-mail</w:t>
      </w:r>
      <w:r w:rsidR="0098739B" w:rsidRPr="000968E8">
        <w:t xml:space="preserve"> </w:t>
      </w:r>
    </w:p>
    <w:p w:rsidRDefault="000F42AA" w:rsidP="00257357" w:rsidR="00257357" w:rsidRPr="000968E8">
      <w:pPr>
        <w:numPr>
          <w:ilvl w:val="0"/>
          <w:numId w:val="30"/>
        </w:numPr>
      </w:pPr>
      <w:r w:rsidRPr="000968E8">
        <w:t>e-</w:t>
      </w:r>
      <w:r w:rsidR="00253ABD" w:rsidRPr="000968E8">
        <w:t>O</w:t>
      </w:r>
      <w:r w:rsidR="00257357" w:rsidRPr="000968E8">
        <w:t>glasna ploča</w:t>
      </w:r>
      <w:r w:rsidR="001512EC" w:rsidRPr="000968E8">
        <w:t xml:space="preserve"> sud</w:t>
      </w:r>
      <w:r w:rsidR="0098739B" w:rsidRPr="000968E8">
        <w:t xml:space="preserve">ova </w:t>
      </w:r>
      <w:r w:rsidR="001512EC" w:rsidRPr="000968E8">
        <w:t xml:space="preserve"> </w:t>
      </w:r>
    </w:p>
    <w:p w:rsidRDefault="00B209D2" w:rsidP="003C3475" w:rsidR="00442402" w:rsidRPr="000968E8">
      <w:pPr>
        <w:numPr>
          <w:ilvl w:val="0"/>
          <w:numId w:val="30"/>
        </w:numPr>
      </w:pPr>
      <w:r w:rsidRPr="000968E8">
        <w:t>u</w:t>
      </w:r>
      <w:r w:rsidR="00257357" w:rsidRPr="000968E8">
        <w:t xml:space="preserve"> spis</w:t>
      </w:r>
    </w:p>
    <w:sectPr w:rsidSect="00253ABD" w:rsidR="00442402" w:rsidRPr="000968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56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68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P="0072564D" w:rsidR="0072564D" w:rsidRPr="008109EB">
    <w:pPr>
      <w:jc w:val="right"/>
      <w:rPr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AD17CE">
      <w:rPr>
        <w:sz w:val="22"/>
        <w:szCs w:val="22"/>
      </w:rPr>
      <w:t>1081/16-</w:t>
    </w:r>
    <w:r w:rsidR="00253ABD">
      <w:rPr>
        <w:sz w:val="22"/>
        <w:szCs w:val="22"/>
      </w:rPr>
      <w:t>171</w:t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0968E8">
      <w:rPr>
        <w:sz w:val="22"/>
        <w:szCs w:val="22"/>
      </w:rPr>
      <w:t xml:space="preserve"> St-1143/16-50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9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3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8"/>
  </w:num>
  <w:num w:numId="37">
    <w:abstractNumId w:val="12"/>
  </w:num>
  <w:num w:numId="38">
    <w:abstractNumId w:val="27"/>
  </w:num>
  <w:num w:numId="39">
    <w:abstractNumId w:val="2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968E8"/>
    <w:rsid w:val="000F42AA"/>
    <w:rsid w:val="000F625C"/>
    <w:rsid w:val="00107CE9"/>
    <w:rsid w:val="001352BB"/>
    <w:rsid w:val="001512EC"/>
    <w:rsid w:val="001541BE"/>
    <w:rsid w:val="00156C17"/>
    <w:rsid w:val="001854DB"/>
    <w:rsid w:val="001C2992"/>
    <w:rsid w:val="0021030F"/>
    <w:rsid w:val="00211676"/>
    <w:rsid w:val="0021209F"/>
    <w:rsid w:val="00223B77"/>
    <w:rsid w:val="00225348"/>
    <w:rsid w:val="00253ABD"/>
    <w:rsid w:val="00257357"/>
    <w:rsid w:val="002625F2"/>
    <w:rsid w:val="00280E25"/>
    <w:rsid w:val="00281008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C3609"/>
    <w:rsid w:val="003E616D"/>
    <w:rsid w:val="003F5557"/>
    <w:rsid w:val="00442402"/>
    <w:rsid w:val="004571AB"/>
    <w:rsid w:val="00467C3D"/>
    <w:rsid w:val="00474038"/>
    <w:rsid w:val="004D491B"/>
    <w:rsid w:val="005001B5"/>
    <w:rsid w:val="005017EF"/>
    <w:rsid w:val="00506BA3"/>
    <w:rsid w:val="00512E5F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165A1"/>
    <w:rsid w:val="00627032"/>
    <w:rsid w:val="006407F3"/>
    <w:rsid w:val="006426D2"/>
    <w:rsid w:val="0069457F"/>
    <w:rsid w:val="006A17E0"/>
    <w:rsid w:val="006A19A9"/>
    <w:rsid w:val="006B1509"/>
    <w:rsid w:val="006C224A"/>
    <w:rsid w:val="006C72A2"/>
    <w:rsid w:val="006E1887"/>
    <w:rsid w:val="006E3442"/>
    <w:rsid w:val="00711160"/>
    <w:rsid w:val="0072564D"/>
    <w:rsid w:val="00736DA4"/>
    <w:rsid w:val="007457D8"/>
    <w:rsid w:val="007576DC"/>
    <w:rsid w:val="00762455"/>
    <w:rsid w:val="00770BE8"/>
    <w:rsid w:val="00771D93"/>
    <w:rsid w:val="00777C26"/>
    <w:rsid w:val="007C055A"/>
    <w:rsid w:val="007D1F87"/>
    <w:rsid w:val="008109EB"/>
    <w:rsid w:val="00846E91"/>
    <w:rsid w:val="00863BF2"/>
    <w:rsid w:val="00886C69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D17CE"/>
    <w:rsid w:val="00AF3B46"/>
    <w:rsid w:val="00B209D2"/>
    <w:rsid w:val="00B329B6"/>
    <w:rsid w:val="00B35DCF"/>
    <w:rsid w:val="00B55B3E"/>
    <w:rsid w:val="00B62201"/>
    <w:rsid w:val="00B75313"/>
    <w:rsid w:val="00BD0C69"/>
    <w:rsid w:val="00BF1EF8"/>
    <w:rsid w:val="00C1021F"/>
    <w:rsid w:val="00C14C01"/>
    <w:rsid w:val="00C302FA"/>
    <w:rsid w:val="00C871E8"/>
    <w:rsid w:val="00CA39B7"/>
    <w:rsid w:val="00CA700A"/>
    <w:rsid w:val="00CB7D74"/>
    <w:rsid w:val="00CC0ED4"/>
    <w:rsid w:val="00CC49ED"/>
    <w:rsid w:val="00CD36F9"/>
    <w:rsid w:val="00D268AC"/>
    <w:rsid w:val="00D66983"/>
    <w:rsid w:val="00D70C06"/>
    <w:rsid w:val="00D81720"/>
    <w:rsid w:val="00DA67F5"/>
    <w:rsid w:val="00DD4A87"/>
    <w:rsid w:val="00DF57D2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3325B"/>
    <w:rsid w:val="00F80D07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67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C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C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C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C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7C3D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67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C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C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C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C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7C3D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8142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918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ormaru u sobi br. 42.</izvorni_sadrzaj>
    <derivirana_varijabla naziv="DomainObject.Predmet.PrimjedbaSuca_1">Prijave tražbina vjerovnika čuvaju se u ormaru u sobi br. 42.</derivirana_varijabla>
  </DomainObject.Predmet.PrimjedbaSuca>
  <DomainObject.Predmet.ProtustrankaFormated>
    <izvorni_sadrzaj>  TRANSPORT MUŠIĆ prijevozničko, građevinsko, uslužno društvo s ograničenom odgovornošću</izvorni_sadrzaj>
    <derivirana_varijabla naziv="DomainObject.Predmet.ProtustrankaFormated_1">  TRANSPORT MUŠIĆ prijevozničko, građevinsko, uslužno društvo s ograničenom odgovornošću</derivirana_varijabla>
  </DomainObject.Predmet.ProtustrankaFormated>
  <DomainObject.Predmet.ProtustrankaFormatedOIB>
    <izvorni_sadrzaj>  TRANSPORT MUŠIĆ prijevozničko, građevinsko, uslužno društvo s ograničenom odgovornošću, OIB 94005511673</izvorni_sadrzaj>
    <derivirana_varijabla naziv="DomainObject.Predmet.ProtustrankaFormatedOIB_1">  TRANSPORT MUŠIĆ prijevozničko, građevinsko, uslužno društvo s ograničenom odgovornošću, OIB 94005511673</derivirana_varijabla>
  </DomainObject.Predmet.ProtustrankaFormatedOIB>
  <DomainObject.Predmet.ProtustrankaFormatedWithAdress>
    <izvorni_sadrzaj> TRANSPORT MUŠIĆ prijevozničko, građevinsko, uslužno društvo s ograničenom odgovornošću, Stjepana Radića  42/c, 23000 Zadar</izvorni_sadrzaj>
    <derivirana_varijabla naziv="DomainObject.Predmet.ProtustrankaFormatedWithAdress_1"> TRANSPORT MUŠIĆ prijevozničko, građevinsko, uslužno društvo s ograničenom odgovornošću, Stjepana Radića  42/c, 23000 Zadar</derivirana_varijabla>
  </DomainObject.Predmet.ProtustrankaFormatedWithAdress>
  <DomainObject.Predmet.ProtustrankaFormatedWithAdressOIB>
    <izvorni_sadrzaj> TRANSPORT MUŠIĆ prijevozničko, građevinsko, uslužno društvo s ograničenom odgovornošću, OIB 94005511673, Stjepana Radića  42/c, 23000 Zadar</izvorni_sadrzaj>
    <derivirana_varijabla naziv="DomainObject.Predmet.ProtustrankaFormatedWithAdressOIB_1"> TRANSPORT MUŠIĆ prijevozničko, građevinsko, uslužno društvo s ograničenom odgovornošću, OIB 94005511673, Stjepana Radića  42/c, 23000 Zadar</derivirana_varijabla>
  </DomainObject.Predmet.ProtustrankaFormatedWithAdressOIB>
  <DomainObject.Predmet.ProtustrankaWithAdress>
    <izvorni_sadrzaj>TRANSPORT MUŠIĆ prijevozničko, građevinsko, uslužno društvo s ograničenom odgovornošću Stjepana Radića  42/c, 23000 Zadar</izvorni_sadrzaj>
    <derivirana_varijabla naziv="DomainObject.Predmet.ProtustrankaWithAdress_1">TRANSPORT MUŠIĆ prijevozničko, građevinsko, uslužno društvo s ograničenom odgovornošću Stjepana Radića  42/c, 23000 Zadar</derivirana_varijabla>
  </DomainObject.Predmet.ProtustrankaWithAdress>
  <DomainObject.Predmet.ProtustrankaWithAdressOIB>
    <izvorni_sadrzaj>TRANSPORT MUŠIĆ prijevozničko, građevinsko, uslužno društvo s ograničenom odgovornošću, OIB 94005511673, Stjepana Radića  42/c, 23000 Zadar</izvorni_sadrzaj>
    <derivirana_varijabla naziv="DomainObject.Predmet.ProtustrankaWithAdressOIB_1">TRANSPORT MUŠIĆ prijevozničko, građevinsko, uslužno društvo s ograničenom odgovornošću, OIB 94005511673, Stjepana Radića  42/c, 23000 Zadar</derivirana_varijabla>
  </DomainObject.Predmet.ProtustrankaWithAdressOIB>
  <DomainObject.Predmet.ProtustrankaNazivFormated>
    <izvorni_sadrzaj>TRANSPORT MUŠIĆ prijevozničko, građevinsko, uslužno društvo s ograničenom odgovornošću</izvorni_sadrzaj>
    <derivirana_varijabla naziv="DomainObject.Predmet.ProtustrankaNazivFormated_1">TRANSPORT MUŠIĆ prijevozničko, građevinsko, uslužno društvo s ograničenom odgovornošću</derivirana_varijabla>
  </DomainObject.Predmet.ProtustrankaNazivFormated>
  <DomainObject.Predmet.ProtustrankaNazivFormatedOIB>
    <izvorni_sadrzaj>TRANSPORT MUŠIĆ prijevozničko, građevinsko, uslužno društvo s ograničenom odgovornošću, OIB 94005511673</izvorni_sadrzaj>
    <derivirana_varijabla naziv="DomainObject.Predmet.ProtustrankaNazivFormatedOIB_1">TRANSPORT MUŠIĆ prijevozničko, građevinsko, uslužno društvo s ograničenom odgovornošću, OIB 94005511673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ALLIANZ ZAGREB dioničko društvo za osiguranje</izvorni_sadrzaj>
    <derivirana_varijabla naziv="DomainObject.Predmet.StrankaFormated_1">  FINA; ALLIANZ ZAGREB dioničko društvo za osiguranje</derivirana_varijabla>
  </DomainObject.Predmet.StrankaFormated>
  <DomainObject.Predmet.StrankaFormatedOIB>
    <izvorni_sadrzaj>  FINA, OIB 85821130368; ALLIANZ ZAGREB dioničko društvo za osiguranje, OIB 23759810849</izvorni_sadrzaj>
    <derivirana_varijabla naziv="DomainObject.Predmet.StrankaFormatedOIB_1">  FINA, OIB 85821130368; ALLIANZ ZAGREB dioničko društvo za osiguranje, OIB 23759810849</derivirana_varijabla>
  </DomainObject.Predmet.StrankaFormatedOIB>
  <DomainObject.Predmet.StrankaFormatedWithAdress>
    <izvorni_sadrzaj> FINA; ALLIANZ ZAGREB dioničko društvo za osiguranje, Heinzelova 70, 10000 Zagreb</izvorni_sadrzaj>
    <derivirana_varijabla naziv="DomainObject.Predmet.StrankaFormatedWithAdress_1"> FINA; ALLIANZ ZAGREB dioničko društvo za osiguranje, Heinzelova 70, 10000 Zagreb</derivirana_varijabla>
  </DomainObject.Predmet.StrankaFormatedWithAdress>
  <DomainObject.Predmet.StrankaFormatedWithAdressOIB>
    <izvorni_sadrzaj> FINA, OIB 85821130368; ALLIANZ ZAGREB dioničko društvo za osiguranje, OIB 23759810849, Heinzelova 70, 10000 Zagreb</izvorni_sadrzaj>
    <derivirana_varijabla naziv="DomainObject.Predmet.StrankaFormatedWithAdressOIB_1"> FINA, OIB 85821130368; ALLIANZ ZAGREB dioničko društvo za osiguranje, OIB 23759810849, Heinzelova 70, 10000 Zagreb</derivirana_varijabla>
  </DomainObject.Predmet.StrankaFormatedWithAdressOIB>
  <DomainObject.Predmet.StrankaWithAdress>
    <izvorni_sadrzaj>FINA ,ALLIANZ ZAGREB dioničko društvo za osiguranje Heinzelova 70,10000 Zagreb</izvorni_sadrzaj>
    <derivirana_varijabla naziv="DomainObject.Predmet.StrankaWithAdress_1">FINA ,ALLIANZ ZAGREB dioničko društvo za osiguranje Heinzelova 70,10000 Zagreb</derivirana_varijabla>
  </DomainObject.Predmet.StrankaWithAdress>
  <DomainObject.Predmet.StrankaWithAdressOIB>
    <izvorni_sadrzaj>FINA, OIB 85821130368,ALLIANZ ZAGREB dioničko društvo za osiguranje, OIB 23759810849, Heinzelova 70,10000 Zagreb</izvorni_sadrzaj>
    <derivirana_varijabla naziv="DomainObject.Predmet.StrankaWithAdressOIB_1">FINA, OIB 85821130368,ALLIANZ ZAGREB dioničko društvo za osiguranje, OIB 23759810849, Heinzelova 70,10000 Zagreb</derivirana_varijabla>
  </DomainObject.Predmet.StrankaWithAdressOIB>
  <DomainObject.Predmet.StrankaNazivFormated>
    <izvorni_sadrzaj>FINA,ALLIANZ ZAGREB dioničko društvo za osiguranje</izvorni_sadrzaj>
    <derivirana_varijabla naziv="DomainObject.Predmet.StrankaNazivFormated_1">FINA,ALLIANZ ZAGREB dioničko društvo za osiguranje</derivirana_varijabla>
  </DomainObject.Predmet.StrankaNazivFormated>
  <DomainObject.Predmet.StrankaNazivFormatedOIB>
    <izvorni_sadrzaj>FINA, OIB 85821130368,ALLIANZ ZAGREB dioničko društvo za osiguranje, OIB 23759810849</izvorni_sadrzaj>
    <derivirana_varijabla naziv="DomainObject.Predmet.StrankaNazivFormatedOIB_1">FINA, OIB 85821130368,ALLIANZ ZAGREB dioničko društvo za osiguranje, OIB 23759810849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ALLIANZ ZAGREB dioničko društvo za osiguranje</item>
    </izvorni_sadrzaj>
    <derivirana_varijabla naziv="DomainObject.Predmet.StrankaListFormated_1">
      <item>FINA</item>
      <item>ALLIANZ ZAGREB dioničko društvo za osiguranje</item>
    </derivirana_varijabla>
  </DomainObject.Predmet.StrankaListFormated>
  <DomainObject.Predmet.StrankaListFormatedOIB>
    <izvorni_sadrzaj>
      <item>FINA, OIB 85821130368</item>
      <item>ALLIANZ ZAGREB dioničko društvo za osiguranje, OIB 23759810849</item>
    </izvorni_sadrzaj>
    <derivirana_varijabla naziv="DomainObject.Predmet.StrankaListFormatedOIB_1">
      <item>FINA, OIB 85821130368</item>
      <item>ALLIANZ ZAGREB dioničko društvo za osiguranje, OIB 23759810849</item>
    </derivirana_varijabla>
  </DomainObject.Predmet.StrankaListFormatedOIB>
  <DomainObject.Predmet.StrankaListFormatedWithAdress>
    <izvorni_sadrzaj>
      <item>FINA</item>
      <item>ALLIANZ ZAGREB dioničko društvo za osiguranje, Heinzelova 70, 10000 Zagreb</item>
    </izvorni_sadrzaj>
    <derivirana_varijabla naziv="DomainObject.Predmet.StrankaListFormatedWithAdress_1">
      <item>FINA</item>
      <item>ALLIANZ ZAGREB dioničko društvo za osiguranje, Heinzelova 70, 10000 Zagreb</item>
    </derivirana_varijabla>
  </DomainObject.Predmet.StrankaListFormatedWithAdress>
  <DomainObject.Predmet.StrankaListFormatedWithAdressOIB>
    <izvorni_sadrzaj>
      <item>FINA, OIB 85821130368</item>
      <item>ALLIANZ ZAGREB dioničko društvo za osiguranje, OIB 23759810849, Heinzelova 70, 10000 Zagreb</item>
    </izvorni_sadrzaj>
    <derivirana_varijabla naziv="DomainObject.Predmet.StrankaListFormatedWithAdressOIB_1">
      <item>FINA, OIB 85821130368</item>
      <item>ALLIANZ ZAGREB dioničko društvo za osiguranje, OIB 23759810849, Heinzelova 70, 10000 Zagreb</item>
    </derivirana_varijabla>
  </DomainObject.Predmet.StrankaListFormatedWithAdressOIB>
  <DomainObject.Predmet.StrankaListNazivFormated>
    <izvorni_sadrzaj>
      <item>FINA</item>
      <item>ALLIANZ ZAGREB dioničko društvo za osiguranje</item>
    </izvorni_sadrzaj>
    <derivirana_varijabla naziv="DomainObject.Predmet.StrankaListNazivFormated_1">
      <item>FINA</item>
      <item>ALLIANZ ZAGREB dioničko društvo za osiguranje</item>
    </derivirana_varijabla>
  </DomainObject.Predmet.StrankaListNazivFormated>
  <DomainObject.Predmet.StrankaListNazivFormatedOIB>
    <izvorni_sadrzaj>
      <item>FINA, OIB 85821130368</item>
      <item>ALLIANZ ZAGREB dioničko društvo za osiguranje, OIB 23759810849</item>
    </izvorni_sadrzaj>
    <derivirana_varijabla naziv="DomainObject.Predmet.StrankaListNazivFormatedOIB_1">
      <item>FINA, OIB 85821130368</item>
      <item>ALLIANZ ZAGREB dioničko društvo za osiguranje, OIB 23759810849</item>
    </derivirana_varijabla>
  </DomainObject.Predmet.StrankaListNazivFormatedOIB>
  <DomainObject.Predmet.ProtuStrankaListFormated>
    <izvorni_sadrzaj>
      <item>TRANSPORT MUŠIĆ prijevozničko, građevinsko, uslužno društvo s ograničenom odgovornošću</item>
    </izvorni_sadrzaj>
    <derivirana_varijabla naziv="DomainObject.Predmet.ProtuStrankaListFormated_1">
      <item>TRANSPORT MUŠIĆ prijevozničko, građevinsko, uslužno društvo s ograničenom odgovornošću</item>
    </derivirana_varijabla>
  </DomainObject.Predmet.ProtuStrankaListFormated>
  <DomainObject.Predmet.ProtuStrankaListFormatedOIB>
    <izvorni_sadrzaj>
      <item>TRANSPORT MUŠIĆ prijevozničko, građevinsko, uslužno društvo s ograničenom odgovornošću, OIB 94005511673</item>
    </izvorni_sadrzaj>
    <derivirana_varijabla naziv="DomainObject.Predmet.ProtuStrankaListFormatedOIB_1">
      <item>TRANSPORT MUŠIĆ prijevozničko, građevinsko, uslužno društvo s ograničenom odgovornošću, OIB 94005511673</item>
    </derivirana_varijabla>
  </DomainObject.Predmet.ProtuStrankaListFormatedOIB>
  <DomainObject.Predmet.ProtuStrankaListFormatedWithAdress>
    <izvorni_sadrzaj>
      <item>TRANSPORT MUŠIĆ prijevozničko, građevinsko, uslužno društvo s ograničenom odgovornošću, Stjepana Radića  42/c, 23000 Zadar</item>
    </izvorni_sadrzaj>
    <derivirana_varijabla naziv="DomainObject.Predmet.ProtuStrankaListFormatedWithAdress_1">
      <item>TRANSPORT MUŠIĆ prijevozničko, građevinsko, uslužno društvo s ograničenom odgovornošću, Stjepana Radića  42/c, 23000 Zadar</item>
    </derivirana_varijabla>
  </DomainObject.Predmet.ProtuStrankaListFormatedWithAdress>
  <DomainObject.Predmet.ProtuStrankaListFormatedWithAdressOIB>
    <izvorni_sadrzaj>
      <item>TRANSPORT MUŠIĆ prijevozničko, građevinsko, uslužno društvo s ograničenom odgovornošću, OIB 94005511673, Stjepana Radića  42/c, 23000 Zadar</item>
    </izvorni_sadrzaj>
    <derivirana_varijabla naziv="DomainObject.Predmet.ProtuStrankaListFormatedWithAdressOIB_1">
      <item>TRANSPORT MUŠIĆ prijevozničko, građevinsko, uslužno društvo s ograničenom odgovornošću, OIB 94005511673, Stjepana Radića  42/c, 23000 Zadar</item>
    </derivirana_varijabla>
  </DomainObject.Predmet.ProtuStrankaListFormatedWithAdressOIB>
  <DomainObject.Predmet.ProtuStrankaListNazivFormated>
    <izvorni_sadrzaj>
      <item>TRANSPORT MUŠIĆ prijevozničko, građevinsko, uslužno društvo s ograničenom odgovornošću</item>
    </izvorni_sadrzaj>
    <derivirana_varijabla naziv="DomainObject.Predmet.ProtuStrankaListNazivFormated_1">
      <item>TRANSPORT MUŠIĆ prijevozničko, građevinsko, uslužno društvo s ograničenom odgovornošću</item>
    </derivirana_varijabla>
  </DomainObject.Predmet.ProtuStrankaListNazivFormated>
  <DomainObject.Predmet.ProtuStrankaListNazivFormatedOIB>
    <izvorni_sadrzaj>
      <item>TRANSPORT MUŠIĆ prijevozničko, građevinsko, uslužno društvo s ograničenom odgovornošću, OIB 94005511673</item>
    </izvorni_sadrzaj>
    <derivirana_varijabla naziv="DomainObject.Predmet.ProtuStrankaListNazivFormatedOIB_1">
      <item>TRANSPORT MUŠIĆ prijevozničko, građevinsko, uslužno društvo s ograničenom odgovornošću, OIB 94005511673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TRANSPORT MUŠIĆ prijevozničko, građevinsko, uslužno društvo s ograničenom odgovornošću</izvorni_sadrzaj>
    <derivirana_varijabla naziv="DomainObject.Predmet.ProtustrankaIDrugi_1">TRANSPORT MUŠIĆ prijevozničko, građevinsko, uslužno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TRANSPORT MUŠIĆ prijevozničko, građevinsko, uslužno društvo s ograničenom odgovornošću, OIB 94005511673, Stjepana Radića  42/c, 23000 Zadar</izvorni_sadrzaj>
    <derivirana_varijabla naziv="DomainObject.Predmet.ProtustrankaIDrugiAdressOIB_1">TRANSPORT MUŠIĆ prijevozničko, građevinsko, uslužno društvo s ograničenom odgovornošću, OIB 94005511673, Stjepana Radića  42/c,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TRANSPORT MUŠIĆ prijevozničko, građevinsko, uslužno društvo s ograničenom odgovornošću</item>
      <item>ALLIANZ ZAGREB dioničko društvo za osiguranje</item>
    </izvorni_sadrzaj>
    <derivirana_varijabla naziv="DomainObject.Predmet.SudioniciListNaziv_1">
      <item>FINA</item>
      <item>TRANSPORT MUŠIĆ prijevozničko, građevinsko, uslužno društvo s ograničenom odgovornošću</item>
      <item>ALLIANZ ZAGREB dioničko društvo za osiguranje</item>
    </derivirana_varijabla>
  </DomainObject.Predmet.SudioniciListNaziv>
  <DomainObject.Predmet.SudioniciListAdressOIB>
    <izvorni_sadrzaj>
      <item>FINA, OIB 85821130368</item>
      <item>TRANSPORT MUŠIĆ prijevozničko, građevinsko, uslužno društvo s ograničenom odgovornošću, OIB 94005511673, Stjepana Radića  42/c,23000 Zadar</item>
      <item>ALLIANZ ZAGREB dioničko društvo za osiguranje, OIB 23759810849, Heinzelova 70,10000 Zagreb</item>
    </izvorni_sadrzaj>
    <derivirana_varijabla naziv="DomainObject.Predmet.SudioniciListAdressOIB_1">
      <item>FINA, OIB 85821130368</item>
      <item>TRANSPORT MUŠIĆ prijevozničko, građevinsko, uslužno društvo s ograničenom odgovornošću, OIB 94005511673, Stjepana Radića  42/c,23000 Zadar</item>
      <item>ALLIANZ ZAGREB dioničko društvo za osiguranje, OIB 23759810849, Heinzelova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94005511673</item>
      <item>, OIB 23759810849</item>
    </izvorni_sadrzaj>
    <derivirana_varijabla naziv="DomainObject.Predmet.SudioniciListNazivOIB_1">
      <item>, OIB 85821130368</item>
      <item>, OIB 94005511673</item>
      <item>, OIB 23759810849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4FF68-1368-4F04-9B62-5631344597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1148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2017-11-06T08:05:00Z</dcterms:created>
  <dc:creator>Ardena Bajlo</dc:creator>
  <cp:lastModifiedBy>Marijana Žuža</cp:lastModifiedBy>
  <cp:lastPrinted>2017-11-06T08:08:00Z</cp:lastPrinted>
  <dcterms:modified xmlns:xsi="http://www.w3.org/2001/XMLSchema-instance" xsi:type="dcterms:W3CDTF">2017-11-06T09:12:00Z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