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1dac" w14:paraId="50c1dac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39226F">
        <w:rPr>
          <w:sz w:val="24"/>
          <w:szCs w:val="24"/>
        </w:rPr>
        <w:t>70. St-692</w:t>
      </w:r>
      <w:r w:rsidRPr="00BB209C">
        <w:rPr>
          <w:sz w:val="24"/>
          <w:szCs w:val="24"/>
        </w:rPr>
        <w:t xml:space="preserve">/2018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5A6B2D" w:rsidP="00BB209C" w:rsidR="005A6B2D" w:rsidRPr="00BB209C">
      <w:pPr>
        <w:jc w:val="center"/>
        <w:rPr>
          <w:sz w:val="24"/>
          <w:szCs w:val="24"/>
        </w:rPr>
      </w:pPr>
    </w:p>
    <w:p w:rsidRDefault="00BB209C" w:rsidP="005A6B2D" w:rsidR="000B5D7F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</w:t>
      </w:r>
      <w:r w:rsidR="005D249B">
        <w:rPr>
          <w:sz w:val="24"/>
          <w:szCs w:val="24"/>
        </w:rPr>
        <w:t xml:space="preserve"> dužnikom</w:t>
      </w:r>
      <w:r w:rsidR="0039226F">
        <w:rPr>
          <w:sz w:val="24"/>
          <w:szCs w:val="24"/>
        </w:rPr>
        <w:t xml:space="preserve"> </w:t>
      </w:r>
      <w:r w:rsidR="0039226F" w:rsidRPr="0039226F">
        <w:rPr>
          <w:sz w:val="24"/>
          <w:szCs w:val="24"/>
        </w:rPr>
        <w:t>GOGREEN TRŽNICE d.o.o. OIB: 56</w:t>
      </w:r>
      <w:r w:rsidR="0039226F">
        <w:rPr>
          <w:sz w:val="24"/>
          <w:szCs w:val="24"/>
        </w:rPr>
        <w:t>602063972 , Zagreb, Resselova 4</w:t>
      </w:r>
      <w:r w:rsidRPr="00BB209C">
        <w:rPr>
          <w:sz w:val="24"/>
          <w:szCs w:val="24"/>
        </w:rPr>
        <w:t>, dana 09. travnja 2018.</w:t>
      </w:r>
    </w:p>
    <w:p w:rsidRDefault="00BB209C" w:rsidP="00BB209C" w:rsidR="00BB209C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5D3FB7" w:rsidR="007673A6" w:rsidRPr="006D704C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 xml:space="preserve">osobi ovlaštenoj za zastupanje </w:t>
      </w:r>
      <w:r w:rsidR="000A44AC" w:rsidRPr="000A44AC">
        <w:rPr>
          <w:sz w:val="24"/>
          <w:szCs w:val="24"/>
        </w:rPr>
        <w:t xml:space="preserve">Alan Slapar, OIB: 24463727752 Zagreb, Ladučka Ulica 50/A </w:t>
      </w:r>
      <w:r w:rsidR="000A44AC">
        <w:rPr>
          <w:sz w:val="24"/>
          <w:szCs w:val="24"/>
        </w:rPr>
        <w:t xml:space="preserve"> </w:t>
      </w:r>
      <w:r w:rsidR="003E695B">
        <w:rPr>
          <w:sz w:val="24"/>
          <w:szCs w:val="24"/>
        </w:rPr>
        <w:t xml:space="preserve">u </w:t>
      </w:r>
      <w:r w:rsidR="007673A6" w:rsidRPr="006D704C">
        <w:rPr>
          <w:sz w:val="24"/>
          <w:szCs w:val="24"/>
        </w:rPr>
        <w:t xml:space="preserve">roku od 8 dana od dostave ovog rješenja </w:t>
      </w:r>
      <w:r w:rsidR="004C6698">
        <w:rPr>
          <w:sz w:val="24"/>
          <w:szCs w:val="24"/>
        </w:rPr>
        <w:t xml:space="preserve">solidarno </w:t>
      </w:r>
      <w:r w:rsidR="007673A6" w:rsidRPr="006D704C">
        <w:rPr>
          <w:sz w:val="24"/>
          <w:szCs w:val="24"/>
        </w:rPr>
        <w:t>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0A44AC">
        <w:rPr>
          <w:sz w:val="24"/>
          <w:szCs w:val="24"/>
        </w:rPr>
        <w:t>-692</w:t>
      </w:r>
      <w:r w:rsidR="007365CA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5A6B2D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E66A28" w:rsidRPr="005A6B2D">
        <w:rPr>
          <w:sz w:val="24"/>
          <w:szCs w:val="24"/>
        </w:rPr>
        <w:t xml:space="preserve"> </w:t>
      </w:r>
      <w:r w:rsidR="000A44AC" w:rsidRPr="000A44AC">
        <w:rPr>
          <w:sz w:val="24"/>
          <w:szCs w:val="24"/>
        </w:rPr>
        <w:t>GOGREEN T</w:t>
      </w:r>
      <w:r w:rsidR="000A44AC">
        <w:rPr>
          <w:sz w:val="24"/>
          <w:szCs w:val="24"/>
        </w:rPr>
        <w:t>RŽNICE d.o.o. OIB: 56602063972, Zagreb, Resselova 4</w:t>
      </w:r>
      <w:r w:rsidR="006E602B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U prijedlogu za otvaranje stečajnog postupka Financijska agencija je po osnovi čl. 112. st. 5. SZ-a obavijestila ovaj sud kako dužnik na ime predujma za namirenje 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B62825">
        <w:rPr>
          <w:sz w:val="24"/>
          <w:szCs w:val="24"/>
          <w:lang w:val="pt-BR"/>
        </w:rPr>
        <w:t>0</w:t>
      </w:r>
      <w:r w:rsidR="00FB4F51">
        <w:rPr>
          <w:sz w:val="24"/>
          <w:szCs w:val="24"/>
          <w:lang w:val="pt-BR"/>
        </w:rPr>
        <w:t xml:space="preserve">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BC2F66">
        <w:rPr>
          <w:sz w:val="24"/>
        </w:rPr>
        <w:t xml:space="preserve">  09. travn</w:t>
      </w:r>
      <w:r w:rsidR="00C3267D">
        <w:rPr>
          <w:sz w:val="24"/>
        </w:rPr>
        <w:t>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046E74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046E74" w:rsidP="008C5BAA" w:rsidR="00046E74" w:rsidRPr="00046E74">
      <w:pPr>
        <w:jc w:val="right"/>
        <w:rPr>
          <w:sz w:val="24"/>
          <w:szCs w:val="24"/>
        </w:rPr>
      </w:pPr>
      <w:r w:rsidRPr="00046E74">
        <w:rPr>
          <w:sz w:val="24"/>
          <w:szCs w:val="24"/>
        </w:rPr>
        <w:t>Za točnost otpravka-ovlašteni službenik:</w:t>
      </w:r>
    </w:p>
    <w:p w:rsidRDefault="00046E74" w:rsidP="008C5BAA" w:rsidR="00046E74">
      <w:pPr>
        <w:jc w:val="right"/>
      </w:pPr>
      <w:r w:rsidRPr="00046E74">
        <w:rPr>
          <w:sz w:val="24"/>
          <w:szCs w:val="24"/>
        </w:rPr>
        <w:t>Gordana Cvitković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46E7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0A44AC">
      <w:rPr>
        <w:sz w:val="24"/>
        <w:szCs w:val="24"/>
      </w:rPr>
      <w:t>692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BC2F66">
      <w:rPr>
        <w:sz w:val="24"/>
        <w:szCs w:val="24"/>
      </w:rPr>
      <w:t>8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46E74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4AC"/>
    <w:rsid w:val="000A487A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505D"/>
    <w:rsid w:val="00377434"/>
    <w:rsid w:val="00380BDC"/>
    <w:rsid w:val="003832D6"/>
    <w:rsid w:val="0039226F"/>
    <w:rsid w:val="00392934"/>
    <w:rsid w:val="00397B61"/>
    <w:rsid w:val="003B70D5"/>
    <w:rsid w:val="003C1D9D"/>
    <w:rsid w:val="003D0080"/>
    <w:rsid w:val="003D100F"/>
    <w:rsid w:val="003D5473"/>
    <w:rsid w:val="003E695B"/>
    <w:rsid w:val="003F24EC"/>
    <w:rsid w:val="00423A40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40C9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5343"/>
    <w:rsid w:val="00500D56"/>
    <w:rsid w:val="00510B72"/>
    <w:rsid w:val="00512BE1"/>
    <w:rsid w:val="00525878"/>
    <w:rsid w:val="00525F77"/>
    <w:rsid w:val="00536E3A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4711"/>
    <w:rsid w:val="005A6B2D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7FF0"/>
    <w:rsid w:val="00611026"/>
    <w:rsid w:val="006155F6"/>
    <w:rsid w:val="00631D2D"/>
    <w:rsid w:val="006462E1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D704C"/>
    <w:rsid w:val="006E0DEA"/>
    <w:rsid w:val="006E26C0"/>
    <w:rsid w:val="006E602B"/>
    <w:rsid w:val="006F34CD"/>
    <w:rsid w:val="007020AA"/>
    <w:rsid w:val="00712972"/>
    <w:rsid w:val="00713FA8"/>
    <w:rsid w:val="00714A3C"/>
    <w:rsid w:val="00734DB3"/>
    <w:rsid w:val="007364ED"/>
    <w:rsid w:val="007365CA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5088"/>
    <w:rsid w:val="008921BD"/>
    <w:rsid w:val="00897588"/>
    <w:rsid w:val="0089780B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17EA6"/>
    <w:rsid w:val="00926E6D"/>
    <w:rsid w:val="0092735D"/>
    <w:rsid w:val="009273AD"/>
    <w:rsid w:val="0093385A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118F5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A778B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2825"/>
    <w:rsid w:val="00B64A95"/>
    <w:rsid w:val="00B651CD"/>
    <w:rsid w:val="00B6614F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526F"/>
    <w:rsid w:val="00C20143"/>
    <w:rsid w:val="00C3267D"/>
    <w:rsid w:val="00C331DD"/>
    <w:rsid w:val="00C40DDD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D225D"/>
    <w:rsid w:val="00CE0924"/>
    <w:rsid w:val="00CE20DC"/>
    <w:rsid w:val="00CE6F30"/>
    <w:rsid w:val="00CF5910"/>
    <w:rsid w:val="00CF7F45"/>
    <w:rsid w:val="00D00A59"/>
    <w:rsid w:val="00D06043"/>
    <w:rsid w:val="00D13293"/>
    <w:rsid w:val="00D1480C"/>
    <w:rsid w:val="00D1512B"/>
    <w:rsid w:val="00D27CFA"/>
    <w:rsid w:val="00D309AF"/>
    <w:rsid w:val="00D31553"/>
    <w:rsid w:val="00D36959"/>
    <w:rsid w:val="00D42CA6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5826"/>
    <w:rsid w:val="00F9701A"/>
    <w:rsid w:val="00FA6B0B"/>
    <w:rsid w:val="00FB498C"/>
    <w:rsid w:val="00FB4F51"/>
    <w:rsid w:val="00FB65BA"/>
    <w:rsid w:val="00FB79C0"/>
    <w:rsid w:val="00FC5F00"/>
    <w:rsid w:val="00FD093D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46E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E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E7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E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E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46E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E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E7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E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E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St-692/2018</izvorni_sadrzaj>
    <derivirana_varijabla naziv="DomainObject.Predmet.OznakaBroj_1">St-692/2018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GOGREEN TRŽNICE d.o.o.</izvorni_sadrzaj>
    <derivirana_varijabla naziv="DomainObject.Predmet.ProtustrankaFormated_1">  GOGREEN TRŽNICE d.o.o.</derivirana_varijabla>
  </DomainObject.Predmet.ProtustrankaFormated>
  <DomainObject.Predmet.ProtustrankaFormatedOIB>
    <izvorni_sadrzaj>  GOGREEN TRŽNICE d.o.o., OIB 56602063972</izvorni_sadrzaj>
    <derivirana_varijabla naziv="DomainObject.Predmet.ProtustrankaFormatedOIB_1">  GOGREEN TRŽNICE d.o.o., OIB 56602063972</derivirana_varijabla>
  </DomainObject.Predmet.ProtustrankaFormatedOIB>
  <DomainObject.Predmet.ProtustrankaFormatedWithAdress>
    <izvorni_sadrzaj> GOGREEN TRŽNICE d.o.o., Resselova 4, 10000 Zagreb</izvorni_sadrzaj>
    <derivirana_varijabla naziv="DomainObject.Predmet.ProtustrankaFormatedWithAdress_1"> GOGREEN TRŽNICE d.o.o., Resselova 4, 10000 Zagreb</derivirana_varijabla>
  </DomainObject.Predmet.ProtustrankaFormatedWithAdress>
  <DomainObject.Predmet.ProtustrankaFormatedWithAdressOIB>
    <izvorni_sadrzaj> GOGREEN TRŽNICE d.o.o., OIB 56602063972, Resselova 4, 10000 Zagreb</izvorni_sadrzaj>
    <derivirana_varijabla naziv="DomainObject.Predmet.ProtustrankaFormatedWithAdressOIB_1"> GOGREEN TRŽNICE d.o.o., OIB 56602063972, Resselova 4, 10000 Zagreb</derivirana_varijabla>
  </DomainObject.Predmet.ProtustrankaFormatedWithAdressOIB>
  <DomainObject.Predmet.ProtustrankaWithAdress>
    <izvorni_sadrzaj>GOGREEN TRŽNICE d.o.o. Resselova 4, 10000 Zagreb</izvorni_sadrzaj>
    <derivirana_varijabla naziv="DomainObject.Predmet.ProtustrankaWithAdress_1">GOGREEN TRŽNICE d.o.o. Resselova 4, 10000 Zagreb</derivirana_varijabla>
  </DomainObject.Predmet.ProtustrankaWithAdress>
  <DomainObject.Predmet.ProtustrankaWithAdressOIB>
    <izvorni_sadrzaj>GOGREEN TRŽNICE d.o.o., OIB 56602063972, Resselova 4, 10000 Zagreb</izvorni_sadrzaj>
    <derivirana_varijabla naziv="DomainObject.Predmet.ProtustrankaWithAdressOIB_1">GOGREEN TRŽNICE d.o.o., OIB 56602063972, Resselova 4, 10000 Zagreb</derivirana_varijabla>
  </DomainObject.Predmet.ProtustrankaWithAdressOIB>
  <DomainObject.Predmet.ProtustrankaNazivFormated>
    <izvorni_sadrzaj>GOGREEN TRŽNICE d.o.o.</izvorni_sadrzaj>
    <derivirana_varijabla naziv="DomainObject.Predmet.ProtustrankaNazivFormated_1">GOGREEN TRŽNICE d.o.o.</derivirana_varijabla>
  </DomainObject.Predmet.ProtustrankaNazivFormated>
  <DomainObject.Predmet.ProtustrankaNazivFormatedOIB>
    <izvorni_sadrzaj>GOGREEN TRŽNICE d.o.o., OIB 56602063972</izvorni_sadrzaj>
    <derivirana_varijabla naziv="DomainObject.Predmet.ProtustrankaNazivFormatedOIB_1">GOGREEN TRŽNICE d.o.o., OIB 56602063972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Slapar</izvorni_sadrzaj>
    <derivirana_varijabla naziv="DomainObject.Predmet.StrankaFormated_1">  FINA Regionalni centar Zagreb; Alan Slapar</derivirana_varijabla>
  </DomainObject.Predmet.StrankaFormated>
  <DomainObject.Predmet.StrankaFormatedOIB>
    <izvorni_sadrzaj>  FINA Regionalni centar Zagreb, OIB 85821130368; Alan Slapar, OIB 24463727752</izvorni_sadrzaj>
    <derivirana_varijabla naziv="DomainObject.Predmet.StrankaFormatedOIB_1">  FINA Regionalni centar Zagreb, OIB 85821130368; Alan Slapar, OIB 24463727752</derivirana_varijabla>
  </DomainObject.Predmet.StrankaFormatedOIB>
  <DomainObject.Predmet.StrankaFormatedWithAdress>
    <izvorni_sadrzaj> FINA Regionalni centar Zagreb, Trg svibanjskih žrtava 1995. br. 1, 10000 Zagreb; Alan Slapar, Ladučka Ulica 50a, 10000 Zagreb</izvorni_sadrzaj>
    <derivirana_varijabla naziv="DomainObject.Predmet.StrankaFormatedWithAdress_1"> FINA Regionalni centar Zagreb, Trg svibanjskih žrtava 1995. br. 1, 10000 Zagreb; Alan Slapar, Ladučka Ulica 50a, 10000 Zagreb</derivirana_varijabla>
  </DomainObject.Predmet.StrankaFormatedWithAdress>
  <DomainObject.Predmet.StrankaFormatedWithAdressOIB>
    <izvorni_sadrzaj> FINA Regionalni centar Zagreb, OIB 85821130368, Trg svibanjskih žrtava 1995. br. 1, 10000 Zagreb; Alan Slapar, OIB 24463727752, Ladučka Ulica 50a, 10000 Zagreb</izvorni_sadrzaj>
    <derivirana_varijabla naziv="DomainObject.Predmet.StrankaFormatedWithAdressOIB_1"> FINA Regionalni centar Zagreb, OIB 85821130368, Trg svibanjskih žrtava 1995. br. 1, 10000 Zagreb; Alan Slapar, OIB 24463727752, Ladučka Ulica 50a, 10000 Zagreb</derivirana_varijabla>
  </DomainObject.Predmet.StrankaFormatedWithAdressOIB>
  <DomainObject.Predmet.StrankaWithAdress>
    <izvorni_sadrzaj>FINA Regionalni centar Zagreb Trg svibanjskih žrtava 1995. br. 1,10000 Zagreb,Alan Slapar Ladučka Ulica 50a,10000 Zagreb</izvorni_sadrzaj>
    <derivirana_varijabla naziv="DomainObject.Predmet.StrankaWithAdress_1">FINA Regionalni centar Zagreb Trg svibanjskih žrtava 1995. br. 1,10000 Zagreb,Alan Slapar Ladučka Ulica 50a,10000 Zagreb</derivirana_varijabla>
  </DomainObject.Predmet.StrankaWithAdress>
  <DomainObject.Predmet.StrankaWithAdressOIB>
    <izvorni_sadrzaj>FINA Regionalni centar Zagreb, OIB 85821130368, Trg svibanjskih žrtava 1995. br. 1,10000 Zagreb,Alan Slapar, OIB 24463727752, Ladučka Ulica 50a,10000 Zagreb</izvorni_sadrzaj>
    <derivirana_varijabla naziv="DomainObject.Predmet.StrankaWithAdressOIB_1">FINA Regionalni centar Zagreb, OIB 85821130368, Trg svibanjskih žrtava 1995. br. 1,10000 Zagreb,Alan Slapar, OIB 24463727752, Ladučka Ulica 50a,10000 Zagreb</derivirana_varijabla>
  </DomainObject.Predmet.StrankaWithAdressOIB>
  <DomainObject.Predmet.StrankaNazivFormated>
    <izvorni_sadrzaj>FINA Regionalni centar Zagreb,Alan Slapar</izvorni_sadrzaj>
    <derivirana_varijabla naziv="DomainObject.Predmet.StrankaNazivFormated_1">FINA Regionalni centar Zagreb,Alan Slapar</derivirana_varijabla>
  </DomainObject.Predmet.StrankaNazivFormated>
  <DomainObject.Predmet.StrankaNazivFormatedOIB>
    <izvorni_sadrzaj>FINA Regionalni centar Zagreb, OIB 85821130368,Alan Slapar, OIB 24463727752</izvorni_sadrzaj>
    <derivirana_varijabla naziv="DomainObject.Predmet.StrankaNazivFormatedOIB_1">FINA Regionalni centar Zagreb, OIB 85821130368,Alan Slapar, OIB 24463727752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Alan Slapar</item>
    </izvorni_sadrzaj>
    <derivirana_varijabla naziv="DomainObject.Predmet.StrankaListFormated_1">
      <item>FINA Regionalni centar Zagreb</item>
      <item>Alan Slapar</item>
    </derivirana_varijabla>
  </DomainObject.Predmet.StrankaListFormated>
  <DomainObject.Predmet.StrankaListFormatedOIB>
    <izvorni_sadrzaj>
      <item>FINA Regionalni centar Zagreb, OIB 85821130368</item>
      <item>Alan Slapar, OIB 24463727752</item>
    </izvorni_sadrzaj>
    <derivirana_varijabla naziv="DomainObject.Predmet.StrankaListFormatedOIB_1">
      <item>FINA Regionalni centar Zagreb, OIB 85821130368</item>
      <item>Alan Slapar, OIB 24463727752</item>
    </derivirana_varijabla>
  </DomainObject.Predmet.StrankaListFormatedOIB>
  <DomainObject.Predmet.StrankaListFormatedWithAdress>
    <izvorni_sadrzaj>
      <item>FINA Regionalni centar Zagreb, Trg svibanjskih žrtava 1995. br. 1, 10000 Zagreb</item>
      <item>Alan Slapar, Ladučka Ulica 50a, 10000 Zagreb</item>
    </izvorni_sadrzaj>
    <derivirana_varijabla naziv="DomainObject.Predmet.StrankaListFormatedWithAdress_1">
      <item>FINA Regionalni centar Zagreb, Trg svibanjskih žrtava 1995. br. 1, 10000 Zagreb</item>
      <item>Alan Slapar, Ladučka Ulica 50a,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Alan Slapar, OIB 24463727752, Ladučka Ulica 50a, 10000 Zagreb</item>
    </izvorni_sadrzaj>
    <derivirana_varijabla naziv="DomainObject.Predmet.StrankaListFormatedWithAdressOIB_1">
      <item>FINA Regionalni centar Zagreb, OIB 85821130368, Trg svibanjskih žrtava 1995. br. 1, 10000 Zagreb</item>
      <item>Alan Slapar, OIB 24463727752, Ladučka Ulica 50a, 10000 Zagreb</item>
    </derivirana_varijabla>
  </DomainObject.Predmet.StrankaListFormatedWithAdressOIB>
  <DomainObject.Predmet.StrankaListNazivFormated>
    <izvorni_sadrzaj>
      <item>FINA Regionalni centar Zagreb</item>
      <item>Alan Slapar</item>
    </izvorni_sadrzaj>
    <derivirana_varijabla naziv="DomainObject.Predmet.StrankaListNazivFormated_1">
      <item>FINA Regionalni centar Zagreb</item>
      <item>Alan Slapar</item>
    </derivirana_varijabla>
  </DomainObject.Predmet.StrankaListNazivFormated>
  <DomainObject.Predmet.StrankaListNazivFormatedOIB>
    <izvorni_sadrzaj>
      <item>FINA Regionalni centar Zagreb, OIB 85821130368</item>
      <item>Alan Slapar, OIB 24463727752</item>
    </izvorni_sadrzaj>
    <derivirana_varijabla naziv="DomainObject.Predmet.StrankaListNazivFormatedOIB_1">
      <item>FINA Regionalni centar Zagreb, OIB 85821130368</item>
      <item>Alan Slapar, OIB 24463727752</item>
    </derivirana_varijabla>
  </DomainObject.Predmet.StrankaListNazivFormatedOIB>
  <DomainObject.Predmet.ProtuStrankaListFormated>
    <izvorni_sadrzaj>
      <item>GOGREEN TRŽNICE d.o.o.</item>
    </izvorni_sadrzaj>
    <derivirana_varijabla naziv="DomainObject.Predmet.ProtuStrankaListFormated_1">
      <item>GOGREEN TRŽNICE d.o.o.</item>
    </derivirana_varijabla>
  </DomainObject.Predmet.ProtuStrankaListFormated>
  <DomainObject.Predmet.ProtuStrankaListFormatedOIB>
    <izvorni_sadrzaj>
      <item>GOGREEN TRŽNICE d.o.o., OIB 56602063972</item>
    </izvorni_sadrzaj>
    <derivirana_varijabla naziv="DomainObject.Predmet.ProtuStrankaListFormatedOIB_1">
      <item>GOGREEN TRŽNICE d.o.o., OIB 56602063972</item>
    </derivirana_varijabla>
  </DomainObject.Predmet.ProtuStrankaListFormatedOIB>
  <DomainObject.Predmet.ProtuStrankaListFormatedWithAdress>
    <izvorni_sadrzaj>
      <item>GOGREEN TRŽNICE d.o.o., Resselova 4, 10000 Zagreb</item>
    </izvorni_sadrzaj>
    <derivirana_varijabla naziv="DomainObject.Predmet.ProtuStrankaListFormatedWithAdress_1">
      <item>GOGREEN TRŽNICE d.o.o., Resselova 4, 10000 Zagreb</item>
    </derivirana_varijabla>
  </DomainObject.Predmet.ProtuStrankaListFormatedWithAdress>
  <DomainObject.Predmet.ProtuStrankaListFormatedWithAdressOIB>
    <izvorni_sadrzaj>
      <item>GOGREEN TRŽNICE d.o.o., OIB 56602063972, Resselova 4, 10000 Zagreb</item>
    </izvorni_sadrzaj>
    <derivirana_varijabla naziv="DomainObject.Predmet.ProtuStrankaListFormatedWithAdressOIB_1">
      <item>GOGREEN TRŽNICE d.o.o., OIB 56602063972, Resselova 4, 10000 Zagreb</item>
    </derivirana_varijabla>
  </DomainObject.Predmet.ProtuStrankaListFormatedWithAdressOIB>
  <DomainObject.Predmet.ProtuStrankaListNazivFormated>
    <izvorni_sadrzaj>
      <item>GOGREEN TRŽNICE d.o.o.</item>
    </izvorni_sadrzaj>
    <derivirana_varijabla naziv="DomainObject.Predmet.ProtuStrankaListNazivFormated_1">
      <item>GOGREEN TRŽNICE d.o.o.</item>
    </derivirana_varijabla>
  </DomainObject.Predmet.ProtuStrankaListNazivFormated>
  <DomainObject.Predmet.ProtuStrankaListNazivFormatedOIB>
    <izvorni_sadrzaj>
      <item>GOGREEN TRŽNICE d.o.o., OIB 56602063972</item>
    </izvorni_sadrzaj>
    <derivirana_varijabla naziv="DomainObject.Predmet.ProtuStrankaListNazivFormatedOIB_1">
      <item>GOGREEN TRŽNICE d.o.o., OIB 56602063972</item>
    </derivirana_varijabla>
  </DomainObject.Predmet.ProtuStrankaListNazivFormatedOIB>
  <DomainObject.Predmet.OstaliListFormated>
    <izvorni_sadrzaj>
      <item>Alan Slapar</item>
    </izvorni_sadrzaj>
    <derivirana_varijabla naziv="DomainObject.Predmet.OstaliListFormated_1">
      <item>Alan Slapar</item>
    </derivirana_varijabla>
  </DomainObject.Predmet.OstaliListFormated>
  <DomainObject.Predmet.OstaliListFormatedOIB>
    <izvorni_sadrzaj>
      <item>Alan Slapar, OIB 24463727752</item>
    </izvorni_sadrzaj>
    <derivirana_varijabla naziv="DomainObject.Predmet.OstaliListFormatedOIB_1">
      <item>Alan Slapar, OIB 24463727752</item>
    </derivirana_varijabla>
  </DomainObject.Predmet.OstaliListFormatedOIB>
  <DomainObject.Predmet.OstaliListFormatedWithAdress>
    <izvorni_sadrzaj>
      <item>Alan Slapar, Ladučka Ulica 50a, 10000 Zagreb</item>
    </izvorni_sadrzaj>
    <derivirana_varijabla naziv="DomainObject.Predmet.OstaliListFormatedWithAdress_1">
      <item>Alan Slapar, Ladučka Ulica 50a, 10000 Zagreb</item>
    </derivirana_varijabla>
  </DomainObject.Predmet.OstaliListFormatedWithAdress>
  <DomainObject.Predmet.OstaliListFormatedWithAdressOIB>
    <izvorni_sadrzaj>
      <item>Alan Slapar, OIB 24463727752, Ladučka Ulica 50a, 10000 Zagreb</item>
    </izvorni_sadrzaj>
    <derivirana_varijabla naziv="DomainObject.Predmet.OstaliListFormatedWithAdressOIB_1">
      <item>Alan Slapar, OIB 24463727752, Ladučka Ulica 50a, 10000 Zagreb</item>
    </derivirana_varijabla>
  </DomainObject.Predmet.OstaliListFormatedWithAdressOIB>
  <DomainObject.Predmet.OstaliListNazivFormated>
    <izvorni_sadrzaj>
      <item>Alan Slapar</item>
    </izvorni_sadrzaj>
    <derivirana_varijabla naziv="DomainObject.Predmet.OstaliListNazivFormated_1">
      <item>Alan Slapar</item>
    </derivirana_varijabla>
  </DomainObject.Predmet.OstaliListNazivFormated>
  <DomainObject.Predmet.OstaliListNazivFormatedOIB>
    <izvorni_sadrzaj>
      <item>Alan Slapar, OIB 24463727752</item>
    </izvorni_sadrzaj>
    <derivirana_varijabla naziv="DomainObject.Predmet.OstaliListNazivFormatedOIB_1">
      <item>Alan Slapar, OIB 24463727752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GOGREEN TRŽNICE d.o.o.</izvorni_sadrzaj>
    <derivirana_varijabla naziv="DomainObject.Predmet.ProtustrankaIDrugi_1">GOGREEN TRŽNICE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GOGREEN TRŽNICE d.o.o., OIB 56602063972, Resselova 4, 10000 Zagreb</izvorni_sadrzaj>
    <derivirana_varijabla naziv="DomainObject.Predmet.ProtustrankaIDrugiAdressOIB_1">GOGREEN TRŽNICE d.o.o., OIB 56602063972, Resselova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GOGREEN TRŽNICE d.o.o.</item>
      <item>Alan Slapar</item>
      <item>Alan Slapar</item>
    </izvorni_sadrzaj>
    <derivirana_varijabla naziv="DomainObject.Predmet.SudioniciListNaziv_1">
      <item>FINA Regionalni centar Zagreb</item>
      <item>GOGREEN TRŽNICE d.o.o.</item>
      <item>Alan Slapar</item>
      <item>Alan Slapar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GOGREEN TRŽNICE d.o.o., OIB 56602063972, Resselova 4,10000 Zagreb</item>
      <item>Alan Slapar, OIB 24463727752, Ladučka Ulica 50a,10000 Zagreb</item>
      <item>Alan Slapar, OIB 24463727752, Ladučka Ulica 50a,10000 Zagreb</item>
    </izvorni_sadrzaj>
    <derivirana_varijabla naziv="DomainObject.Predmet.SudioniciListAdressOIB_1">
      <item>FINA Regionalni centar Zagreb, OIB 85821130368, Trg svibanjskih žrtava 1995. br. 1,10000 Zagreb</item>
      <item>GOGREEN TRŽNICE d.o.o., OIB 56602063972, Resselova 4,10000 Zagreb</item>
      <item>Alan Slapar, OIB 24463727752, Ladučka Ulica 50a,10000 Zagreb</item>
      <item>Alan Slapar, OIB 24463727752, Ladučka Ulica 50a,10000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56602063972</item>
      <item>, OIB 24463727752</item>
      <item>, OIB 24463727752</item>
    </izvorni_sadrzaj>
    <derivirana_varijabla naziv="DomainObject.Predmet.SudioniciListNazivOIB_1">
      <item>, OIB 85821130368</item>
      <item>, OIB 56602063972</item>
      <item>, OIB 24463727752</item>
      <item>, OIB 24463727752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2919</properties:Characters>
  <properties:Lines>77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2018-04-09T12:03:00Z</dcterms:created>
  <dc:creator>ilukac</dc:creator>
  <cp:lastModifiedBy>Gordana Cvitković</cp:lastModifiedBy>
  <cp:lastPrinted>2018-04-09T12:03:00Z</cp:lastPrinted>
  <dcterms:modified xmlns:xsi="http://www.w3.org/2001/XMLSchema-instance" xsi:type="dcterms:W3CDTF">2018-04-10T08:16:00Z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St-692-18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