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f163" w14:paraId="9b9f163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A1801">
        <w:rPr>
          <w:rFonts w:hAnsi="Times New Roman" w:ascii="Times New Roman"/>
          <w:color w:val="auto"/>
          <w:sz w:val="24"/>
          <w:szCs w:val="24"/>
          <w:lang w:val="pl-PL"/>
        </w:rPr>
        <w:t>3041/16</w:t>
      </w:r>
      <w:r w:rsidR="00356A9C"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="005577FF">
        <w:rPr>
          <w:rFonts w:hAnsi="Times New Roman" w:ascii="Times New Roman"/>
          <w:color w:val="auto"/>
          <w:sz w:val="24"/>
          <w:szCs w:val="24"/>
          <w:lang w:val="pl-PL"/>
        </w:rPr>
        <w:t>14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356A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356A9C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356A9C" w:rsidRPr="00356A9C">
        <w:rPr>
          <w:rFonts w:hAnsi="Times New Roman" w:ascii="Times New Roman"/>
          <w:color w:val="auto"/>
          <w:sz w:val="24"/>
          <w:szCs w:val="24"/>
        </w:rPr>
        <w:t>HOHLA SOLAR d.o.o. za razvoj alternativne energije, Brdovec, Adama Alojzija Baričevića 20, OIB 53079343454</w:t>
      </w:r>
      <w:r w:rsidR="006D45D1" w:rsidRPr="00356A9C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356A9C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356A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56A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356A9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56A9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356A9C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56A9C" w:rsidRPr="00356A9C">
        <w:rPr>
          <w:rFonts w:hAnsi="Times New Roman" w:ascii="Times New Roman"/>
          <w:color w:val="auto"/>
          <w:sz w:val="24"/>
          <w:szCs w:val="24"/>
        </w:rPr>
        <w:t>HOHLA SOLAR d.o.o. za razvoj alternativne energije, Brdovec, Adama Alojzija Baričevića 20, OIB 53079343454</w:t>
      </w: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356A9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EB3360">
        <w:rPr>
          <w:rFonts w:hAnsi="Times New Roman" w:ascii="Times New Roman"/>
          <w:color w:val="auto"/>
          <w:sz w:val="24"/>
          <w:szCs w:val="24"/>
        </w:rPr>
        <w:t>Goran Jedličko, Zagreb, Maksimirska 18, OIB 03491070415.</w:t>
      </w:r>
    </w:p>
    <w:p w:rsidRDefault="00E2213A" w:rsidP="00E2213A" w:rsidR="00E2213A" w:rsidRPr="00356A9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356A9C" w:rsidRPr="00356A9C">
        <w:rPr>
          <w:rFonts w:hAnsi="Times New Roman" w:ascii="Times New Roman"/>
          <w:color w:val="auto"/>
          <w:sz w:val="24"/>
          <w:szCs w:val="24"/>
        </w:rPr>
        <w:t>HOHLA SOLAR d.o.o. za razvoj alternativne energije, Brdovec, Adama Alojzija Baričevića 20, OIB 53079343454</w:t>
      </w: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356A9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A9C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F1C40" w:rsidP="007F1C40" w:rsidR="007F1C40" w:rsidRPr="0076699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66993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7F1C40" w:rsidP="007F1C40" w:rsidR="007F1C40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412 dana u ukupnom iznosu od 12.413,42 kn.</w:t>
      </w:r>
    </w:p>
    <w:p w:rsidRDefault="007F1C40" w:rsidP="007F1C40" w:rsidR="007F1C40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F1C40" w:rsidP="007F1C40" w:rsidR="007F1C40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7F1C40" w:rsidP="007F1C40" w:rsidR="007F1C40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F1C40" w:rsidP="007F1C40" w:rsidR="007F1C40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St-3041/16-6 od 15. studenog 2016. pokrenut prethodni postupak radi utvrđivanja uvjeta za otvaranje stečajnog postupka.</w:t>
      </w:r>
    </w:p>
    <w:p w:rsidRDefault="00E2213A" w:rsidP="00E2213A" w:rsidR="00E221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B3360" w:rsidP="00EB3360" w:rsidR="00EB3360" w:rsidRPr="0076699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nije pristupio uredno pozvani direktor dužnika niti je postupio po nalogu suda.</w:t>
      </w:r>
    </w:p>
    <w:p w:rsidRDefault="00EB3360" w:rsidP="00EB3360" w:rsidR="00EB3360" w:rsidRPr="0076699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</w:rPr>
        <w:t>Iz podneska FINA-e od 18. studenog 2016. proizlazi da je račun dužnika neprekidno blokiran 855 dana, a iznos evidentiranih nepodmirenih obveza je 16.564,91 kn.</w:t>
      </w:r>
    </w:p>
    <w:p w:rsidRDefault="00D01671" w:rsidP="00D01671" w:rsidR="00D01671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346F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C346F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346F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C173BC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173BC" w:rsidP="00AB7A2F" w:rsidR="00C173BC" w:rsidRPr="00C173B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173BC" w:rsidP="00995CE9" w:rsidR="00C173BC" w:rsidRPr="00C173B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73B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C173B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173B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56A9C">
      <w:rPr>
        <w:rFonts w:hAnsi="Verdana" w:ascii="Verdana"/>
        <w:color w:val="auto"/>
        <w:sz w:val="22"/>
        <w:szCs w:val="22"/>
      </w:rPr>
      <w:t>3041/16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4082"/>
    <w:rsid w:val="001218D5"/>
    <w:rsid w:val="001A1801"/>
    <w:rsid w:val="001E5A2C"/>
    <w:rsid w:val="002256D8"/>
    <w:rsid w:val="00266C0E"/>
    <w:rsid w:val="002C62C4"/>
    <w:rsid w:val="002E299E"/>
    <w:rsid w:val="003450C6"/>
    <w:rsid w:val="00346C0F"/>
    <w:rsid w:val="00355BF4"/>
    <w:rsid w:val="00356A9C"/>
    <w:rsid w:val="00384A62"/>
    <w:rsid w:val="003C7FDE"/>
    <w:rsid w:val="003F3376"/>
    <w:rsid w:val="003F5971"/>
    <w:rsid w:val="00443FA5"/>
    <w:rsid w:val="00446169"/>
    <w:rsid w:val="00464B89"/>
    <w:rsid w:val="004748D2"/>
    <w:rsid w:val="00482513"/>
    <w:rsid w:val="004C3B7F"/>
    <w:rsid w:val="00520A1F"/>
    <w:rsid w:val="005577FF"/>
    <w:rsid w:val="00584E68"/>
    <w:rsid w:val="005B26BC"/>
    <w:rsid w:val="005C5019"/>
    <w:rsid w:val="006031BB"/>
    <w:rsid w:val="006316FA"/>
    <w:rsid w:val="00642D18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C5E77"/>
    <w:rsid w:val="007F1C40"/>
    <w:rsid w:val="00814109"/>
    <w:rsid w:val="0082353D"/>
    <w:rsid w:val="008507C3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E39D2"/>
    <w:rsid w:val="00C11A6A"/>
    <w:rsid w:val="00C173BC"/>
    <w:rsid w:val="00CA1251"/>
    <w:rsid w:val="00CC346F"/>
    <w:rsid w:val="00CD0A15"/>
    <w:rsid w:val="00D01671"/>
    <w:rsid w:val="00D16393"/>
    <w:rsid w:val="00D27911"/>
    <w:rsid w:val="00D579C8"/>
    <w:rsid w:val="00D72B53"/>
    <w:rsid w:val="00D85964"/>
    <w:rsid w:val="00DA14DE"/>
    <w:rsid w:val="00DD3F18"/>
    <w:rsid w:val="00E11F9B"/>
    <w:rsid w:val="00E2213A"/>
    <w:rsid w:val="00EB3360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7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B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B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B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B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7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3B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B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B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B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3041</izvorni_sadrzaj>
    <derivirana_varijabla naziv="DomainObject.Predmet.Broj_1">3041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St-3041/2016</izvorni_sadrzaj>
    <derivirana_varijabla naziv="DomainObject.Predmet.OznakaBroj_1">St-3041/2016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HOHLA SOLAR d.o.o. zastupanog po punomoćniku Marija Rešetar</izvorni_sadrzaj>
    <derivirana_varijabla naziv="DomainObject.Predmet.ProtustrankaFormated_1">  HOHLA SOLAR d.o.o. zastupanog po punomoćniku Marija Rešetar</derivirana_varijabla>
  </DomainObject.Predmet.ProtustrankaFormated>
  <DomainObject.Predmet.ProtustrankaFormatedOIB>
    <izvorni_sadrzaj>  HOHLA SOLAR d.o.o., OIB 53079343454 zastupanog po punomoćniku Marija Rešetar</izvorni_sadrzaj>
    <derivirana_varijabla naziv="DomainObject.Predmet.ProtustrankaFormatedOIB_1">  HOHLA SOLAR d.o.o., OIB 53079343454 zastupanog po punomoćniku Marija Rešetar</derivirana_varijabla>
  </DomainObject.Predmet.ProtustrankaFormatedOIB>
  <DomainObject.Predmet.ProtustrankaFormatedWithAdress>
    <izvorni_sadrzaj> HOHLA SOLAR d.o.o., Adama Alojzija Baričevića 20, 10291 Brdovec zastupanog po punomoćniku Marija Rešetar</izvorni_sadrzaj>
    <derivirana_varijabla naziv="DomainObject.Predmet.ProtustrankaFormatedWithAdress_1"> HOHLA SOLAR d.o.o., Adama Alojzija Baričevića 20, 10291 Brdovec zastupanog po punomoćniku Marija Rešetar</derivirana_varijabla>
  </DomainObject.Predmet.ProtustrankaFormatedWithAdress>
  <DomainObject.Predmet.ProtustrankaFormatedWithAdressOIB>
    <izvorni_sadrzaj> HOHLA SOLAR d.o.o., OIB 53079343454, Adama Alojzija Baričevića 20, 10291 Brdovec zastupanog po punomoćniku Marija Rešetar</izvorni_sadrzaj>
    <derivirana_varijabla naziv="DomainObject.Predmet.ProtustrankaFormatedWithAdressOIB_1"> HOHLA SOLAR d.o.o., OIB 53079343454, Adama Alojzija Baričevića 20, 10291 Brdovec zastupanog po punomoćniku Marija Rešetar</derivirana_varijabla>
  </DomainObject.Predmet.ProtustrankaFormatedWithAdressOIB>
  <DomainObject.Predmet.ProtustrankaWithAdress>
    <izvorni_sadrzaj>HOHLA SOLAR d.o.o. Adama Alojzija Baričevića 20, 10291 Brdovec</izvorni_sadrzaj>
    <derivirana_varijabla naziv="DomainObject.Predmet.ProtustrankaWithAdress_1">HOHLA SOLAR d.o.o. Adama Alojzija Baričevića 20, 10291 Brdovec</derivirana_varijabla>
  </DomainObject.Predmet.ProtustrankaWithAdress>
  <DomainObject.Predmet.ProtustrankaWithAdressOIB>
    <izvorni_sadrzaj>HOHLA SOLAR d.o.o., OIB 53079343454, Adama Alojzija Baričevića 20, 10291 Brdovec</izvorni_sadrzaj>
    <derivirana_varijabla naziv="DomainObject.Predmet.ProtustrankaWithAdressOIB_1">HOHLA SOLAR d.o.o., OIB 53079343454, Adama Alojzija Baričevića 20, 10291 Brdovec</derivirana_varijabla>
  </DomainObject.Predmet.ProtustrankaWithAdressOIB>
  <DomainObject.Predmet.ProtustrankaNazivFormated>
    <izvorni_sadrzaj>HOHLA SOLAR d.o.o.</izvorni_sadrzaj>
    <derivirana_varijabla naziv="DomainObject.Predmet.ProtustrankaNazivFormated_1">HOHLA SOLAR d.o.o.</derivirana_varijabla>
  </DomainObject.Predmet.ProtustrankaNazivFormated>
  <DomainObject.Predmet.ProtustrankaNazivFormatedOIB>
    <izvorni_sadrzaj>HOHLA SOLAR d.o.o., OIB 53079343454</izvorni_sadrzaj>
    <derivirana_varijabla naziv="DomainObject.Predmet.ProtustrankaNazivFormatedOIB_1">HOHLA SOLAR d.o.o., OIB 53079343454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Rešetar; vjerovnici</izvorni_sadrzaj>
    <derivirana_varijabla naziv="DomainObject.Predmet.StrankaFormated_1">  FINA Regionalni centar Zagreb; Marija Rešetar; vjerovnici</derivirana_varijabla>
  </DomainObject.Predmet.StrankaFormated>
  <DomainObject.Predmet.StrankaFormatedOIB>
    <izvorni_sadrzaj>  FINA Regionalni centar Zagreb, OIB 85821130368; Marija Rešetar, OIB 54822677315; vjerovnici</izvorni_sadrzaj>
    <derivirana_varijabla naziv="DomainObject.Predmet.StrankaFormatedOIB_1">  FINA Regionalni centar Zagreb, OIB 85821130368; Marija Rešetar, OIB 54822677315; vjerovnici</derivirana_varijabla>
  </DomainObject.Predmet.StrankaFormatedOIB>
  <DomainObject.Predmet.StrankaFormatedWithAdress>
    <izvorni_sadrzaj> FINA Regionalni centar Zagreb, Trg svibanjskih žrtava 1995. br. 1, 10000 Zagreb; Marija Rešetar, Adama Alojzija Baričevića 20, 10291 Brdovec; vjerovnici</izvorni_sadrzaj>
    <derivirana_varijabla naziv="DomainObject.Predmet.StrankaFormatedWithAdress_1"> FINA Regionalni centar Zagreb, Trg svibanjskih žrtava 1995. br. 1, 10000 Zagreb; Marija Rešetar, Adama Alojzija Baričevića 20, 10291 Brdovec; vjerovnici</derivirana_varijabla>
  </DomainObject.Predmet.StrankaFormatedWithAdress>
  <DomainObject.Predmet.StrankaFormatedWithAdressOIB>
    <izvorni_sadrzaj> FINA Regionalni centar Zagreb, OIB 85821130368, Trg svibanjskih žrtava 1995. br. 1, 10000 Zagreb; Marija Rešetar, OIB 54822677315, Adama Alojzija Baričevića 20, 10291 Brdovec; vjerovnici</izvorni_sadrzaj>
    <derivirana_varijabla naziv="DomainObject.Predmet.StrankaFormatedWithAdressOIB_1"> FINA Regionalni centar Zagreb, OIB 85821130368, Trg svibanjskih žrtava 1995. br. 1, 10000 Zagreb; Marija Rešetar, OIB 54822677315, Adama Alojzija Baričevića 20, 10291 Brdovec; vjerovnici</derivirana_varijabla>
  </DomainObject.Predmet.StrankaFormatedWithAdressOIB>
  <DomainObject.Predmet.StrankaWithAdress>
    <izvorni_sadrzaj>FINA Regionalni centar Zagreb Trg svibanjskih žrtava 1995. br. 1,10000 Zagreb,Marija Rešetar Adama Alojzija Baričevića 20,10291 Brdovec,vjerovnici </izvorni_sadrzaj>
    <derivirana_varijabla naziv="DomainObject.Predmet.StrankaWithAdress_1">FINA Regionalni centar Zagreb Trg svibanjskih žrtava 1995. br. 1,10000 Zagreb,Marija Rešetar Adama Alojzija Baričevića 20,10291 Brdovec,vjerovnici </derivirana_varijabla>
  </DomainObject.Predmet.StrankaWithAdress>
  <DomainObject.Predmet.StrankaWithAdressOIB>
    <izvorni_sadrzaj>FINA Regionalni centar Zagreb, OIB 85821130368, Trg svibanjskih žrtava 1995. br. 1,10000 Zagreb,Marija Rešetar, OIB 54822677315, Adama Alojzija Baričevića 20,10291 Brdovec,vjerovnici</izvorni_sadrzaj>
    <derivirana_varijabla naziv="DomainObject.Predmet.StrankaWithAdressOIB_1">FINA Regionalni centar Zagreb, OIB 85821130368, Trg svibanjskih žrtava 1995. br. 1,10000 Zagreb,Marija Rešetar, OIB 54822677315, Adama Alojzija Baričevića 20,10291 Brdovec,vjerovnici</derivirana_varijabla>
  </DomainObject.Predmet.StrankaWithAdressOIB>
  <DomainObject.Predmet.StrankaNazivFormated>
    <izvorni_sadrzaj>FINA Regionalni centar Zagreb,Marija Rešetar,vjerovnici</izvorni_sadrzaj>
    <derivirana_varijabla naziv="DomainObject.Predmet.StrankaNazivFormated_1">FINA Regionalni centar Zagreb,Marija Rešetar,vjerovnici</derivirana_varijabla>
  </DomainObject.Predmet.StrankaNazivFormated>
  <DomainObject.Predmet.StrankaNazivFormatedOIB>
    <izvorni_sadrzaj>FINA Regionalni centar Zagreb, OIB 85821130368,Marija Rešetar, OIB 54822677315,vjerovnici</izvorni_sadrzaj>
    <derivirana_varijabla naziv="DomainObject.Predmet.StrankaNazivFormatedOIB_1">FINA Regionalni centar Zagreb, OIB 85821130368,Marija Rešetar, OIB 54822677315,vjerovnici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 Rešetar</item>
      <item>vjerovnici</item>
    </izvorni_sadrzaj>
    <derivirana_varijabla naziv="DomainObject.Predmet.StrankaListFormated_1">
      <item>FINA Regionalni centar Zagreb</item>
      <item>Marija Rešetar</item>
      <item>vjerovnici</item>
    </derivirana_varijabla>
  </DomainObject.Predmet.StrankaListFormated>
  <DomainObject.Predmet.StrankaListFormatedOIB>
    <izvorni_sadrzaj>
      <item>FINA Regionalni centar Zagreb, OIB 85821130368</item>
      <item>Marija Rešetar, OIB 54822677315</item>
      <item>vjerovnici</item>
    </izvorni_sadrzaj>
    <derivirana_varijabla naziv="DomainObject.Predmet.StrankaListFormatedOIB_1">
      <item>FINA Regionalni centar Zagreb, OIB 85821130368</item>
      <item>Marija Rešetar, OIB 54822677315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Rešetar, Adama Alojzija Baričevića 20, 10291 Brdovec</item>
      <item>vjerovnici</item>
    </izvorni_sadrzaj>
    <derivirana_varijabla naziv="DomainObject.Predmet.StrankaListFormatedWithAdress_1">
      <item>FINA Regionalni centar Zagreb, Trg svibanjskih žrtava 1995. br. 1, 10000 Zagreb</item>
      <item>Marija Rešetar, Adama Alojzija Baričevića 20, 10291 Brdovec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Rešetar, OIB 54822677315, Adama Alojzija Baričevića 20, 10291 Brdovec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 Rešetar, OIB 54822677315, Adama Alojzija Baričevića 20, 10291 Brdovec</item>
      <item>vjerovnici</item>
    </derivirana_varijabla>
  </DomainObject.Predmet.StrankaListFormatedWithAdressOIB>
  <DomainObject.Predmet.StrankaListNazivFormated>
    <izvorni_sadrzaj>
      <item>FINA Regionalni centar Zagreb</item>
      <item>Marija Rešetar</item>
      <item>vjerovnici</item>
    </izvorni_sadrzaj>
    <derivirana_varijabla naziv="DomainObject.Predmet.StrankaListNazivFormated_1">
      <item>FINA Regionalni centar Zagreb</item>
      <item>Marija Rešetar</item>
      <item>vjerovnici</item>
    </derivirana_varijabla>
  </DomainObject.Predmet.StrankaListNazivFormated>
  <DomainObject.Predmet.StrankaListNazivFormatedOIB>
    <izvorni_sadrzaj>
      <item>FINA Regionalni centar Zagreb, OIB 85821130368</item>
      <item>Marija Rešetar, OIB 54822677315</item>
      <item>vjerovnici</item>
    </izvorni_sadrzaj>
    <derivirana_varijabla naziv="DomainObject.Predmet.StrankaListNazivFormatedOIB_1">
      <item>FINA Regionalni centar Zagreb, OIB 85821130368</item>
      <item>Marija Rešetar, OIB 54822677315</item>
      <item>vjerovnici</item>
    </derivirana_varijabla>
  </DomainObject.Predmet.StrankaListNazivFormatedOIB>
  <DomainObject.Predmet.ProtuStrankaListFormated>
    <izvorni_sadrzaj>
      <item>HOHLA SOLAR d.o.o. zastupanog po punomoćniku Marija Rešetar</item>
    </izvorni_sadrzaj>
    <derivirana_varijabla naziv="DomainObject.Predmet.ProtuStrankaListFormated_1">
      <item>HOHLA SOLAR d.o.o. zastupanog po punomoćniku Marija Rešetar</item>
    </derivirana_varijabla>
  </DomainObject.Predmet.ProtuStrankaListFormated>
  <DomainObject.Predmet.ProtuStrankaListFormatedOIB>
    <izvorni_sadrzaj>
      <item>HOHLA SOLAR d.o.o., OIB 53079343454 zastupanog po punomoćniku Marija Rešetar</item>
    </izvorni_sadrzaj>
    <derivirana_varijabla naziv="DomainObject.Predmet.ProtuStrankaListFormatedOIB_1">
      <item>HOHLA SOLAR d.o.o., OIB 53079343454 zastupanog po punomoćniku Marija Rešetar</item>
    </derivirana_varijabla>
  </DomainObject.Predmet.ProtuStrankaListFormatedOIB>
  <DomainObject.Predmet.ProtuStrankaListFormatedWithAdress>
    <izvorni_sadrzaj>
      <item>HOHLA SOLAR d.o.o., Adama Alojzija Baričevića 20, 10291 Brdovec zastupanog po punomoćniku Marija Rešetar</item>
    </izvorni_sadrzaj>
    <derivirana_varijabla naziv="DomainObject.Predmet.ProtuStrankaListFormatedWithAdress_1">
      <item>HOHLA SOLAR d.o.o., Adama Alojzija Baričevića 20, 10291 Brdovec zastupanog po punomoćniku Marija Rešetar</item>
    </derivirana_varijabla>
  </DomainObject.Predmet.ProtuStrankaListFormatedWithAdress>
  <DomainObject.Predmet.ProtuStrankaListFormatedWithAdressOIB>
    <izvorni_sadrzaj>
      <item>HOHLA SOLAR d.o.o., OIB 53079343454, Adama Alojzija Baričevića 20, 10291 Brdovec zastupanog po punomoćniku Marija Rešetar</item>
    </izvorni_sadrzaj>
    <derivirana_varijabla naziv="DomainObject.Predmet.ProtuStrankaListFormatedWithAdressOIB_1">
      <item>HOHLA SOLAR d.o.o., OIB 53079343454, Adama Alojzija Baričevića 20, 10291 Brdovec zastupanog po punomoćniku Marija Rešetar</item>
    </derivirana_varijabla>
  </DomainObject.Predmet.ProtuStrankaListFormatedWithAdressOIB>
  <DomainObject.Predmet.ProtuStrankaListNazivFormated>
    <izvorni_sadrzaj>
      <item>HOHLA SOLAR d.o.o.</item>
    </izvorni_sadrzaj>
    <derivirana_varijabla naziv="DomainObject.Predmet.ProtuStrankaListNazivFormated_1">
      <item>HOHLA SOLAR d.o.o.</item>
    </derivirana_varijabla>
  </DomainObject.Predmet.ProtuStrankaListNazivFormated>
  <DomainObject.Predmet.ProtuStrankaListNazivFormatedOIB>
    <izvorni_sadrzaj>
      <item>HOHLA SOLAR d.o.o., OIB 53079343454</item>
    </izvorni_sadrzaj>
    <derivirana_varijabla naziv="DomainObject.Predmet.ProtuStrankaListNazivFormatedOIB_1">
      <item>HOHLA SOLAR d.o.o., OIB 53079343454</item>
    </derivirana_varijabla>
  </DomainObject.Predmet.ProtuStrankaListNazivFormatedOIB>
  <DomainObject.Predmet.OstaliListFormated>
    <izvorni_sadrzaj>
      <item>Marija Rešetar punomoćnik sudionika u postupku HOHLA SOLAR d.o.o.</item>
      <item>Goran Jedličko</item>
    </izvorni_sadrzaj>
    <derivirana_varijabla naziv="DomainObject.Predmet.OstaliListFormated_1">
      <item>Marija Rešetar punomoćnik sudionika u postupku HOHLA SOLAR d.o.o.</item>
      <item>Goran Jedličko</item>
    </derivirana_varijabla>
  </DomainObject.Predmet.OstaliListFormated>
  <DomainObject.Predmet.OstaliListFormatedOIB>
    <izvorni_sadrzaj>
      <item>Marija Rešetar, OIB 54822677315 punomoćnik sudionika u postupku HOHLA SOLAR d.o.o.</item>
      <item>Goran Jedličko, OIB 03491070415</item>
    </izvorni_sadrzaj>
    <derivirana_varijabla naziv="DomainObject.Predmet.OstaliListFormatedOIB_1">
      <item>Marija Rešetar, OIB 54822677315 punomoćnik sudionika u postupku HOHLA SOLAR d.o.o.</item>
      <item>Goran Jedličko, OIB 03491070415</item>
    </derivirana_varijabla>
  </DomainObject.Predmet.OstaliListFormatedOIB>
  <DomainObject.Predmet.OstaliListFormatedWithAdress>
    <izvorni_sadrzaj>
      <item>Marija Rešetar, Adama Alojzija Baričevića 20, 10291 Brdovec punomoćnik sudionika u postupku HOHLA SOLAR d.o.o.</item>
      <item>Goran Jedličko, Maksimirska 18, 10000 Zagreb</item>
    </izvorni_sadrzaj>
    <derivirana_varijabla naziv="DomainObject.Predmet.OstaliListFormatedWithAdress_1">
      <item>Marija Rešetar, Adama Alojzija Baričevića 20, 10291 Brdovec punomoćnik sudionika u postupku HOHLA SOLAR d.o.o.</item>
      <item>Goran Jedličko, Maksimirska 18, 10000 Zagreb</item>
    </derivirana_varijabla>
  </DomainObject.Predmet.OstaliListFormatedWithAdress>
  <DomainObject.Predmet.OstaliListFormatedWithAdressOIB>
    <izvorni_sadrzaj>
      <item>Marija Rešetar, OIB 54822677315, Adama Alojzija Baričevića 20, 10291 Brdovec punomoćnik sudionika u postupku HOHLA SOLAR d.o.o.</item>
      <item>Goran Jedličko, OIB 03491070415, Maksimirska 18, 10000 Zagreb</item>
    </izvorni_sadrzaj>
    <derivirana_varijabla naziv="DomainObject.Predmet.OstaliListFormatedWithAdressOIB_1">
      <item>Marija Rešetar, OIB 54822677315, Adama Alojzija Baričevića 20, 10291 Brdovec punomoćnik sudionika u postupku HOHLA SOLAR d.o.o.</item>
      <item>Goran Jedličko, OIB 03491070415, Maksimirska 18, 10000 Zagreb</item>
    </derivirana_varijabla>
  </DomainObject.Predmet.OstaliListFormatedWithAdressOIB>
  <DomainObject.Predmet.OstaliListNazivFormated>
    <izvorni_sadrzaj>
      <item>Marija Rešetar</item>
      <item>Goran Jedličko</item>
    </izvorni_sadrzaj>
    <derivirana_varijabla naziv="DomainObject.Predmet.OstaliListNazivFormated_1">
      <item>Marija Rešetar</item>
      <item>Goran Jedličko</item>
    </derivirana_varijabla>
  </DomainObject.Predmet.OstaliListNazivFormated>
  <DomainObject.Predmet.OstaliListNazivFormatedOIB>
    <izvorni_sadrzaj>
      <item>Marija Rešetar, OIB 54822677315</item>
      <item>Goran Jedličko, OIB 03491070415</item>
    </izvorni_sadrzaj>
    <derivirana_varijabla naziv="DomainObject.Predmet.OstaliListNazivFormatedOIB_1">
      <item>Marija Rešetar, OIB 54822677315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HOHLA SOLAR d.o.o.</izvorni_sadrzaj>
    <derivirana_varijabla naziv="DomainObject.Predmet.ProtustrankaIDrugi_1">HOHLA SOLAR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HOHLA SOLAR d.o.o., OIB 53079343454, Adama Alojzija Baričevića 20, 10291 Brdovec</izvorni_sadrzaj>
    <derivirana_varijabla naziv="DomainObject.Predmet.ProtustrankaIDrugiAdressOIB_1">HOHLA SOLAR d.o.o., OIB 53079343454, Adama Alojzija Baričevića 20,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HOHLA SOLAR d.o.o.</item>
      <item>Marija Rešetar</item>
      <item>vjerovnici</item>
      <item>Marija Rešetar</item>
      <item>Goran Jedličko</item>
    </izvorni_sadrzaj>
    <derivirana_varijabla naziv="DomainObject.Predmet.SudioniciListNaziv_1">
      <item>FINA Regionalni centar Zagreb</item>
      <item>HOHLA SOLAR d.o.o.</item>
      <item>Marija Rešetar</item>
      <item>vjerovnici</item>
      <item>Marija Rešetar</item>
      <item>Goran Jedličko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HOHLA SOLAR d.o.o., OIB 53079343454, Adama Alojzija Baričevića 20,10291 Brdovec</item>
      <item>Marija Rešetar, OIB 54822677315, Adama Alojzija Baričevića 20,10291 Brdovec</item>
      <item>vjerovnici</item>
      <item>Marija Rešetar, OIB 54822677315, Adama Alojzija Baričevića 20,10291 Brdovec</item>
      <item>Goran Jedličko, OIB 03491070415, Maksimirska 18,10000 Zagreb</item>
    </izvorni_sadrzaj>
    <derivirana_varijabla naziv="DomainObject.Predmet.SudioniciListAdressOIB_1">
      <item>FINA Regionalni centar Zagreb, OIB 85821130368, Trg svibanjskih žrtava 1995. br. 1,10000 Zagreb</item>
      <item>HOHLA SOLAR d.o.o., OIB 53079343454, Adama Alojzija Baričevića 20,10291 Brdovec</item>
      <item>Marija Rešetar, OIB 54822677315, Adama Alojzija Baričevića 20,10291 Brdovec</item>
      <item>vjerovnici</item>
      <item>Marija Rešetar, OIB 54822677315, Adama Alojzija Baričevića 20,10291 Brdovec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53079343454</item>
      <item>, OIB 54822677315</item>
      <item>, OIB null</item>
      <item>, OIB 54822677315</item>
      <item>, OIB 03491070415</item>
    </izvorni_sadrzaj>
    <derivirana_varijabla naziv="DomainObject.Predmet.SudioniciListNazivOIB_1">
      <item>, OIB 85821130368</item>
      <item>, OIB 53079343454</item>
      <item>, OIB 54822677315</item>
      <item>, OIB null</item>
      <item>, OIB 54822677315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3900</properties:Characters>
  <properties:Lines>84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2017-05-15T08:41:00Z</dcterms:created>
  <dc:creator>ksvajger</dc:creator>
  <cp:lastModifiedBy>Kristina Švajger</cp:lastModifiedBy>
  <cp:lastPrinted>2017-05-15T08:47:00Z</cp:lastPrinted>
  <dcterms:modified xmlns:xsi="http://www.w3.org/2001/XMLSchema-instance" xsi:type="dcterms:W3CDTF">2017-05-15T08:47:00Z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