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bc78" w14:paraId="b62bc7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82EE7">
        <w:rPr>
          <w:rFonts w:hAnsi="Times New Roman" w:ascii="Times New Roman"/>
        </w:rPr>
        <w:t>5026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82EE7" w:rsidRPr="00A82EE7">
        <w:rPr>
          <w:rFonts w:hAnsi="Times New Roman" w:ascii="Times New Roman"/>
        </w:rPr>
        <w:t>VERUTUM d.o.o. Sesvete, Novaka Vjenceslava 2, OIB: 86048889717, MBS: 080744412</w:t>
      </w:r>
      <w:r w:rsidR="00AA3B5D">
        <w:rPr>
          <w:rFonts w:hAnsi="Times New Roman" w:ascii="Times New Roman"/>
        </w:rPr>
        <w:t>, dana 2</w:t>
      </w:r>
      <w:r w:rsidR="00EA6258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82EE7" w:rsidRPr="00A82EE7">
        <w:rPr>
          <w:rFonts w:hAnsi="Times New Roman" w:ascii="Times New Roman"/>
        </w:rPr>
        <w:t>VERUTUM d.o.o. Sesvete, Novaka Vjenceslava 2, OIB: 86048889717, MBS: 080744412</w:t>
      </w:r>
      <w:r w:rsidR="00A82EE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82EE7">
        <w:rPr>
          <w:rFonts w:hAnsi="Times New Roman" w:ascii="Times New Roman"/>
        </w:rPr>
        <w:t>5026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EA6258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EA6258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EA6258" w:rsidP="00EA6258" w:rsidR="00EA625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EA6258" w:rsidP="00EA6258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D5A" w:rsidP="00A83AC6" w:rsidR="003F5D5A">
      <w:r>
        <w:separator/>
      </w:r>
    </w:p>
  </w:endnote>
  <w:endnote w:id="0" w:type="continuationSeparator">
    <w:p w:rsidRDefault="003F5D5A" w:rsidP="00A83AC6" w:rsidR="003F5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D5A" w:rsidP="00A83AC6" w:rsidR="003F5D5A">
      <w:r>
        <w:separator/>
      </w:r>
    </w:p>
  </w:footnote>
  <w:footnote w:id="0" w:type="continuationSeparator">
    <w:p w:rsidRDefault="003F5D5A" w:rsidP="00A83AC6" w:rsidR="003F5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25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82EE7">
      <w:rPr>
        <w:rFonts w:hAnsi="Times New Roman" w:ascii="Times New Roman"/>
      </w:rPr>
      <w:t>5026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3F5D5A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8D7571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6258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97B81-3817-4219-AD74-0FF76AFE5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2081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2017-06-27T10:03:00Z</dcterms:created>
  <dc:creator>Vesna Fundurulić Perišin</dc:creator>
  <cp:lastModifiedBy>Zlatka Plivelić</cp:lastModifiedBy>
  <cp:lastPrinted>2017-06-27T10:03:00Z</cp:lastPrinted>
  <dcterms:modified xmlns:xsi="http://www.w3.org/2001/XMLSchema-instance" xsi:type="dcterms:W3CDTF">2017-06-27T10:03:00Z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