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7003" w14:paraId="95c700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F906F8">
        <w:t>2625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3277AD">
        <w:t xml:space="preserve">Financijske agencije Regionalni centar Zagreb Podružnica Zagreb, Trg svibanjskih žrtava 1995. 1, za pokretanje skraćenog stečajnog postupka  nad dužnikom </w:t>
      </w:r>
      <w:r w:rsidR="00F906F8">
        <w:t>MAGNET PETRINJA d.o.o. za proizvodnju, trgovinu i usluge, Petrinja, Matije Reljkovića 98, MBS: 120011496, OIB: 33540557737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F906F8">
        <w:t>MAGNET PETRINJA d.o.o. za proizvodnju, trgovinu i usluge, Petrinja, Matije Reljkovića 98, MBS: 120011496, OIB: 33540557737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F906F8">
        <w:t>Ivan Čulić, Križevci, Ul. D. Grdenića 20, OIB: 28643153330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F906F8">
        <w:t>MAGNET PETRINJA d.o.o. za proizvodnju, trgovinu i usluge, Petrinja, Matije Reljkovića 98, MBS: 120011496, OIB: 33540557737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3277AD">
        <w:t>Zagreb</w:t>
      </w:r>
      <w:r>
        <w:t xml:space="preserve"> podnijela je dana </w:t>
      </w:r>
      <w:r w:rsidR="00F906F8">
        <w:t>13</w:t>
      </w:r>
      <w:r w:rsidR="003277AD">
        <w:t xml:space="preserve">. lipnja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F906F8">
        <w:t>MAGNET PETRINJA d.o.o. za proizvodnju, trgovinu i usluge, Petrinja, Matije Reljkovića 98, MBS: 120011496, OIB: 33540557737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F906F8">
        <w:t>2625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F906F8">
        <w:t>2625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277AD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7410A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06F8"/>
    <w:rsid w:val="00F92412"/>
    <w:rsid w:val="00FA18F0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A18F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A18F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8F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8F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A18F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A18F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8F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8F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2625</izvorni_sadrzaj>
    <derivirana_varijabla naziv="DomainObject.Predmet.Broj_1">2625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St-2625/2016</izvorni_sadrzaj>
    <derivirana_varijabla naziv="DomainObject.Predmet.OznakaBroj_1">St-2625/2016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PETRINJA d.o.o. za proizvodnju, trgovinu i usluge</izvorni_sadrzaj>
    <derivirana_varijabla naziv="DomainObject.Predmet.ProtustrankaFormated_1">  MAGNET PETRINJA d.o.o. za proizvodnju, trgovinu i usluge</derivirana_varijabla>
  </DomainObject.Predmet.ProtustrankaFormated>
  <DomainObject.Predmet.ProtustrankaFormatedOIB>
    <izvorni_sadrzaj>  MAGNET PETRINJA d.o.o. za proizvodnju, trgovinu i usluge, OIB 33540557737</izvorni_sadrzaj>
    <derivirana_varijabla naziv="DomainObject.Predmet.ProtustrankaFormatedOIB_1">  MAGNET PETRINJA d.o.o. za proizvodnju, trgovinu i usluge, OIB 33540557737</derivirana_varijabla>
  </DomainObject.Predmet.ProtustrankaFormatedOIB>
  <DomainObject.Predmet.ProtustrankaFormatedWithAdress>
    <izvorni_sadrzaj> MAGNET PETRINJA d.o.o. za proizvodnju, trgovinu i usluge, Matije Reljkovića 98, 44250 Petrinja</izvorni_sadrzaj>
    <derivirana_varijabla naziv="DomainObject.Predmet.ProtustrankaFormatedWithAdress_1"> MAGNET PETRINJA d.o.o. za proizvodnju, trgovinu i usluge, Matije Reljkovića 98, 44250 Petrinja</derivirana_varijabla>
  </DomainObject.Predmet.ProtustrankaFormatedWithAdress>
  <DomainObject.Predmet.ProtustrankaFormatedWithAdressOIB>
    <izvorni_sadrzaj> MAGNET PETRINJA d.o.o. za proizvodnju, trgovinu i usluge, OIB 33540557737, Matije Reljkovića 98, 44250 Petrinja</izvorni_sadrzaj>
    <derivirana_varijabla naziv="DomainObject.Predmet.ProtustrankaFormatedWithAdressOIB_1"> MAGNET PETRINJA d.o.o. za proizvodnju, trgovinu i usluge, OIB 33540557737, Matije Reljkovića 98, 44250 Petrinja</derivirana_varijabla>
  </DomainObject.Predmet.ProtustrankaFormatedWithAdressOIB>
  <DomainObject.Predmet.ProtustrankaWithAdress>
    <izvorni_sadrzaj>MAGNET PETRINJA d.o.o. za proizvodnju, trgovinu i usluge Matije Reljkovića 98, 44250 Petrinja</izvorni_sadrzaj>
    <derivirana_varijabla naziv="DomainObject.Predmet.ProtustrankaWithAdress_1">MAGNET PETRINJA d.o.o. za proizvodnju, trgovinu i usluge Matije Reljkovića 98, 44250 Petrinja</derivirana_varijabla>
  </DomainObject.Predmet.ProtustrankaWithAdress>
  <DomainObject.Predmet.ProtustrankaWithAdressOIB>
    <izvorni_sadrzaj>MAGNET PETRINJA d.o.o. za proizvodnju, trgovinu i usluge, OIB 33540557737, Matije Reljkovića 98, 44250 Petrinja</izvorni_sadrzaj>
    <derivirana_varijabla naziv="DomainObject.Predmet.ProtustrankaWithAdressOIB_1">MAGNET PETRINJA d.o.o. za proizvodnju, trgovinu i usluge, OIB 33540557737, Matije Reljkovića 98, 44250 Petrinja</derivirana_varijabla>
  </DomainObject.Predmet.ProtustrankaWithAdressOIB>
  <DomainObject.Predmet.ProtustrankaNazivFormated>
    <izvorni_sadrzaj>MAGNET PETRINJA d.o.o. za proizvodnju, trgovinu i usluge</izvorni_sadrzaj>
    <derivirana_varijabla naziv="DomainObject.Predmet.ProtustrankaNazivFormated_1">MAGNET PETRINJA d.o.o. za proizvodnju, trgovinu i usluge</derivirana_varijabla>
  </DomainObject.Predmet.ProtustrankaNazivFormated>
  <DomainObject.Predmet.ProtustrankaNazivFormatedOIB>
    <izvorni_sadrzaj>MAGNET PETRINJA d.o.o. za proizvodnju, trgovinu i usluge, OIB 33540557737</izvorni_sadrzaj>
    <derivirana_varijabla naziv="DomainObject.Predmet.ProtustrankaNazivFormatedOIB_1">MAGNET PETRINJA d.o.o. za proizvodnju, trgovinu i usluge, OIB 33540557737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MAGNET PETRINJA d.o.o. za proizvodnju, trgovinu i usluge</item>
    </izvorni_sadrzaj>
    <derivirana_varijabla naziv="DomainObject.Predmet.ProtuStrankaListFormated_1">
      <item>MAGNET PETRINJA d.o.o. za proizvodnju, trgovinu i usluge</item>
    </derivirana_varijabla>
  </DomainObject.Predmet.ProtuStrankaListFormated>
  <DomainObject.Predmet.ProtuStrankaListFormatedOIB>
    <izvorni_sadrzaj>
      <item>MAGNET PETRINJA d.o.o. za proizvodnju, trgovinu i usluge, OIB 33540557737</item>
    </izvorni_sadrzaj>
    <derivirana_varijabla naziv="DomainObject.Predmet.ProtuStrankaListFormatedOIB_1">
      <item>MAGNET PETRINJA d.o.o. za proizvodnju, trgovinu i usluge, OIB 33540557737</item>
    </derivirana_varijabla>
  </DomainObject.Predmet.ProtuStrankaListFormatedOIB>
  <DomainObject.Predmet.ProtuStrankaListFormatedWithAdress>
    <izvorni_sadrzaj>
      <item>MAGNET PETRINJA d.o.o. za proizvodnju, trgovinu i usluge, Matije Reljkovića 98, 44250 Petrinja</item>
    </izvorni_sadrzaj>
    <derivirana_varijabla naziv="DomainObject.Predmet.ProtuStrankaListFormatedWithAdress_1">
      <item>MAGNET PETRINJA d.o.o. za proizvodnju, trgovinu i usluge, Matije Reljkovića 98, 44250 Petrinja</item>
    </derivirana_varijabla>
  </DomainObject.Predmet.ProtuStrankaListFormatedWithAdress>
  <DomainObject.Predmet.ProtuStrankaListFormatedWithAdressOIB>
    <izvorni_sadrzaj>
      <item>MAGNET PETRINJA d.o.o. za proizvodnju, trgovinu i usluge, OIB 33540557737, Matije Reljkovića 98, 44250 Petrinja</item>
    </izvorni_sadrzaj>
    <derivirana_varijabla naziv="DomainObject.Predmet.ProtuStrankaListFormatedWithAdressOIB_1">
      <item>MAGNET PETRINJA d.o.o. za proizvodnju, trgovinu i usluge, OIB 33540557737, Matije Reljkovića 98, 44250 Petrinja</item>
    </derivirana_varijabla>
  </DomainObject.Predmet.ProtuStrankaListFormatedWithAdressOIB>
  <DomainObject.Predmet.ProtuStrankaListNazivFormated>
    <izvorni_sadrzaj>
      <item>MAGNET PETRINJA d.o.o. za proizvodnju, trgovinu i usluge</item>
    </izvorni_sadrzaj>
    <derivirana_varijabla naziv="DomainObject.Predmet.ProtuStrankaListNazivFormated_1">
      <item>MAGNET PETRINJA d.o.o. za proizvodnju, trgovinu i usluge</item>
    </derivirana_varijabla>
  </DomainObject.Predmet.ProtuStrankaListNazivFormated>
  <DomainObject.Predmet.ProtuStrankaListNazivFormatedOIB>
    <izvorni_sadrzaj>
      <item>MAGNET PETRINJA d.o.o. za proizvodnju, trgovinu i usluge, OIB 33540557737</item>
    </izvorni_sadrzaj>
    <derivirana_varijabla naziv="DomainObject.Predmet.ProtuStrankaListNazivFormatedOIB_1">
      <item>MAGNET PETRINJA d.o.o. za proizvodnju, trgovinu i usluge, OIB 33540557737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MAGNET PETRINJA d.o.o. za proizvodnju, trgovinu i usluge</izvorni_sadrzaj>
    <derivirana_varijabla naziv="DomainObject.Predmet.ProtustrankaIDrugi_1">MAGNET PETRINJA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MAGNET PETRINJA d.o.o. za proizvodnju, trgovinu i usluge, OIB 33540557737, Matije Reljkovića 98, 44250 Petrinja</izvorni_sadrzaj>
    <derivirana_varijabla naziv="DomainObject.Predmet.ProtustrankaIDrugiAdressOIB_1">MAGNET PETRINJA d.o.o. za proizvodnju, trgovinu i usluge, OIB 33540557737, Matije Reljkovića 98,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 PETRINJA d.o.o. za proizvodnju, trgovinu i usluge</item>
      <item>FINA Regionalni centar Zagreb</item>
    </izvorni_sadrzaj>
    <derivirana_varijabla naziv="DomainObject.Predmet.SudioniciListNaziv_1">
      <item>MAGNET PETRINJA d.o.o. za proizvodnju, trgovinu i usluge</item>
      <item>FINA Regionalni centar Zagreb</item>
    </derivirana_varijabla>
  </DomainObject.Predmet.SudioniciListNaziv>
  <DomainObject.Predmet.SudioniciListAdressOIB>
    <izvorni_sadrzaj>
      <item>MAGNET PETRINJA d.o.o. za proizvodnju, trgovinu i usluge, OIB 33540557737, Matije Reljkovića 98,44250 Petrinja</item>
      <item>FINA Regionalni centar Zagreb, OIB 85821130368, Trg svibanjskih žrtava 1995. br. 1,10000 Zagreb</item>
    </izvorni_sadrzaj>
    <derivirana_varijabla naziv="DomainObject.Predmet.SudioniciListAdressOIB_1">
      <item>MAGNET PETRINJA d.o.o. za proizvodnju, trgovinu i usluge, OIB 33540557737, Matije Reljkovića 98,44250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33540557737</item>
      <item>, OIB 85821130368</item>
    </izvorni_sadrzaj>
    <derivirana_varijabla naziv="DomainObject.Predmet.SudioniciListNazivOIB_1">
      <item>, OIB 33540557737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36D51-3FBD-41D0-AC2D-A55EF849F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2331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2016-12-19T08:15:00Z</dcterms:created>
  <dc:creator>korisnik</dc:creator>
  <cp:lastModifiedBy>Žana Bem</cp:lastModifiedBy>
  <cp:lastPrinted>2016-12-19T06:58:00Z</cp:lastPrinted>
  <dcterms:modified xmlns:xsi="http://www.w3.org/2001/XMLSchema-instance" xsi:type="dcterms:W3CDTF">2016-12-19T08:17:00Z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