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06f0" w14:paraId="61906f0" w:rsidRDefault="009A7988" w:rsidP="009A7988" w:rsidR="009A7988" w:rsidRPr="00DF0AF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72AEE">
        <w:rPr>
          <w:rFonts w:cs="Times New Roman" w:hAnsi="Times New Roman" w:ascii="Times New Roman"/>
          <w:sz w:val="24"/>
          <w:szCs w:val="24"/>
        </w:rPr>
        <w:t>Poslovni broj: Sp-3</w:t>
      </w:r>
      <w:r w:rsidRPr="00DF0AFB">
        <w:rPr>
          <w:rFonts w:cs="Times New Roman" w:hAnsi="Times New Roman" w:ascii="Times New Roman"/>
          <w:sz w:val="24"/>
          <w:szCs w:val="24"/>
        </w:rPr>
        <w:t>/16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C72AEE">
        <w:rPr>
          <w:rFonts w:cs="Times New Roman" w:hAnsi="Times New Roman" w:ascii="Times New Roman"/>
          <w:sz w:val="24"/>
          <w:szCs w:val="24"/>
        </w:rPr>
        <w:t xml:space="preserve">MARKO MARIJANOVIĆ OIB: 03691483117, Split, Prvih hrvatskih redarstvenika 18, </w:t>
      </w:r>
      <w:r w:rsidR="00DF0AFB" w:rsidRPr="00DF0AFB">
        <w:rPr>
          <w:rFonts w:cs="Times New Roman" w:hAnsi="Times New Roman" w:ascii="Times New Roman"/>
          <w:sz w:val="24"/>
          <w:szCs w:val="24"/>
        </w:rPr>
        <w:t>radi stečaja potrošača, dana 17</w:t>
      </w:r>
      <w:r w:rsidRPr="00DF0AFB">
        <w:rPr>
          <w:rFonts w:cs="Times New Roman" w:hAnsi="Times New Roman" w:ascii="Times New Roman"/>
          <w:sz w:val="24"/>
          <w:szCs w:val="24"/>
        </w:rPr>
        <w:t xml:space="preserve">.veljače 2017.g.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P O Z I V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        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C72AEE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03.svibnja  2017.g. u 9,0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C72AEE" w:rsidP="00BA6DAC" w:rsidR="00BA6DAC" w:rsidRPr="00DF4CB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Sanda Škoro, OIB: 71702504010, Split, Ivana Gudelja 38</w:t>
      </w:r>
      <w:r w:rsidR="00BA6DAC" w:rsidRPr="00DF4CB5">
        <w:rPr>
          <w:rFonts w:cs="Times New Roman" w:hAnsi="Times New Roman" w:ascii="Times New Roman"/>
        </w:rPr>
        <w:t>,</w:t>
      </w:r>
    </w:p>
    <w:p w:rsidRDefault="00DF4CB5" w:rsidP="00DF4CB5" w:rsid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4CB5">
        <w:rPr>
          <w:rFonts w:cs="Times New Roman" w:hAnsi="Times New Roman" w:ascii="Times New Roman"/>
        </w:rPr>
        <w:t xml:space="preserve">REPUBLIKA HRVATSKA, </w:t>
      </w:r>
      <w:r w:rsidR="00C72AEE">
        <w:rPr>
          <w:rFonts w:cs="Times New Roman" w:hAnsi="Times New Roman" w:ascii="Times New Roman"/>
        </w:rPr>
        <w:t xml:space="preserve">Općinski sud u Splitu, ex vojarna sv.Križ, Dračevac, Split, </w:t>
      </w:r>
      <w:r w:rsidRPr="00DF4CB5">
        <w:rPr>
          <w:rFonts w:cs="Times New Roman" w:hAnsi="Times New Roman" w:ascii="Times New Roman"/>
        </w:rPr>
        <w:t xml:space="preserve">  OIB: 18683136487</w:t>
      </w:r>
    </w:p>
    <w:p w:rsidRDefault="00C72AEE" w:rsidP="00DF4CB5" w:rsidR="00C72AEE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Financijska agencija, OIB: 85821130368, Ulica Grada Vukovara 70, Zagreb</w:t>
      </w:r>
    </w:p>
    <w:p w:rsidRDefault="00DF4CB5" w:rsidP="00DF4CB5" w:rsidR="00DF4CB5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4CB5">
        <w:rPr>
          <w:rFonts w:cs="Times New Roman" w:hAnsi="Times New Roman" w:ascii="Times New Roman"/>
        </w:rPr>
        <w:t>ZAGREBAČKA BANKA d.d., Zagreb, Trg bana J.Jelačića 10, OIB: 92963223473</w:t>
      </w:r>
    </w:p>
    <w:p w:rsidRDefault="00DF4CB5" w:rsidP="00DF4CB5" w:rsidR="00DF4CB5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4CB5">
        <w:rPr>
          <w:rFonts w:cs="Times New Roman" w:hAnsi="Times New Roman" w:ascii="Times New Roman"/>
        </w:rPr>
        <w:t>PBZ d.d., Radnička cesta 50, Zagreb, OIB: 02535697732</w:t>
      </w:r>
    </w:p>
    <w:p w:rsidRDefault="00DF4CB5" w:rsidP="00DF4CB5" w:rsidR="00DF4CB5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4CB5">
        <w:rPr>
          <w:rFonts w:cs="Times New Roman" w:hAnsi="Times New Roman" w:ascii="Times New Roman"/>
        </w:rPr>
        <w:t>ERSTE&amp;STEIERMARKISCHE BANK d.d. Jadranski trg 3a, Rijeka, OIB: 23057039320</w:t>
      </w:r>
    </w:p>
    <w:p w:rsidRDefault="00DF4CB5" w:rsidP="00DF4CB5" w:rsidR="00DF4CB5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B2 HOLDING KAPITAL d.o.o., Zagreb, Radnička cesta 41, OIB: 57509775367</w:t>
      </w:r>
    </w:p>
    <w:p w:rsidRDefault="00DF0AFB" w:rsidP="00DF0AFB" w:rsidR="00DF0AFB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Na ročište se poziva i dužnik – potrošač </w:t>
      </w:r>
      <w:r w:rsidR="00C72AEE">
        <w:rPr>
          <w:rFonts w:cs="Times New Roman" w:hAnsi="Times New Roman" w:ascii="Times New Roman"/>
          <w:sz w:val="24"/>
          <w:szCs w:val="24"/>
        </w:rPr>
        <w:t xml:space="preserve">Marko Marijanović </w:t>
      </w:r>
      <w:r w:rsidRPr="00DF0AFB">
        <w:rPr>
          <w:rFonts w:cs="Times New Roman" w:hAnsi="Times New Roman" w:ascii="Times New Roman"/>
          <w:sz w:val="24"/>
          <w:szCs w:val="24"/>
        </w:rPr>
        <w:t xml:space="preserve"> OSOBNO RADI SASLUŠANJA. </w:t>
      </w:r>
    </w:p>
    <w:p w:rsidRDefault="00DF0AFB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U Splitu, dana 17.veljače 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D3B7C"/>
    <w:rsid w:val="001778C7"/>
    <w:rsid w:val="00182C56"/>
    <w:rsid w:val="001B28C4"/>
    <w:rsid w:val="001D17E8"/>
    <w:rsid w:val="001E4D89"/>
    <w:rsid w:val="001F4D82"/>
    <w:rsid w:val="00240D92"/>
    <w:rsid w:val="002D19B7"/>
    <w:rsid w:val="003F28D1"/>
    <w:rsid w:val="00420CB4"/>
    <w:rsid w:val="00494346"/>
    <w:rsid w:val="0058672B"/>
    <w:rsid w:val="00593572"/>
    <w:rsid w:val="00597898"/>
    <w:rsid w:val="005F236C"/>
    <w:rsid w:val="00613C32"/>
    <w:rsid w:val="006F2189"/>
    <w:rsid w:val="0072481D"/>
    <w:rsid w:val="00747080"/>
    <w:rsid w:val="007C4774"/>
    <w:rsid w:val="0094618C"/>
    <w:rsid w:val="009A7988"/>
    <w:rsid w:val="00A23522"/>
    <w:rsid w:val="00AE28F4"/>
    <w:rsid w:val="00AE6106"/>
    <w:rsid w:val="00B569CD"/>
    <w:rsid w:val="00BA679F"/>
    <w:rsid w:val="00BA6DAC"/>
    <w:rsid w:val="00BB5A9E"/>
    <w:rsid w:val="00BC1F7E"/>
    <w:rsid w:val="00C250B3"/>
    <w:rsid w:val="00C30C4B"/>
    <w:rsid w:val="00C72AEE"/>
    <w:rsid w:val="00CC1D0F"/>
    <w:rsid w:val="00CF61E3"/>
    <w:rsid w:val="00DF0AFB"/>
    <w:rsid w:val="00DF4CB5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0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C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C4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C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C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0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C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C4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C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C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otvaranjem postupka stečaja potrošača</izvorni_sadrzaj>
    <derivirana_varijabla naziv="DomainObject.Predmet.Opis_1">Zahtjev za otvaranjem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OBRAČUNSKI LIST NA IZNOS OD 1.000,00 kn - ref. 3. 11 .2016</izvorni_sadrzaj>
    <derivirana_varijabla naziv="DomainObject.Predmet.PrimjedbaSuca_1">OBRAČUNSKI LIST NA IZNOS OD 1.000,00 kn - ref. 3. 11 .2016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Marijanović</izvorni_sadrzaj>
    <derivirana_varijabla naziv="DomainObject.Predmet.StrankaFormated_1">  Marko Marijanović</derivirana_varijabla>
  </DomainObject.Predmet.StrankaFormated>
  <DomainObject.Predmet.StrankaFormatedOIB>
    <izvorni_sadrzaj>  Marko Marijanović, OIB 03691483117</izvorni_sadrzaj>
    <derivirana_varijabla naziv="DomainObject.Predmet.StrankaFormatedOIB_1">  Marko Marijanović, OIB 03691483117</derivirana_varijabla>
  </DomainObject.Predmet.StrankaFormatedOIB>
  <DomainObject.Predmet.StrankaFormatedWithAdress>
    <izvorni_sadrzaj> Marko Marijanović, Prvih Hrvat.redarstvenika 18, 21000 Split</izvorni_sadrzaj>
    <derivirana_varijabla naziv="DomainObject.Predmet.StrankaFormatedWithAdress_1"> Marko Marijanović, Prvih Hrvat.redarstvenika 18, 21000 Split</derivirana_varijabla>
  </DomainObject.Predmet.StrankaFormatedWithAdress>
  <DomainObject.Predmet.StrankaFormatedWithAdressOIB>
    <izvorni_sadrzaj> Marko Marijanović, OIB 03691483117, Prvih Hrvat.redarstvenika 18, 21000 Split</izvorni_sadrzaj>
    <derivirana_varijabla naziv="DomainObject.Predmet.StrankaFormatedWithAdressOIB_1"> Marko Marijanović, OIB 03691483117, Prvih Hrvat.redarstvenika 18, 21000 Split</derivirana_varijabla>
  </DomainObject.Predmet.StrankaFormatedWithAdressOIB>
  <DomainObject.Predmet.StrankaWithAdress>
    <izvorni_sadrzaj>Marko Marijanović Prvih Hrvat.redarstvenika 18,21000 Split</izvorni_sadrzaj>
    <derivirana_varijabla naziv="DomainObject.Predmet.StrankaWithAdress_1">Marko Marijanović Prvih Hrvat.redarstvenika 18,21000 Split</derivirana_varijabla>
  </DomainObject.Predmet.StrankaWithAdress>
  <DomainObject.Predmet.StrankaWithAdressOIB>
    <izvorni_sadrzaj>Marko Marijanović, OIB 03691483117, Prvih Hrvat.redarstvenika 18,21000 Split</izvorni_sadrzaj>
    <derivirana_varijabla naziv="DomainObject.Predmet.StrankaWithAdressOIB_1">Marko Marijanović, OIB 03691483117, Prvih Hrvat.redarstvenika 18,21000 Split</derivirana_varijabla>
  </DomainObject.Predmet.StrankaWithAdressOIB>
  <DomainObject.Predmet.StrankaNazivFormated>
    <izvorni_sadrzaj>Marko Marijanović</izvorni_sadrzaj>
    <derivirana_varijabla naziv="DomainObject.Predmet.StrankaNazivFormated_1">Marko Marijanović</derivirana_varijabla>
  </DomainObject.Predmet.StrankaNazivFormated>
  <DomainObject.Predmet.StrankaNazivFormatedOIB>
    <izvorni_sadrzaj>Marko Marijanović, OIB 03691483117</izvorni_sadrzaj>
    <derivirana_varijabla naziv="DomainObject.Predmet.StrankaNazivFormatedOIB_1">Marko Marijanović, OIB 03691483117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Marko Marijanović</item>
    </izvorni_sadrzaj>
    <derivirana_varijabla naziv="DomainObject.Predmet.StrankaListFormated_1">
      <item>Marko Marijanović</item>
    </derivirana_varijabla>
  </DomainObject.Predmet.StrankaListFormated>
  <DomainObject.Predmet.StrankaListFormatedOIB>
    <izvorni_sadrzaj>
      <item>Marko Marijanović, OIB 03691483117</item>
    </izvorni_sadrzaj>
    <derivirana_varijabla naziv="DomainObject.Predmet.StrankaListFormatedOIB_1">
      <item>Marko Marijanović, OIB 03691483117</item>
    </derivirana_varijabla>
  </DomainObject.Predmet.StrankaListFormatedOIB>
  <DomainObject.Predmet.StrankaListFormatedWithAdress>
    <izvorni_sadrzaj>
      <item>Marko Marijanović, Prvih Hrvat.redarstvenika 18, 21000 Split</item>
    </izvorni_sadrzaj>
    <derivirana_varijabla naziv="DomainObject.Predmet.StrankaListFormatedWithAdress_1">
      <item>Marko Marijanović, Prvih Hrvat.redarstvenika 18, 21000 Split</item>
    </derivirana_varijabla>
  </DomainObject.Predmet.StrankaListFormatedWithAdress>
  <DomainObject.Predmet.StrankaListFormatedWithAdressOIB>
    <izvorni_sadrzaj>
      <item>Marko Marijanović, OIB 03691483117, Prvih Hrvat.redarstvenika 18, 21000 Split</item>
    </izvorni_sadrzaj>
    <derivirana_varijabla naziv="DomainObject.Predmet.StrankaListFormatedWithAdressOIB_1">
      <item>Marko Marijanović, OIB 03691483117, Prvih Hrvat.redarstvenika 18, 21000 Split</item>
    </derivirana_varijabla>
  </DomainObject.Predmet.StrankaListFormatedWithAdressOIB>
  <DomainObject.Predmet.StrankaListNazivFormated>
    <izvorni_sadrzaj>
      <item>Marko Marijanović</item>
    </izvorni_sadrzaj>
    <derivirana_varijabla naziv="DomainObject.Predmet.StrankaListNazivFormated_1">
      <item>Marko Marijanović</item>
    </derivirana_varijabla>
  </DomainObject.Predmet.StrankaListNazivFormated>
  <DomainObject.Predmet.StrankaListNazivFormatedOIB>
    <izvorni_sadrzaj>
      <item>Marko Marijanović, OIB 03691483117</item>
    </izvorni_sadrzaj>
    <derivirana_varijabla naziv="DomainObject.Predmet.StrankaListNazivFormatedOIB_1">
      <item>Marko Marijanović, OIB 03691483117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Marijanović</izvorni_sadrzaj>
    <derivirana_varijabla naziv="DomainObject.Predmet.StrankaIDrugi_1">Marko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Marijanović, OIB 03691483117, Prvih Hrvat.redarstvenika 18, 21000 Split</izvorni_sadrzaj>
    <derivirana_varijabla naziv="DomainObject.Predmet.StrankaIDrugiAdressOIB_1">Marko Marijanović, OIB 03691483117, Prvih Hrvat.redarstvenika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Marijanović</item>
    </izvorni_sadrzaj>
    <derivirana_varijabla naziv="DomainObject.Predmet.SudioniciListNaziv_1">
      <item>Marko Marijanović</item>
    </derivirana_varijabla>
  </DomainObject.Predmet.SudioniciListNaziv>
  <DomainObject.Predmet.SudioniciListAdressOIB>
    <izvorni_sadrzaj>
      <item>Marko Marijanović, OIB 03691483117, Prvih Hrvat.redarstvenika 18,21000 Split</item>
    </izvorni_sadrzaj>
    <derivirana_varijabla naziv="DomainObject.Predmet.SudioniciListAdressOIB_1">
      <item>Marko Marijanović, OIB 03691483117, Prvih Hrvat.redarstvenika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03691483117</item>
    </izvorni_sadrzaj>
    <derivirana_varijabla naziv="DomainObject.Predmet.SudioniciListNazivOIB_1">
      <item>, OIB 03691483117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1130</properties:Characters>
  <properties:Lines>29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2017-02-16T11:24:00Z</dcterms:created>
  <dc:creator>Božena Semren</dc:creator>
  <cp:lastModifiedBy>Božena Semren</cp:lastModifiedBy>
  <cp:lastPrinted>2017-02-17T09:39:00Z</cp:lastPrinted>
  <dcterms:modified xmlns:xsi="http://www.w3.org/2001/XMLSchema-instance" xsi:type="dcterms:W3CDTF">2017-02-17T09:39:00Z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