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0f5d" w14:paraId="f720f5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11F30">
        <w:rPr>
          <w:sz w:val="24"/>
          <w:szCs w:val="24"/>
          <w:lang w:val="hr-HR"/>
        </w:rPr>
        <w:t>84</w:t>
      </w:r>
      <w:r w:rsidR="00B60449">
        <w:rPr>
          <w:sz w:val="24"/>
          <w:szCs w:val="24"/>
          <w:lang w:val="hr-HR"/>
        </w:rPr>
        <w:t>4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B60449">
        <w:t>RIMALE j.d.o.o., Benkovac, Ivana Meštrovića 8, OIB: 65893793311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311F30">
        <w:rPr>
          <w:szCs w:val="24"/>
        </w:rPr>
        <w:t>16. lipnja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B93154">
        <w:rPr>
          <w:sz w:val="24"/>
          <w:szCs w:val="24"/>
          <w:lang w:val="hr-HR"/>
        </w:rPr>
        <w:t>LJULJETA ĐEVELJE</w:t>
      </w:r>
      <w:r w:rsidR="00B60449">
        <w:rPr>
          <w:sz w:val="24"/>
          <w:szCs w:val="24"/>
          <w:lang w:val="hr-HR"/>
        </w:rPr>
        <w:t>KAJ, Benkovac, Ivana Meštrovića 8, OIB: 48251066992</w:t>
      </w:r>
      <w:r w:rsidR="00311F3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60449">
        <w:rPr>
          <w:sz w:val="24"/>
          <w:szCs w:val="24"/>
          <w:lang w:val="hr-HR"/>
        </w:rPr>
        <w:t>844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11F30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11F30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B60449" w:rsidR="00B60449" w:rsidRPr="00B6044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B60449" w:rsidRPr="00B60449">
        <w:rPr>
          <w:sz w:val="24"/>
          <w:szCs w:val="24"/>
        </w:rPr>
        <w:t>RIMALE j.d.o.o., Benkovac</w:t>
      </w:r>
      <w:r w:rsidR="00B60449" w:rsidRPr="00B60449">
        <w:rPr>
          <w:sz w:val="24"/>
          <w:szCs w:val="24"/>
          <w:lang w:val="hr-HR"/>
        </w:rPr>
        <w:t>.</w:t>
      </w:r>
    </w:p>
    <w:p w:rsidRDefault="0049238A" w:rsidP="00B60449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11F30">
        <w:rPr>
          <w:sz w:val="24"/>
          <w:szCs w:val="24"/>
          <w:lang w:val="hr-HR"/>
        </w:rPr>
        <w:t>16. lipnja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311F30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11F30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B60449">
        <w:rPr>
          <w:szCs w:val="24"/>
        </w:rPr>
        <w:t xml:space="preserve">LJULJETA ĐEVELJAKAJ, Benkovac, Ivana Meštrovića 8 </w:t>
      </w:r>
      <w:r w:rsidR="00311F30">
        <w:rPr>
          <w:szCs w:val="24"/>
        </w:rPr>
        <w:t>i na e-oglasnu ploču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5100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B60449">
      <w:rPr>
        <w:sz w:val="24"/>
        <w:szCs w:val="24"/>
        <w:lang w:val="hr-HR"/>
      </w:rPr>
      <w:t>844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11617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100C"/>
    <w:rsid w:val="00256749"/>
    <w:rsid w:val="0027022E"/>
    <w:rsid w:val="00274249"/>
    <w:rsid w:val="002806C2"/>
    <w:rsid w:val="002877F3"/>
    <w:rsid w:val="002D33E5"/>
    <w:rsid w:val="003022F7"/>
    <w:rsid w:val="00311F30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6319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60449"/>
    <w:rsid w:val="00B729F7"/>
    <w:rsid w:val="00B76A41"/>
    <w:rsid w:val="00B83E7A"/>
    <w:rsid w:val="00B93154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1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0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0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0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0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1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0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0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0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0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RIMALE jednostavno društvo s ograničenom odgovornošću za usluge</izvorni_sadrzaj>
    <derivirana_varijabla naziv="DomainObject.Predmet.ProtustrankaFormated_1">  RIMALE jednostavno društvo s ograničenom odgovornošću za usluge</derivirana_varijabla>
  </DomainObject.Predmet.ProtustrankaFormated>
  <DomainObject.Predmet.ProtustrankaFormatedOIB>
    <izvorni_sadrzaj>  RIMALE jednostavno društvo s ograničenom odgovornošću za usluge, OIB 65893793311</izvorni_sadrzaj>
    <derivirana_varijabla naziv="DomainObject.Predmet.ProtustrankaFormatedOIB_1">  RIMALE jednostavno društvo s ograničenom odgovornošću za usluge, OIB 65893793311</derivirana_varijabla>
  </DomainObject.Predmet.ProtustrankaFormatedOIB>
  <DomainObject.Predmet.ProtustrankaFormatedWithAdress>
    <izvorni_sadrzaj> RIMALE jednostavno društvo s ograničenom odgovornošću za usluge, Ivana Meštrovića 8, 23420 Benkovac</izvorni_sadrzaj>
    <derivirana_varijabla naziv="DomainObject.Predmet.ProtustrankaFormatedWithAdress_1"> RIMALE jednostavno društvo s ograničenom odgovornošću za usluge, Ivana Meštrovića 8, 23420 Benkovac</derivirana_varijabla>
  </DomainObject.Predmet.ProtustrankaFormatedWithAdress>
  <DomainObject.Predmet.ProtustrankaFormatedWithAdressOIB>
    <izvorni_sadrzaj> RIMALE jednostavno društvo s ograničenom odgovornošću za usluge, OIB 65893793311, Ivana Meštrovića 8, 23420 Benkovac</izvorni_sadrzaj>
    <derivirana_varijabla naziv="DomainObject.Predmet.ProtustrankaFormatedWithAdressOIB_1"> RIMALE jednostavno društvo s ograničenom odgovornošću za usluge, OIB 65893793311, Ivana Meštrovića 8, 23420 Benkovac</derivirana_varijabla>
  </DomainObject.Predmet.ProtustrankaFormatedWithAdressOIB>
  <DomainObject.Predmet.ProtustrankaWithAdress>
    <izvorni_sadrzaj>RIMALE jednostavno društvo s ograničenom odgovornošću za usluge Ivana Meštrovića 8, 23420 Benkovac</izvorni_sadrzaj>
    <derivirana_varijabla naziv="DomainObject.Predmet.ProtustrankaWithAdress_1">RIMALE jednostavno društvo s ograničenom odgovornošću za usluge Ivana Meštrovića 8, 23420 Benkovac</derivirana_varijabla>
  </DomainObject.Predmet.ProtustrankaWithAdress>
  <DomainObject.Predmet.ProtustrankaWithAdressOIB>
    <izvorni_sadrzaj>RIMALE jednostavno društvo s ograničenom odgovornošću za usluge, OIB 65893793311, Ivana Meštrovića 8, 23420 Benkovac</izvorni_sadrzaj>
    <derivirana_varijabla naziv="DomainObject.Predmet.ProtustrankaWithAdressOIB_1">RIMALE jednostavno društvo s ograničenom odgovornošću za usluge, OIB 65893793311, Ivana Meštrovića 8, 23420 Benkovac</derivirana_varijabla>
  </DomainObject.Predmet.ProtustrankaWithAdressOIB>
  <DomainObject.Predmet.ProtustrankaNazivFormated>
    <izvorni_sadrzaj>RIMALE jednostavno društvo s ograničenom odgovornošću za usluge</izvorni_sadrzaj>
    <derivirana_varijabla naziv="DomainObject.Predmet.ProtustrankaNazivFormated_1">RIMALE jednostavno društvo s ograničenom odgovornošću za usluge</derivirana_varijabla>
  </DomainObject.Predmet.ProtustrankaNazivFormated>
  <DomainObject.Predmet.ProtustrankaNazivFormatedOIB>
    <izvorni_sadrzaj>RIMALE jednostavno društvo s ograničenom odgovornošću za usluge, OIB 65893793311</izvorni_sadrzaj>
    <derivirana_varijabla naziv="DomainObject.Predmet.ProtustrankaNazivFormatedOIB_1">RIMALE jednostavno društvo s ograničenom odgovornošću za usluge, OIB 65893793311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43820.08</izvorni_sadrzaj>
    <derivirana_varijabla naziv="DomainObject.Predmet.TrenutnaVrijednost_1">43820.08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RIMALE jednostavno društvo s ograničenom odgovornošću za usluge</item>
    </izvorni_sadrzaj>
    <derivirana_varijabla naziv="DomainObject.Predmet.ProtuStrankaListFormated_1">
      <item>RIMALE jednostavno društvo s ograničenom odgovornošću za usluge</item>
    </derivirana_varijabla>
  </DomainObject.Predmet.ProtuStrankaListFormated>
  <DomainObject.Predmet.ProtuStrankaListFormatedOIB>
    <izvorni_sadrzaj>
      <item>RIMALE jednostavno društvo s ograničenom odgovornošću za usluge, OIB 65893793311</item>
    </izvorni_sadrzaj>
    <derivirana_varijabla naziv="DomainObject.Predmet.ProtuStrankaListFormatedOIB_1">
      <item>RIMALE jednostavno društvo s ograničenom odgovornošću za usluge, OIB 65893793311</item>
    </derivirana_varijabla>
  </DomainObject.Predmet.ProtuStrankaListFormatedOIB>
  <DomainObject.Predmet.ProtuStrankaListFormatedWithAdress>
    <izvorni_sadrzaj>
      <item>RIMALE jednostavno društvo s ograničenom odgovornošću za usluge, Ivana Meštrovića 8, 23420 Benkovac</item>
    </izvorni_sadrzaj>
    <derivirana_varijabla naziv="DomainObject.Predmet.ProtuStrankaListFormatedWithAdress_1">
      <item>RIMALE jednostavno društvo s ograničenom odgovornošću za usluge, Ivana Meštrovića 8, 23420 Benkovac</item>
    </derivirana_varijabla>
  </DomainObject.Predmet.ProtuStrankaListFormatedWithAdress>
  <DomainObject.Predmet.ProtuStrankaListFormatedWithAdressOIB>
    <izvorni_sadrzaj>
      <item>RIMALE jednostavno društvo s ograničenom odgovornošću za usluge, OIB 65893793311, Ivana Meštrovića 8, 23420 Benkovac</item>
    </izvorni_sadrzaj>
    <derivirana_varijabla naziv="DomainObject.Predmet.ProtuStrankaListFormatedWithAdressOIB_1">
      <item>RIMALE jednostavno društvo s ograničenom odgovornošću za usluge, OIB 65893793311, Ivana Meštrovića 8, 23420 Benkovac</item>
    </derivirana_varijabla>
  </DomainObject.Predmet.ProtuStrankaListFormatedWithAdressOIB>
  <DomainObject.Predmet.ProtuStrankaListNazivFormated>
    <izvorni_sadrzaj>
      <item>RIMALE jednostavno društvo s ograničenom odgovornošću za usluge</item>
    </izvorni_sadrzaj>
    <derivirana_varijabla naziv="DomainObject.Predmet.ProtuStrankaListNazivFormated_1">
      <item>RIMALE jednostavno društvo s ograničenom odgovornošću za usluge</item>
    </derivirana_varijabla>
  </DomainObject.Predmet.ProtuStrankaListNazivFormated>
  <DomainObject.Predmet.ProtuStrankaListNazivFormatedOIB>
    <izvorni_sadrzaj>
      <item>RIMALE jednostavno društvo s ograničenom odgovornošću za usluge, OIB 65893793311</item>
    </izvorni_sadrzaj>
    <derivirana_varijabla naziv="DomainObject.Predmet.ProtuStrankaListNazivFormatedOIB_1">
      <item>RIMALE jednostavno društvo s ograničenom odgovornošću za usluge, OIB 65893793311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RIMALE jednostavno društvo s ograničenom odgovornošću za usluge</izvorni_sadrzaj>
    <derivirana_varijabla naziv="DomainObject.Predmet.ProtustrankaIDrugi_1">RIMALE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RIMALE jednostavno društvo s ograničenom odgovornošću za usluge, OIB 65893793311, Ivana Meštrovića 8, 23420 Benkovac</izvorni_sadrzaj>
    <derivirana_varijabla naziv="DomainObject.Predmet.ProtustrankaIDrugiAdressOIB_1">RIMALE jednostavno društvo s ograničenom odgovornošću za usluge, OIB 65893793311, Ivana Meštrovića 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RIMALE jednostavno društvo s ograničenom odgovornošću za usluge</item>
    </izvorni_sadrzaj>
    <derivirana_varijabla naziv="DomainObject.Predmet.SudioniciListNaziv_1">
      <item>Financijska agencija</item>
      <item>RIMALE jednostavno društvo s ograničenom odgovornošću za usluge</item>
    </derivirana_varijabla>
  </DomainObject.Predmet.SudioniciListNaziv>
  <DomainObject.Predmet.SudioniciListAdressOIB>
    <izvorni_sadrzaj>
      <item>Financijska agencija, OIB 85821130368, Ivana Danila 4,23000 Zadar</item>
      <item>RIMALE jednostavno društvo s ograničenom odgovornošću za usluge, OIB 65893793311, Ivana Meštrovića 8,23420 Benkovac</item>
    </izvorni_sadrzaj>
    <derivirana_varijabla naziv="DomainObject.Predmet.SudioniciListAdressOIB_1">
      <item>Financijska agencija, OIB 85821130368, Ivana Danila 4,23000 Zadar</item>
      <item>RIMALE jednostavno društvo s ograničenom odgovornošću za usluge, OIB 65893793311, Ivana Meštrovića 8,23420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65893793311</item>
    </izvorni_sadrzaj>
    <derivirana_varijabla naziv="DomainObject.Predmet.SudioniciListNazivOIB_1">
      <item>, OIB 85821130368</item>
      <item>, OIB 65893793311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F401AA-78AC-487A-A370-7418027AB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316</properties:Words>
  <properties:Characters>1598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2016-06-15T12:34:00Z</dcterms:created>
  <dc:creator>Ante Kačić</dc:creator>
  <cp:lastModifiedBy>wsadmin</cp:lastModifiedBy>
  <cp:lastPrinted>2016-06-16T06:21:00Z</cp:lastPrinted>
  <dcterms:modified xmlns:xsi="http://www.w3.org/2001/XMLSchema-instance" xsi:type="dcterms:W3CDTF">2016-06-17T10:53:00Z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