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32cb" w14:paraId="d9632cb" w:rsidRDefault="00AC35A4" w:rsidP="00AC35A4" w:rsidR="009A3644" w:rsidRPr="00CD306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A3644" w:rsidRPr="00CD3061">
        <w:rPr>
          <w:b/>
        </w:rPr>
        <w:tab/>
        <w:t xml:space="preserve">                                                                                                                             </w:t>
      </w:r>
    </w:p>
    <w:p w:rsidRDefault="009A3644" w:rsidP="00177D52" w:rsidR="009A3644" w:rsidRPr="00CD3061">
      <w:pPr>
        <w:jc w:val="both"/>
        <w:rPr>
          <w:b/>
        </w:rPr>
      </w:pPr>
      <w:r w:rsidRPr="00CD3061">
        <w:rPr>
          <w:b/>
        </w:rPr>
        <w:t xml:space="preserve">                                                                                                                                          </w:t>
      </w:r>
      <w:r w:rsidRPr="00CD3061">
        <w:t>REPUBLIKA HRVATSKA</w:t>
      </w:r>
    </w:p>
    <w:p w:rsidRDefault="009A3644" w:rsidP="00177D52" w:rsidR="009A3644" w:rsidRPr="00CD3061">
      <w:pPr>
        <w:jc w:val="both"/>
      </w:pPr>
      <w:r w:rsidRPr="00CD3061">
        <w:t>Trgovački sud u Zagrebu</w:t>
      </w:r>
    </w:p>
    <w:p w:rsidRDefault="009A3644" w:rsidP="00177D52" w:rsidR="00177D52" w:rsidRPr="003C7C5D">
      <w:pPr>
        <w:jc w:val="both"/>
      </w:pPr>
      <w:r w:rsidRPr="00CD3061">
        <w:t xml:space="preserve">Zagreb, </w:t>
      </w:r>
      <w:proofErr w:type="spellStart"/>
      <w:r w:rsidRPr="00CD3061">
        <w:t>Amruševa</w:t>
      </w:r>
      <w:proofErr w:type="spellEnd"/>
      <w:r w:rsidRPr="00CD3061">
        <w:t xml:space="preserve"> 2/II                                               </w:t>
      </w:r>
      <w:r w:rsidR="00177D52" w:rsidRPr="00CD3061">
        <w:t xml:space="preserve">          </w:t>
      </w:r>
      <w:r w:rsidR="00AC35A4">
        <w:t xml:space="preserve">          </w:t>
      </w:r>
      <w:r w:rsidR="00AC35A4">
        <w:tab/>
        <w:t xml:space="preserve">               </w:t>
      </w:r>
      <w:r w:rsidR="00177D52" w:rsidRPr="00CD3061">
        <w:t>67.</w:t>
      </w:r>
      <w:r w:rsidRPr="00CD3061">
        <w:t xml:space="preserve"> St-</w:t>
      </w:r>
      <w:r w:rsidR="008D0C93">
        <w:t>2006/13</w:t>
      </w:r>
      <w:r w:rsidR="00AC35A4">
        <w:t>-117</w:t>
      </w:r>
    </w:p>
    <w:p w:rsidRDefault="00DD0FC6" w:rsidP="00177D52" w:rsidR="00DD0FC6">
      <w:pPr>
        <w:jc w:val="center"/>
      </w:pPr>
    </w:p>
    <w:p w:rsidRDefault="009A3644" w:rsidP="00177D52" w:rsidR="009A3644" w:rsidRPr="00DD0FC6">
      <w:pPr>
        <w:jc w:val="center"/>
      </w:pPr>
      <w:r w:rsidRPr="00DD0FC6">
        <w:t xml:space="preserve">Z A K LJ U Č A K </w:t>
      </w:r>
      <w:r w:rsidR="0080272D" w:rsidRPr="00DD0FC6">
        <w:t xml:space="preserve">   </w:t>
      </w:r>
    </w:p>
    <w:p w:rsidRDefault="00177D52" w:rsidP="00177D52" w:rsidR="00177D52" w:rsidRPr="00CD3061">
      <w:pPr>
        <w:jc w:val="both"/>
        <w:rPr>
          <w:b/>
        </w:rPr>
      </w:pPr>
    </w:p>
    <w:p w:rsidRDefault="004E1DEA" w:rsidP="00AC35A4" w:rsidR="00177D52" w:rsidRPr="00CD3061">
      <w:pPr>
        <w:ind w:firstLine="708"/>
        <w:jc w:val="both"/>
      </w:pPr>
      <w:r w:rsidRPr="00AB064D">
        <w:t xml:space="preserve">Trgovački sud u Zagrebu, po sucu Gordanu </w:t>
      </w:r>
      <w:proofErr w:type="spellStart"/>
      <w:r w:rsidRPr="00AB064D">
        <w:t>Zubaku</w:t>
      </w:r>
      <w:proofErr w:type="spellEnd"/>
      <w:r w:rsidRPr="00AB064D">
        <w:t xml:space="preserve">, u stečajnom postupku nad stečajnim dužnikom </w:t>
      </w:r>
      <w:proofErr w:type="spellStart"/>
      <w:r w:rsidR="008D0C93" w:rsidRPr="008D0C93">
        <w:rPr>
          <w:bCs/>
        </w:rPr>
        <w:t>M.S</w:t>
      </w:r>
      <w:proofErr w:type="spellEnd"/>
      <w:r w:rsidR="008D0C93" w:rsidRPr="008D0C93">
        <w:rPr>
          <w:bCs/>
        </w:rPr>
        <w:t xml:space="preserve">. MAKS PROM d.o.o. u stečaju, Zagreb, </w:t>
      </w:r>
      <w:proofErr w:type="spellStart"/>
      <w:r w:rsidR="008D0C93" w:rsidRPr="008D0C93">
        <w:rPr>
          <w:bCs/>
        </w:rPr>
        <w:t>Konjšćinska</w:t>
      </w:r>
      <w:proofErr w:type="spellEnd"/>
      <w:r w:rsidR="008D0C93" w:rsidRPr="008D0C93">
        <w:rPr>
          <w:bCs/>
        </w:rPr>
        <w:t xml:space="preserve"> 54, OIB: 17655304275</w:t>
      </w:r>
      <w:r>
        <w:t>,</w:t>
      </w:r>
      <w:r w:rsidRPr="00AB064D">
        <w:t xml:space="preserve">  </w:t>
      </w:r>
      <w:r w:rsidR="008D0C93">
        <w:t>1. ožujka</w:t>
      </w:r>
      <w:r w:rsidRPr="00AB064D">
        <w:t xml:space="preserve"> 201</w:t>
      </w:r>
      <w:r w:rsidR="00DD0FC6">
        <w:t>6</w:t>
      </w:r>
      <w:r>
        <w:t xml:space="preserve">., </w:t>
      </w:r>
      <w:r w:rsidR="00AC35A4">
        <w:tab/>
      </w:r>
      <w:r w:rsidR="00AC35A4">
        <w:tab/>
      </w:r>
      <w:r w:rsidR="009A3644" w:rsidRPr="00CD3061">
        <w:tab/>
      </w:r>
    </w:p>
    <w:p w:rsidRDefault="00177D52" w:rsidP="00177D52" w:rsidR="009A3644" w:rsidRPr="00DD0FC6">
      <w:pPr>
        <w:jc w:val="center"/>
      </w:pPr>
      <w:r w:rsidRPr="00DD0FC6">
        <w:t>z a k</w:t>
      </w:r>
      <w:r w:rsidR="009A3644" w:rsidRPr="00DD0FC6">
        <w:t xml:space="preserve"> l j u č i o   j e</w:t>
      </w:r>
    </w:p>
    <w:p w:rsidRDefault="00177D52" w:rsidP="00177D52" w:rsidR="00177D52" w:rsidRPr="00CD3061">
      <w:pPr>
        <w:jc w:val="both"/>
        <w:rPr>
          <w:b/>
        </w:rPr>
      </w:pPr>
    </w:p>
    <w:p w:rsidRDefault="00177D52" w:rsidP="00CD3061" w:rsidR="00CD3061" w:rsidRPr="00CD3061">
      <w:pPr>
        <w:ind w:firstLine="708"/>
        <w:jc w:val="both"/>
      </w:pPr>
      <w:r w:rsidRPr="00CD3061">
        <w:t xml:space="preserve">I. </w:t>
      </w:r>
      <w:r w:rsidR="008D0C93">
        <w:t>Nekretnine</w:t>
      </w:r>
      <w:r w:rsidR="00E54710" w:rsidRPr="00201E57">
        <w:t xml:space="preserve"> </w:t>
      </w:r>
      <w:r w:rsidR="008D0C93">
        <w:t>upisane</w:t>
      </w:r>
      <w:r w:rsidR="001D43DC" w:rsidRPr="001D43DC">
        <w:t xml:space="preserve"> u zemljišnim knjigama </w:t>
      </w:r>
      <w:proofErr w:type="spellStart"/>
      <w:r w:rsidR="00DD0FC6" w:rsidRPr="00DD0FC6">
        <w:rPr>
          <w:lang w:val="en-GB"/>
        </w:rPr>
        <w:t>Općinskog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građanskog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suda</w:t>
      </w:r>
      <w:proofErr w:type="spellEnd"/>
      <w:r w:rsidR="00DD0FC6" w:rsidRPr="00DD0FC6">
        <w:rPr>
          <w:lang w:val="en-GB"/>
        </w:rPr>
        <w:t xml:space="preserve"> u </w:t>
      </w:r>
      <w:proofErr w:type="spellStart"/>
      <w:r w:rsidR="00DD0FC6" w:rsidRPr="00DD0FC6">
        <w:rPr>
          <w:lang w:val="en-GB"/>
        </w:rPr>
        <w:t>Zagrebu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i</w:t>
      </w:r>
      <w:proofErr w:type="spellEnd"/>
      <w:r w:rsidR="00DD0FC6" w:rsidRPr="00DD0FC6">
        <w:rPr>
          <w:lang w:val="en-GB"/>
        </w:rPr>
        <w:t xml:space="preserve"> to u </w:t>
      </w:r>
      <w:proofErr w:type="spellStart"/>
      <w:r w:rsidR="008D0C93" w:rsidRPr="008D0C93">
        <w:t>zk</w:t>
      </w:r>
      <w:proofErr w:type="spellEnd"/>
      <w:r w:rsidR="008D0C93" w:rsidRPr="008D0C93">
        <w:t xml:space="preserve">. ul. br. 24275 k.o. Grad Zagreb, ZK tijelo II-276. etaža 37.6/16951.76 u naravi lokal na etaži -1, u planu bojan crveno, oznake E 24, površine 37,60 </w:t>
      </w:r>
      <w:proofErr w:type="spellStart"/>
      <w:r w:rsidR="008D0C93" w:rsidRPr="008D0C93">
        <w:t>čm</w:t>
      </w:r>
      <w:proofErr w:type="spellEnd"/>
      <w:r w:rsidR="008D0C93" w:rsidRPr="008D0C93">
        <w:t xml:space="preserve"> i </w:t>
      </w:r>
      <w:proofErr w:type="spellStart"/>
      <w:r w:rsidR="008D0C93" w:rsidRPr="008D0C93">
        <w:t>zk</w:t>
      </w:r>
      <w:proofErr w:type="spellEnd"/>
      <w:r w:rsidR="008D0C93" w:rsidRPr="008D0C93">
        <w:t xml:space="preserve">. ul. br. 24275 k.o. Grad Zagreb, ZK tijelo II-277. etaža 23.8/16951.76 u naravi lokal na etaži -1, u planu bojan crveno, oznake E 25, površine 23,80 </w:t>
      </w:r>
      <w:proofErr w:type="spellStart"/>
      <w:r w:rsidR="008D0C93" w:rsidRPr="008D0C93">
        <w:t>čm</w:t>
      </w:r>
      <w:proofErr w:type="spellEnd"/>
      <w:r w:rsidR="00DD0FC6">
        <w:t>,</w:t>
      </w:r>
    </w:p>
    <w:p w:rsidRDefault="00CD3061" w:rsidP="00CD3061" w:rsidR="00CD3061" w:rsidRPr="00CD3061">
      <w:pPr>
        <w:ind w:firstLine="708"/>
        <w:jc w:val="both"/>
      </w:pPr>
    </w:p>
    <w:p w:rsidRDefault="00B730DE" w:rsidP="00CD3061" w:rsidR="00BF5311" w:rsidRPr="00CD3061">
      <w:pPr>
        <w:ind w:firstLine="708"/>
        <w:jc w:val="both"/>
      </w:pPr>
      <w:r w:rsidRPr="00DD0FC6">
        <w:t>predaje</w:t>
      </w:r>
      <w:r w:rsidR="00CD3061" w:rsidRPr="00DD0FC6">
        <w:t xml:space="preserve"> se kupcu</w:t>
      </w:r>
      <w:r w:rsidR="00CD3061" w:rsidRPr="00CD3061">
        <w:t xml:space="preserve"> </w:t>
      </w:r>
      <w:r w:rsidR="008D0C93" w:rsidRPr="008D0C93">
        <w:t>Hypo Alpe-</w:t>
      </w:r>
      <w:proofErr w:type="spellStart"/>
      <w:r w:rsidR="008D0C93" w:rsidRPr="008D0C93">
        <w:t>Adria</w:t>
      </w:r>
      <w:proofErr w:type="spellEnd"/>
      <w:r w:rsidR="008D0C93" w:rsidRPr="008D0C93">
        <w:t>-</w:t>
      </w:r>
      <w:proofErr w:type="spellStart"/>
      <w:r w:rsidR="008D0C93" w:rsidRPr="008D0C93">
        <w:t>bank</w:t>
      </w:r>
      <w:proofErr w:type="spellEnd"/>
      <w:r w:rsidR="008D0C93" w:rsidRPr="008D0C93">
        <w:t xml:space="preserve"> d.d., Zagreb, Slavonska avenija 6, OIB: 14036333877</w:t>
      </w:r>
      <w:r w:rsidR="00CD3061" w:rsidRPr="00E54710">
        <w:t>.</w:t>
      </w:r>
      <w:r w:rsidR="00BF5311" w:rsidRPr="00CD3061">
        <w:rPr>
          <w:b/>
        </w:rPr>
        <w:t xml:space="preserve">   </w:t>
      </w:r>
    </w:p>
    <w:p w:rsidRDefault="009A3644" w:rsidP="00177D52" w:rsidR="00671589" w:rsidRPr="00CD3061">
      <w:pPr>
        <w:jc w:val="both"/>
      </w:pPr>
      <w:r w:rsidRPr="00CD3061">
        <w:rPr>
          <w:b/>
        </w:rPr>
        <w:t xml:space="preserve">    </w:t>
      </w:r>
    </w:p>
    <w:p w:rsidRDefault="00671589" w:rsidP="00177D52" w:rsidR="009A3644" w:rsidRPr="00CD3061">
      <w:pPr>
        <w:ind w:firstLine="708"/>
        <w:jc w:val="both"/>
      </w:pPr>
      <w:r w:rsidRPr="00CD3061">
        <w:t>II</w:t>
      </w:r>
      <w:r w:rsidR="00177D52" w:rsidRPr="00CD3061">
        <w:t>.</w:t>
      </w:r>
      <w:r w:rsidR="00960E18" w:rsidRPr="00CD3061">
        <w:t xml:space="preserve"> </w:t>
      </w:r>
      <w:r w:rsidRPr="00CD3061">
        <w:t xml:space="preserve">Rješenje o dosudi postalo je pravomoćno </w:t>
      </w:r>
      <w:r w:rsidR="007A1E69" w:rsidRPr="00CD3061">
        <w:t xml:space="preserve">te je kupac u cijelosti platio </w:t>
      </w:r>
      <w:r w:rsidR="008D0C93">
        <w:t>iznos</w:t>
      </w:r>
      <w:r w:rsidR="007A1E69" w:rsidRPr="00CD3061">
        <w:t xml:space="preserve"> od</w:t>
      </w:r>
      <w:r w:rsidR="008D0C93">
        <w:t>ređen točkom III. izreke rješenja o dosudi</w:t>
      </w:r>
      <w:r w:rsidR="00E51951" w:rsidRPr="00CD3061">
        <w:t>.</w:t>
      </w:r>
    </w:p>
    <w:p w:rsidRDefault="00B3512F" w:rsidP="00177D52" w:rsidR="00B3512F" w:rsidRPr="00CD3061">
      <w:pPr>
        <w:jc w:val="both"/>
      </w:pPr>
    </w:p>
    <w:p w:rsidRDefault="00B3512F" w:rsidP="006C24EA" w:rsidR="00B3512F" w:rsidRPr="00CD3061">
      <w:pPr>
        <w:jc w:val="center"/>
      </w:pPr>
      <w:r w:rsidRPr="00CD3061">
        <w:t>Obrazloženje</w:t>
      </w:r>
    </w:p>
    <w:p w:rsidRDefault="00B3512F" w:rsidP="00177D52" w:rsidR="00B3512F" w:rsidRPr="00CD3061">
      <w:pPr>
        <w:jc w:val="both"/>
      </w:pPr>
    </w:p>
    <w:p w:rsidRDefault="00B3512F" w:rsidP="00177D52" w:rsidR="00B3512F" w:rsidRPr="00CD3061">
      <w:pPr>
        <w:jc w:val="both"/>
      </w:pPr>
      <w:r w:rsidRPr="00CD3061">
        <w:tab/>
      </w:r>
      <w:r w:rsidR="000309D0" w:rsidRPr="00CD3061">
        <w:t>S obzirom na to da je</w:t>
      </w:r>
      <w:r w:rsidR="008D0C93">
        <w:t xml:space="preserve"> rješenje o dosudi nekretnina</w:t>
      </w:r>
      <w:r w:rsidR="007701F3" w:rsidRPr="00CD3061">
        <w:t xml:space="preserve"> </w:t>
      </w:r>
      <w:r w:rsidR="00CD3061" w:rsidRPr="00CD3061">
        <w:t>postalo pravomoćno</w:t>
      </w:r>
      <w:r w:rsidR="008D0C93">
        <w:t>,</w:t>
      </w:r>
      <w:r w:rsidR="00CD3061" w:rsidRPr="00CD3061">
        <w:t xml:space="preserve"> </w:t>
      </w:r>
      <w:r w:rsidRPr="00CD3061">
        <w:t xml:space="preserve"> a kupac je u cijelosti platio </w:t>
      </w:r>
      <w:r w:rsidR="008D0C93" w:rsidRPr="008D0C93">
        <w:t>iznos određen točkom III. izreke rješenja o dosudi</w:t>
      </w:r>
      <w:r w:rsidRPr="00CD3061">
        <w:t xml:space="preserve">,  to je u skladu s </w:t>
      </w:r>
      <w:r w:rsidRPr="00293F36">
        <w:t xml:space="preserve">odredbama čl. </w:t>
      </w:r>
      <w:smartTag w:element="metricconverter" w:uri="urn:schemas-microsoft-com:office:smarttags">
        <w:smartTagPr>
          <w:attr w:val="86 st" w:name="ProductID"/>
        </w:smartTagPr>
        <w:r w:rsidRPr="00293F36">
          <w:t>8</w:t>
        </w:r>
        <w:r w:rsidR="0087612B" w:rsidRPr="00293F36">
          <w:t>6</w:t>
        </w:r>
        <w:r w:rsidRPr="00293F36">
          <w:t xml:space="preserve"> st</w:t>
        </w:r>
      </w:smartTag>
      <w:r w:rsidRPr="00293F36">
        <w:t xml:space="preserve">. 2 </w:t>
      </w:r>
      <w:r w:rsidR="0087612B" w:rsidRPr="00293F36">
        <w:t>Ovršnog zakona u svezi s čl. 108</w:t>
      </w:r>
      <w:r w:rsidRPr="00293F36">
        <w:t>. Ovršnog zakona</w:t>
      </w:r>
      <w:r w:rsidR="003C7C5D">
        <w:rPr>
          <w:i/>
          <w:color w:val="FF0000"/>
        </w:rPr>
        <w:t xml:space="preserve"> </w:t>
      </w:r>
      <w:r w:rsidR="003C7C5D" w:rsidRPr="00021421">
        <w:t xml:space="preserve">(„Narodne novine“ br. </w:t>
      </w:r>
      <w:r w:rsidR="003C7C5D">
        <w:t>112/12, dalje: OZ</w:t>
      </w:r>
      <w:r w:rsidR="003C7C5D" w:rsidRPr="00021421">
        <w:t>)</w:t>
      </w:r>
      <w:r w:rsidRPr="00CD3061">
        <w:t xml:space="preserve">, valjalo </w:t>
      </w:r>
      <w:r w:rsidR="00B114D1">
        <w:t>odlučiti</w:t>
      </w:r>
      <w:r w:rsidRPr="00CD3061">
        <w:t xml:space="preserve"> kao u izreci.</w:t>
      </w:r>
    </w:p>
    <w:p w:rsidRDefault="00B3512F" w:rsidP="00177D52" w:rsidR="00B3512F" w:rsidRPr="00CD3061">
      <w:pPr>
        <w:jc w:val="both"/>
      </w:pPr>
      <w:r w:rsidRPr="00CD3061">
        <w:tab/>
      </w:r>
      <w:r w:rsidRPr="00CD3061">
        <w:tab/>
      </w:r>
      <w:r w:rsidRPr="00CD3061">
        <w:tab/>
      </w:r>
      <w:r w:rsidRPr="00CD3061">
        <w:tab/>
      </w:r>
    </w:p>
    <w:p w:rsidRDefault="00CD3061" w:rsidP="000309D0" w:rsidR="009A3644" w:rsidRPr="00CD3061">
      <w:pPr>
        <w:jc w:val="center"/>
      </w:pPr>
      <w:r w:rsidRPr="00CD3061">
        <w:t xml:space="preserve">U Zagrebu </w:t>
      </w:r>
      <w:r w:rsidR="008D0C93">
        <w:t>1. ožujka</w:t>
      </w:r>
      <w:r w:rsidR="009A3644" w:rsidRPr="00CD3061">
        <w:t xml:space="preserve"> 201</w:t>
      </w:r>
      <w:r w:rsidR="00DD0FC6">
        <w:t>6</w:t>
      </w:r>
      <w:r w:rsidR="009A3644" w:rsidRPr="00CD3061">
        <w:t xml:space="preserve">. </w:t>
      </w:r>
    </w:p>
    <w:p w:rsidRDefault="009A3644" w:rsidP="00177D52" w:rsidR="009A3644" w:rsidRPr="00CD3061">
      <w:pPr>
        <w:jc w:val="both"/>
      </w:pPr>
    </w:p>
    <w:p w:rsidRDefault="00B114D1" w:rsidP="00AC35A4" w:rsidR="00AC35A4">
      <w:pPr>
        <w:ind w:firstLine="708" w:left="7080"/>
        <w:jc w:val="right"/>
      </w:pPr>
      <w:r>
        <w:t>S</w:t>
      </w:r>
      <w:r w:rsidR="00AC35A4">
        <w:t>udac</w:t>
      </w:r>
    </w:p>
    <w:p w:rsidRDefault="00AC35A4" w:rsidP="00AC35A4" w:rsidR="009A3644" w:rsidRPr="00CD3061">
      <w:pPr>
        <w:jc w:val="right"/>
      </w:pPr>
      <w:r>
        <w:t>Gorda</w:t>
      </w:r>
      <w:r w:rsidR="000309D0" w:rsidRPr="00CD3061">
        <w:t>n</w:t>
      </w:r>
      <w:r>
        <w:t xml:space="preserve"> Z</w:t>
      </w:r>
      <w:r w:rsidR="000309D0" w:rsidRPr="00CD3061">
        <w:t>ubak</w:t>
      </w:r>
      <w:r>
        <w:t>, v.r.</w:t>
      </w:r>
    </w:p>
    <w:p w:rsidRDefault="009A3644" w:rsidP="00177D52" w:rsidR="009A3644" w:rsidRPr="00CD3061">
      <w:pPr>
        <w:jc w:val="both"/>
      </w:pPr>
      <w:r w:rsidRPr="00CD3061">
        <w:t>Pouka o pravnom lijeku:</w:t>
      </w:r>
    </w:p>
    <w:p w:rsidRDefault="00945C2C" w:rsidP="00177D52" w:rsidR="009A3644" w:rsidRPr="00CD3061">
      <w:pPr>
        <w:jc w:val="both"/>
      </w:pPr>
      <w:r w:rsidRPr="00CD3061">
        <w:t>Protiv ovog zaključka</w:t>
      </w:r>
      <w:r w:rsidR="009A3644" w:rsidRPr="00CD3061">
        <w:t xml:space="preserve"> nije dopušten pravni lijek</w:t>
      </w:r>
      <w:r w:rsidR="00C643EE" w:rsidRPr="00CD3061">
        <w:t>.</w:t>
      </w:r>
    </w:p>
    <w:p w:rsidRDefault="00AC35A4" w:rsidP="00177D52" w:rsidR="00AC35A4">
      <w:pPr>
        <w:jc w:val="both"/>
      </w:pPr>
    </w:p>
    <w:p w:rsidRDefault="009A3644" w:rsidP="00AC35A4" w:rsidR="009A3644">
      <w:pPr>
        <w:ind w:left="720"/>
        <w:jc w:val="both"/>
      </w:pPr>
    </w:p>
    <w:p w:rsidRDefault="00AC35A4" w:rsidP="001745C1" w:rsidR="00AC35A4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AC35A4" w:rsidP="00AC35A4" w:rsidR="00AC35A4" w:rsidRPr="00CD3061">
      <w:pPr>
        <w:ind w:left="720"/>
        <w:jc w:val="both"/>
      </w:pPr>
    </w:p>
    <w:sectPr w:rsidSect="00AC35A4" w:rsidR="00AC35A4" w:rsidRPr="00CD3061">
      <w:headerReference w:type="even" r:id="rId10"/>
      <w:headerReference w:type="default" r:id="rId11"/>
      <w:pgSz w:h="16838" w:w="11906"/>
      <w:pgMar w:gutter="0" w:footer="709" w:header="709" w:left="1440" w:bottom="567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675949">
    <w:pPr>
      <w:rPr>
        <w:rFonts w:cs="Arial" w:hAnsi="Arial" w:ascii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20363"/>
    <w:rsid w:val="00177D52"/>
    <w:rsid w:val="001D43DC"/>
    <w:rsid w:val="00293F36"/>
    <w:rsid w:val="00306D99"/>
    <w:rsid w:val="00311A2B"/>
    <w:rsid w:val="00316D41"/>
    <w:rsid w:val="00350F46"/>
    <w:rsid w:val="003536E4"/>
    <w:rsid w:val="003C7C5D"/>
    <w:rsid w:val="004A0B02"/>
    <w:rsid w:val="004E1DEA"/>
    <w:rsid w:val="005773A5"/>
    <w:rsid w:val="005F0775"/>
    <w:rsid w:val="00667DE3"/>
    <w:rsid w:val="006709F0"/>
    <w:rsid w:val="00671589"/>
    <w:rsid w:val="00671D1A"/>
    <w:rsid w:val="006C24EA"/>
    <w:rsid w:val="007701F3"/>
    <w:rsid w:val="007A1E69"/>
    <w:rsid w:val="0080272D"/>
    <w:rsid w:val="0087612B"/>
    <w:rsid w:val="008D0C93"/>
    <w:rsid w:val="00910BA9"/>
    <w:rsid w:val="00945C2C"/>
    <w:rsid w:val="00960E18"/>
    <w:rsid w:val="009A3644"/>
    <w:rsid w:val="009B1DAE"/>
    <w:rsid w:val="00A7643B"/>
    <w:rsid w:val="00AC35A4"/>
    <w:rsid w:val="00AF24B5"/>
    <w:rsid w:val="00B10ADE"/>
    <w:rsid w:val="00B114D1"/>
    <w:rsid w:val="00B3512F"/>
    <w:rsid w:val="00B730DE"/>
    <w:rsid w:val="00BA1708"/>
    <w:rsid w:val="00BF5311"/>
    <w:rsid w:val="00C13198"/>
    <w:rsid w:val="00C643EE"/>
    <w:rsid w:val="00CD3061"/>
    <w:rsid w:val="00CD62FD"/>
    <w:rsid w:val="00CE7083"/>
    <w:rsid w:val="00DD0FC6"/>
    <w:rsid w:val="00E00B4D"/>
    <w:rsid w:val="00E51951"/>
    <w:rsid w:val="00E54710"/>
    <w:rsid w:val="00E55064"/>
    <w:rsid w:val="00E92F8F"/>
    <w:rsid w:val="00EF7640"/>
    <w:rsid w:val="00F7786A"/>
    <w:rsid w:val="00FB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0C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5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5A4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5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5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0C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5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5A4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5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5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2013.</izvorni_sadrzaj>
    <derivirana_varijabla naziv="DomainObject.Predmet.DatumOsnivanja_1">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St-2006/2013</izvorni_sadrzaj>
    <derivirana_varijabla naziv="DomainObject.Predmet.OznakaBroj_1">St-2006/2013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 MAKS-PROM društvo s ograničenom odgovornošću za trgovinu, uvoz-izvoz i usluge</izvorni_sadrzaj>
    <derivirana_varijabla naziv="DomainObject.Predmet.ProtustrankaFormated_1">  M.S. MAKS-PROM društvo s ograničenom odgovornošću za trgovinu, uvoz-izvoz i usluge</derivirana_varijabla>
  </DomainObject.Predmet.ProtustrankaFormated>
  <DomainObject.Predmet.ProtustrankaFormatedOIB>
    <izvorni_sadrzaj>  M.S. MAKS-PROM društvo s ograničenom odgovornošću za trgovinu, uvoz-izvoz i usluge, OIB 17655304275</izvorni_sadrzaj>
    <derivirana_varijabla naziv="DomainObject.Predmet.ProtustrankaFormatedOIB_1">  M.S. MAKS-PROM društvo s ograničenom odgovornošću za trgovinu, uvoz-izvoz i usluge, OIB 17655304275</derivirana_varijabla>
  </DomainObject.Predmet.ProtustrankaFormatedOIB>
  <DomainObject.Predmet.ProtustrankaFormatedWithAdress>
    <izvorni_sadrzaj> M.S. MAKS-PROM društvo s ograničenom odgovornošću za trgovinu, uvoz-izvoz i usluge, Konjščinska 54, 10000 Zagreb</izvorni_sadrzaj>
    <derivirana_varijabla naziv="DomainObject.Predmet.ProtustrankaFormatedWithAdress_1"> M.S. MAKS-PROM društvo s ograničenom odgovornošću za trgovinu, uvoz-izvoz i usluge, Konjščinska 54, 10000 Zagreb</derivirana_varijabla>
  </DomainObject.Predmet.ProtustrankaFormatedWithAdress>
  <DomainObject.Predmet.ProtustrankaFormatedWithAdressOIB>
    <izvorni_sadrzaj> M.S. MAKS-PROM društvo s ograničenom odgovornošću za trgovinu, uvoz-izvoz i usluge, OIB 17655304275, Konjščinska 54, 10000 Zagreb</izvorni_sadrzaj>
    <derivirana_varijabla naziv="DomainObject.Predmet.ProtustrankaFormatedWithAdressOIB_1"> M.S. MAKS-PROM društvo s ograničenom odgovornošću za trgovinu, uvoz-izvoz i usluge, OIB 17655304275, Konjščinska 54, 10000 Zagreb</derivirana_varijabla>
  </DomainObject.Predmet.ProtustrankaFormatedWithAdressOIB>
  <DomainObject.Predmet.ProtustrankaWithAdress>
    <izvorni_sadrzaj>M.S. MAKS-PROM društvo s ograničenom odgovornošću za trgovinu, uvoz-izvoz i usluge Konjščinska 54, 10000 Zagreb</izvorni_sadrzaj>
    <derivirana_varijabla naziv="DomainObject.Predmet.ProtustrankaWithAdress_1">M.S. MAKS-PROM društvo s ograničenom odgovornošću za trgovinu, uvoz-izvoz i usluge Konjščinska 54, 10000 Zagreb</derivirana_varijabla>
  </DomainObject.Predmet.ProtustrankaWithAdress>
  <DomainObject.Predmet.ProtustrankaWithAdressOIB>
    <izvorni_sadrzaj>M.S. MAKS-PROM društvo s ograničenom odgovornošću za trgovinu, uvoz-izvoz i usluge, OIB 17655304275, Konjščinska 54, 10000 Zagreb</izvorni_sadrzaj>
    <derivirana_varijabla naziv="DomainObject.Predmet.ProtustrankaWithAdressOIB_1">M.S. MAKS-PROM društvo s ograničenom odgovornošću za trgovinu, uvoz-izvoz i usluge, OIB 17655304275, Konjščinska 54, 10000 Zagreb</derivirana_varijabla>
  </DomainObject.Predmet.ProtustrankaWithAdressOIB>
  <DomainObject.Predmet.ProtustrankaNazivFormated>
    <izvorni_sadrzaj>M.S. MAKS-PROM društvo s ograničenom odgovornošću za trgovinu, uvoz-izvoz i usluge</izvorni_sadrzaj>
    <derivirana_varijabla naziv="DomainObject.Predmet.ProtustrankaNazivFormated_1">M.S. MAKS-PROM društvo s ograničenom odgovornošću za trgovinu, uvoz-izvoz i usluge</derivirana_varijabla>
  </DomainObject.Predmet.ProtustrankaNazivFormated>
  <DomainObject.Predmet.ProtustrankaNazivFormatedOIB>
    <izvorni_sadrzaj>M.S. MAKS-PROM društvo s ograničenom odgovornošću za trgovinu, uvoz-izvoz i usluge, OIB 17655304275</izvorni_sadrzaj>
    <derivirana_varijabla naziv="DomainObject.Predmet.ProtustrankaNazivFormatedOIB_1">M.S. MAKS-PROM društvo s ograničenom odgovornošću za trgovinu, uvoz-izvoz i usluge, OIB 17655304275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ODVODNJA; ZAGREBAČKI HOLDING D.O.O.; HRT</izvorni_sadrzaj>
    <derivirana_varijabla naziv="DomainObject.Predmet.StrankaFormated_1">  FINA ZAGREB; VODOOPSKRBA I ODVODNJA; ZAGREBAČKI HOLDING D.O.O.; HRT</derivirana_varijabla>
  </DomainObject.Predmet.StrankaFormated>
  <DomainObject.Predmet.StrankaFormatedOIB>
    <izvorni_sadrzaj>  FINA ZAGREB, OIB 85821130368; VODOOPSKRBA I ODVODNJA, OIB 83416546499; ZAGREBAČKI HOLDING D.O.O., OIB 85584865987; HRT, OIB 68419124305</izvorni_sadrzaj>
    <derivirana_varijabla naziv="DomainObject.Predmet.StrankaFormatedOIB_1">  FINA ZAGREB, OIB 85821130368; VODOOPSKRBA I ODVODNJA, OIB 83416546499; ZAGREBAČKI HOLDING D.O.O., OIB 85584865987; HRT, OIB 68419124305</derivirana_varijabla>
  </DomainObject.Predmet.StrankaFormatedOIB>
  <DomainObject.Predmet.StrankaFormatedWithAdress>
    <izvorni_sadrzaj> FINA ZAGREB, ULICA GRADA VUKOVARA 70, 10000 Zagreb; VODOOPSKRBA I ODVODNJA; ZAGREBAČKI HOLDING D.O.O.; HRT</izvorni_sadrzaj>
    <derivirana_varijabla naziv="DomainObject.Predmet.StrankaFormatedWithAdress_1"> FINA ZAGREB, ULICA GRADA VUKOVARA 70, 10000 Zagreb; VODOOPSKRBA I ODVODNJA; ZAGREBAČKI HOLDING D.O.O.; HRT</derivirana_varijabla>
  </DomainObject.Predmet.StrankaFormatedWithAdress>
  <DomainObject.Predmet.StrankaFormatedWithAdressOIB>
    <izvorni_sadrzaj> FINA ZAGREB, OIB 85821130368, ULICA GRADA VUKOVARA 70, 10000 Zagreb; VODOOPSKRBA I ODVODNJA, OIB 83416546499; ZAGREBAČKI HOLDING D.O.O., OIB 85584865987; HRT, OIB 68419124305</izvorni_sadrzaj>
    <derivirana_varijabla naziv="DomainObject.Predmet.StrankaFormatedWithAdressOIB_1"> FINA ZAGREB, OIB 85821130368, ULICA GRADA VUKOVARA 70, 10000 Zagreb; VODOOPSKRBA I ODVODNJA, OIB 83416546499; ZAGREBAČKI HOLDING D.O.O., OIB 85584865987; HRT, OIB 68419124305</derivirana_varijabla>
  </DomainObject.Predmet.StrankaFormatedWithAdressOIB>
  <DomainObject.Predmet.StrankaWithAdress>
    <izvorni_sadrzaj>FINA ZAGREB ULICA GRADA VUKOVARA 70,10000 Zagreb,VODOOPSKRBA I ODVODNJA ,ZAGREBAČKI HOLDING D.O.O. ,HRT </izvorni_sadrzaj>
    <derivirana_varijabla naziv="DomainObject.Predmet.StrankaWithAdress_1">FINA ZAGREB ULICA GRADA VUKOVARA 70,10000 Zagreb,VODOOPSKRBA I ODVODNJA ,ZAGREBAČKI HOLDING D.O.O. ,HRT </derivirana_varijabla>
  </DomainObject.Predmet.StrankaWithAdress>
  <DomainObject.Predmet.StrankaWithAdressOIB>
    <izvorni_sadrzaj>FINA ZAGREB, OIB 85821130368, ULICA GRADA VUKOVARA 70,10000 Zagreb,VODOOPSKRBA I ODVODNJA, OIB 83416546499,ZAGREBAČKI HOLDING D.O.O., OIB 85584865987,HRT, OIB 68419124305</izvorni_sadrzaj>
    <derivirana_varijabla naziv="DomainObject.Predmet.StrankaWithAdressOIB_1">FINA ZAGREB, OIB 85821130368, ULICA GRADA VUKOVARA 70,10000 Zagreb,VODOOPSKRBA I ODVODNJA, OIB 83416546499,ZAGREBAČKI HOLDING D.O.O., OIB 85584865987,HRT, OIB 68419124305</derivirana_varijabla>
  </DomainObject.Predmet.StrankaWithAdressOIB>
  <DomainObject.Predmet.StrankaNazivFormated>
    <izvorni_sadrzaj>FINA ZAGREB,VODOOPSKRBA I ODVODNJA,ZAGREBAČKI HOLDING D.O.O.,HRT</izvorni_sadrzaj>
    <derivirana_varijabla naziv="DomainObject.Predmet.StrankaNazivFormated_1">FINA ZAGREB,VODOOPSKRBA I ODVODNJA,ZAGREBAČKI HOLDING D.O.O.,HRT</derivirana_varijabla>
  </DomainObject.Predmet.StrankaNazivFormated>
  <DomainObject.Predmet.StrankaNazivFormatedOIB>
    <izvorni_sadrzaj>FINA ZAGREB, OIB 85821130368,VODOOPSKRBA I ODVODNJA, OIB 83416546499,ZAGREBAČKI HOLDING D.O.O., OIB 85584865987,HRT, OIB 68419124305</izvorni_sadrzaj>
    <derivirana_varijabla naziv="DomainObject.Predmet.StrankaNazivFormatedOIB_1">FINA ZAGREB, OIB 85821130368,VODOOPSKRBA I ODVODNJA, OIB 83416546499,ZAGREBAČKI HOLDING D.O.O., OIB 85584865987,HRT,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VODOOPSKRBA I ODVODNJA</item>
      <item>ZAGREBAČKI HOLDING D.O.O.</item>
      <item>HRT</item>
    </izvorni_sadrzaj>
    <derivirana_varijabla naziv="DomainObject.Predmet.StrankaListFormated_1">
      <item>FINA ZAGREB</item>
      <item>VODOOPSKRBA I ODVODNJA</item>
      <item>ZAGREBAČKI HOLDING D.O.O.</item>
      <item>HRT</item>
    </derivirana_varijabla>
  </DomainObject.Predmet.StrankaListFormated>
  <DomainObject.Predmet.StrankaListFormatedOIB>
    <izvorni_sadrzaj>
      <item>FINA ZAGREB, OIB 85821130368</item>
      <item>VODOOPSKRBA I ODVODNJA, OIB 83416546499</item>
      <item>ZAGREBAČKI HOLDING D.O.O., OIB 85584865987</item>
      <item>HRT, OIB 68419124305</item>
    </izvorni_sadrzaj>
    <derivirana_varijabla naziv="DomainObject.Predmet.StrankaListFormatedOIB_1">
      <item>FINA ZAGREB, OIB 85821130368</item>
      <item>VODOOPSKRBA I ODVODNJA, OIB 83416546499</item>
      <item>ZAGREBAČKI HOLDING D.O.O., OIB 85584865987</item>
      <item>HRT, OIB 68419124305</item>
    </derivirana_varijabla>
  </DomainObject.Predmet.StrankaListFormatedOIB>
  <DomainObject.Predmet.StrankaListFormatedWithAdress>
    <izvorni_sadrzaj>
      <item>FINA ZAGREB, ULICA GRADA VUKOVARA 70, 10000 Zagreb</item>
      <item>VODOOPSKRBA I ODVODNJA</item>
      <item>ZAGREBAČKI HOLDING D.O.O.</item>
      <item>HRT</item>
    </izvorni_sadrzaj>
    <derivirana_varijabla naziv="DomainObject.Predmet.StrankaListFormatedWithAdress_1">
      <item>FINA ZAGREB, ULICA GRADA VUKOVARA 70, 10000 Zagreb</item>
      <item>VODOOPSKRBA I ODVODNJA</item>
      <item>ZAGREBAČKI HOLDING D.O.O.</item>
      <item>HRT</item>
    </derivirana_varijabla>
  </DomainObject.Predmet.StrankaListFormatedWithAdress>
  <DomainObject.Predmet.StrankaListFormatedWithAdressOIB>
    <izvorni_sadrzaj>
      <item>FINA ZAGREB, OIB 85821130368, ULICA GRADA VUKOVARA 70, 10000 Zagreb</item>
      <item>VODOOPSKRBA I ODVODNJA, OIB 83416546499</item>
      <item>ZAGREBAČKI HOLDING D.O.O., OIB 85584865987</item>
      <item>HRT, OIB 68419124305</item>
    </izvorni_sadrzaj>
    <derivirana_varijabla naziv="DomainObject.Predmet.StrankaListFormatedWithAdressOIB_1">
      <item>FINA ZAGREB, OIB 85821130368, ULICA GRADA VUKOVARA 70, 10000 Zagreb</item>
      <item>VODOOPSKRBA I ODVODNJA, OIB 83416546499</item>
      <item>ZAGREBAČKI HOLDING D.O.O., OIB 85584865987</item>
      <item>HRT, OIB 68419124305</item>
    </derivirana_varijabla>
  </DomainObject.Predmet.StrankaListFormatedWithAdressOIB>
  <DomainObject.Predmet.StrankaListNazivFormated>
    <izvorni_sadrzaj>
      <item>FINA ZAGREB</item>
      <item>VODOOPSKRBA I ODVODNJA</item>
      <item>ZAGREBAČKI HOLDING D.O.O.</item>
      <item>HRT</item>
    </izvorni_sadrzaj>
    <derivirana_varijabla naziv="DomainObject.Predmet.StrankaListNazivFormated_1">
      <item>FINA ZAGREB</item>
      <item>VODOOPSKRBA I ODVODNJA</item>
      <item>ZAGREBAČKI HOLDING D.O.O.</item>
      <item>HRT</item>
    </derivirana_varijabla>
  </DomainObject.Predmet.StrankaListNazivFormated>
  <DomainObject.Predmet.StrankaListNazivFormatedOIB>
    <izvorni_sadrzaj>
      <item>FINA ZAGREB, OIB 85821130368</item>
      <item>VODOOPSKRBA I ODVODNJA, OIB 83416546499</item>
      <item>ZAGREBAČKI HOLDING D.O.O., OIB 85584865987</item>
      <item>HRT, OIB 68419124305</item>
    </izvorni_sadrzaj>
    <derivirana_varijabla naziv="DomainObject.Predmet.StrankaListNazivFormatedOIB_1">
      <item>FINA ZAGREB, OIB 85821130368</item>
      <item>VODOOPSKRBA I ODVODNJA, OIB 83416546499</item>
      <item>ZAGREBAČKI HOLDING D.O.O., OIB 85584865987</item>
      <item>HRT, OIB 68419124305</item>
    </derivirana_varijabla>
  </DomainObject.Predmet.StrankaListNazivFormatedOIB>
  <DomainObject.Predmet.ProtuStrankaListFormated>
    <izvorni_sadrzaj>
      <item>M.S. MAKS-PROM društvo s ograničenom odgovornošću za trgovinu, uvoz-izvoz i usluge</item>
    </izvorni_sadrzaj>
    <derivirana_varijabla naziv="DomainObject.Predmet.ProtuStrankaListFormated_1">
      <item>M.S. MAKS-PROM društvo s ograničenom odgovornošću za trgovinu, uvoz-izvoz i usluge</item>
    </derivirana_varijabla>
  </DomainObject.Predmet.ProtuStrankaListFormated>
  <DomainObject.Predmet.ProtuStrankaListFormatedOIB>
    <izvorni_sadrzaj>
      <item>M.S. MAKS-PROM društvo s ograničenom odgovornošću za trgovinu, uvoz-izvoz i usluge, OIB 17655304275</item>
    </izvorni_sadrzaj>
    <derivirana_varijabla naziv="DomainObject.Predmet.ProtuStrankaListFormatedOIB_1">
      <item>M.S. MAKS-PROM društvo s ograničenom odgovornošću za trgovinu, uvoz-izvoz i usluge, OIB 17655304275</item>
    </derivirana_varijabla>
  </DomainObject.Predmet.ProtuStrankaListFormatedOIB>
  <DomainObject.Predmet.ProtuStrankaListFormatedWithAdress>
    <izvorni_sadrzaj>
      <item>M.S. MAKS-PROM društvo s ograničenom odgovornošću za trgovinu, uvoz-izvoz i usluge, Konjščinska 54, 10000 Zagreb</item>
    </izvorni_sadrzaj>
    <derivirana_varijabla naziv="DomainObject.Predmet.ProtuStrankaListFormatedWithAdress_1">
      <item>M.S. MAKS-PROM društvo s ograničenom odgovornošću za trgovinu, uvoz-izvoz i usluge, Konjščinska 54, 10000 Zagreb</item>
    </derivirana_varijabla>
  </DomainObject.Predmet.ProtuStrankaListFormatedWithAdress>
  <DomainObject.Predmet.ProtuStrankaListFormatedWithAdressOIB>
    <izvorni_sadrzaj>
      <item>M.S. MAKS-PROM društvo s ograničenom odgovornošću za trgovinu, uvoz-izvoz i usluge, OIB 17655304275, Konjščinska 54, 10000 Zagreb</item>
    </izvorni_sadrzaj>
    <derivirana_varijabla naziv="DomainObject.Predmet.ProtuStrankaListFormatedWithAdressOIB_1">
      <item>M.S. MAKS-PROM društvo s ograničenom odgovornošću za trgovinu, uvoz-izvoz i usluge, OIB 17655304275, Konjščinska 54, 10000 Zagreb</item>
    </derivirana_varijabla>
  </DomainObject.Predmet.ProtuStrankaListFormatedWithAdressOIB>
  <DomainObject.Predmet.ProtuStrankaListNazivFormated>
    <izvorni_sadrzaj>
      <item>M.S. MAKS-PROM društvo s ograničenom odgovornošću za trgovinu, uvoz-izvoz i usluge</item>
    </izvorni_sadrzaj>
    <derivirana_varijabla naziv="DomainObject.Predmet.ProtuStrankaListNazivFormated_1">
      <item>M.S. MAKS-PROM društvo s ograničenom odgovornošću za trgovinu, uvoz-izvoz i usluge</item>
    </derivirana_varijabla>
  </DomainObject.Predmet.ProtuStrankaListNazivFormated>
  <DomainObject.Predmet.ProtuStrankaListNazivFormatedOIB>
    <izvorni_sadrzaj>
      <item>M.S. MAKS-PROM društvo s ograničenom odgovornošću za trgovinu, uvoz-izvoz i usluge, OIB 17655304275</item>
    </izvorni_sadrzaj>
    <derivirana_varijabla naziv="DomainObject.Predmet.ProtuStrankaListNazivFormatedOIB_1">
      <item>M.S. MAKS-PROM društvo s ograničenom odgovornošću za trgovinu, uvoz-izvoz i usluge, OIB 17655304275</item>
    </derivirana_varijabla>
  </DomainObject.Predmet.ProtuStrankaListNazivFormatedOIB>
  <DomainObject.Predmet.OstaliListFormated>
    <izvorni_sadrzaj>
      <item>Rasim Seferović</item>
      <item>Damir Mikić</item>
      <item>Irena Kelava</item>
      <item>VJEROVNICI</item>
      <item>HYPO ALPE ADRIA BANK d.d.</item>
    </izvorni_sadrzaj>
    <derivirana_varijabla naziv="DomainObject.Predmet.OstaliListFormated_1">
      <item>Rasim Seferović</item>
      <item>Damir Mikić</item>
      <item>Irena Kelava</item>
      <item>VJEROVNICI</item>
      <item>HYPO ALPE ADRIA BANK d.d.</item>
    </derivirana_varijabla>
  </DomainObject.Predmet.OstaliListFormated>
  <DomainObject.Predmet.OstaliListFormatedOIB>
    <izvorni_sadrzaj>
      <item>Rasim Seferović</item>
      <item>Damir Mikić, OIB 41347934153</item>
      <item>Irena Kelava, OIB 65378158056</item>
      <item>VJEROVNICI</item>
      <item>HYPO ALPE ADRIA BANK d.d., OIB 14036333877</item>
    </izvorni_sadrzaj>
    <derivirana_varijabla naziv="DomainObject.Predmet.OstaliListFormatedOIB_1">
      <item>Rasim Seferović</item>
      <item>Damir Mikić, OIB 41347934153</item>
      <item>Irena Kelava, OIB 65378158056</item>
      <item>VJEROVNICI</item>
      <item>HYPO ALPE ADRIA BANK d.d., OIB 14036333877</item>
    </derivirana_varijabla>
  </DomainObject.Predmet.OstaliListFormatedOIB>
  <DomainObject.Predmet.OstaliListFormatedWithAdress>
    <izvorni_sadrzaj>
      <item>Rasim Seferović, Kakanjska 2, 10000 Zagreb</item>
      <item>Damir Mikić, Trnjanska cesta 23, 10000 Zagreb</item>
      <item>Irena Kelava, Gredička 23, 10000 Zagreb</item>
      <item>VJEROVNICI</item>
      <item>HYPO ALPE ADRIA BANK d.d., Slavonska avenija  6, 10000 Zagreb</item>
    </izvorni_sadrzaj>
    <derivirana_varijabla naziv="DomainObject.Predmet.OstaliListFormatedWithAdress_1">
      <item>Rasim Seferović, Kakanjska 2, 10000 Zagreb</item>
      <item>Damir Mikić, Trnjanska cesta 23, 10000 Zagreb</item>
      <item>Irena Kelava, Gredička 23, 10000 Zagreb</item>
      <item>VJEROVNICI</item>
      <item>HYPO ALPE ADRIA BANK d.d., Slavonska avenija  6, 10000 Zagreb</item>
    </derivirana_varijabla>
  </DomainObject.Predmet.OstaliListFormatedWithAdress>
  <DomainObject.Predmet.OstaliListFormatedWithAdressOIB>
    <izvorni_sadrzaj>
      <item>Rasim Seferović, Kakanjska 2, 10000 Zagreb</item>
      <item>Damir Mikić, OIB 41347934153, Trnjanska cesta 23, 10000 Zagreb</item>
      <item>Irena Kelava, OIB 65378158056, Gredička 23, 10000 Zagreb</item>
      <item>VJEROVNICI</item>
      <item>HYPO ALPE ADRIA BANK d.d., OIB 14036333877, Slavonska avenija  6, 10000 Zagreb</item>
    </izvorni_sadrzaj>
    <derivirana_varijabla naziv="DomainObject.Predmet.OstaliListFormatedWithAdressOIB_1">
      <item>Rasim Seferović, Kakanjska 2, 10000 Zagreb</item>
      <item>Damir Mikić, OIB 41347934153, Trnjanska cesta 23, 10000 Zagreb</item>
      <item>Irena Kelava, OIB 65378158056, Gredička 23, 10000 Zagreb</item>
      <item>VJEROVNICI</item>
      <item>HYPO ALPE ADRIA BANK d.d., OIB 14036333877, Slavonska avenija  6, 10000 Zagreb</item>
    </derivirana_varijabla>
  </DomainObject.Predmet.OstaliListFormatedWithAdressOIB>
  <DomainObject.Predmet.OstaliListNazivFormated>
    <izvorni_sadrzaj>
      <item>Rasim Seferović</item>
      <item>Damir Mikić</item>
      <item>Irena Kelava</item>
      <item>VJEROVNICI</item>
      <item>HYPO ALPE ADRIA BANK d.d.</item>
    </izvorni_sadrzaj>
    <derivirana_varijabla naziv="DomainObject.Predmet.OstaliListNazivFormated_1">
      <item>Rasim Seferović</item>
      <item>Damir Mikić</item>
      <item>Irena Kelava</item>
      <item>VJEROVNICI</item>
      <item>HYPO ALPE ADRIA BANK d.d.</item>
    </derivirana_varijabla>
  </DomainObject.Predmet.OstaliListNazivFormated>
  <DomainObject.Predmet.OstaliListNazivFormatedOIB>
    <izvorni_sadrzaj>
      <item>Rasim Seferović</item>
      <item>Damir Mikić, OIB 41347934153</item>
      <item>Irena Kelava, OIB 65378158056</item>
      <item>VJEROVNICI</item>
      <item>HYPO ALPE ADRIA BANK d.d., OIB 14036333877</item>
    </izvorni_sadrzaj>
    <derivirana_varijabla naziv="DomainObject.Predmet.OstaliListNazivFormatedOIB_1">
      <item>Rasim Seferović</item>
      <item>Damir Mikić, OIB 41347934153</item>
      <item>Irena Kelava, OIB 65378158056</item>
      <item>VJEROVNICI</item>
      <item>HYPO ALPE ADRIA 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M.S. MAKS-PROM društvo s ograničenom odgovornošću za trgovinu, uvoz-izvoz i usluge</izvorni_sadrzaj>
    <derivirana_varijabla naziv="DomainObject.Predmet.ProtustrankaIDrugi_1">M.S. MAKS-PROM društvo s ograničenom odgovornošću za trgovinu, uvoz-izvoz i usluge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M.S. MAKS-PROM društvo s ograničenom odgovornošću za trgovinu, uvoz-izvoz i usluge, OIB 17655304275, Konjščinska 54, 10000 Zagreb</izvorni_sadrzaj>
    <derivirana_varijabla naziv="DomainObject.Predmet.ProtustrankaIDrugiAdressOIB_1">M.S. MAKS-PROM društvo s ograničenom odgovornošću za trgovinu, uvoz-izvoz i usluge, OIB 17655304275, Konjščinska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M.S. MAKS-PROM društvo s ograničenom odgovornošću za trgovinu, uvoz-izvoz i usluge</item>
      <item>Rasim Seferović</item>
      <item>Damir Mikić</item>
      <item>Irena Kelava</item>
      <item>VJEROVNICI</item>
      <item>VODOOPSKRBA I ODVODNJA</item>
      <item>ZAGREBAČKI HOLDING D.O.O.</item>
      <item>HRT</item>
      <item>HYPO ALPE ADRIA BANK d.d.</item>
    </izvorni_sadrzaj>
    <derivirana_varijabla naziv="DomainObject.Predmet.SudioniciListNaziv_1">
      <item>FINA ZAGREB</item>
      <item>M.S. MAKS-PROM društvo s ograničenom odgovornošću za trgovinu, uvoz-izvoz i usluge</item>
      <item>Rasim Seferović</item>
      <item>Damir Mikić</item>
      <item>Irena Kelava</item>
      <item>VJEROVNICI</item>
      <item>VODOOPSKRBA I ODVODNJA</item>
      <item>ZAGREBAČKI HOLDING D.O.O.</item>
      <item>HRT</item>
      <item>HYPO ALPE ADRIA BANK d.d.</item>
    </derivirana_varijabla>
  </DomainObject.Predmet.SudioniciListNaziv>
  <DomainObject.Predmet.SudioniciListAdressOIB>
    <izvorni_sadrzaj>
      <item>FINA ZAGREB, OIB 85821130368, ULICA GRADA VUKOVARA 70,10000 Zagreb</item>
      <item>M.S. MAKS-PROM društvo s ograničenom odgovornošću za trgovinu, uvoz-izvoz i usluge, OIB 17655304275, Konjščinska 54,10000 Zagreb</item>
      <item>Rasim Seferović, Kakanjska 2,10000 Zagreb</item>
      <item>Damir Mikić, OIB 41347934153, Trnjanska cesta 23,10000 Zagreb</item>
      <item>Irena Kelava, OIB 65378158056, Gredička 23,10000 Zagreb</item>
      <item>VJEROVNICI</item>
      <item>VODOOPSKRBA I ODVODNJA, OIB 83416546499</item>
      <item>ZAGREBAČKI HOLDING D.O.O., OIB 85584865987</item>
      <item>HRT, OIB 68419124305</item>
      <item>HYPO ALPE ADRIA BANK d.d., OIB 14036333877, Slavonska avenija  6,10000 Zagreb</item>
    </izvorni_sadrzaj>
    <derivirana_varijabla naziv="DomainObject.Predmet.SudioniciListAdressOIB_1">
      <item>FINA ZAGREB, OIB 85821130368, ULICA GRADA VUKOVARA 70,10000 Zagreb</item>
      <item>M.S. MAKS-PROM društvo s ograničenom odgovornošću za trgovinu, uvoz-izvoz i usluge, OIB 17655304275, Konjščinska 54,10000 Zagreb</item>
      <item>Rasim Seferović, Kakanjska 2,10000 Zagreb</item>
      <item>Damir Mikić, OIB 41347934153, Trnjanska cesta 23,10000 Zagreb</item>
      <item>Irena Kelava, OIB 65378158056, Gredička 23,10000 Zagreb</item>
      <item>VJEROVNICI</item>
      <item>VODOOPSKRBA I ODVODNJA, OIB 83416546499</item>
      <item>ZAGREBAČKI HOLDING D.O.O., OIB 85584865987</item>
      <item>HRT, OIB 68419124305</item>
      <item>HYPO ALPE ADRIA BANK d.d., OIB 14036333877, Slavonska avenija 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17655304275</item>
      <item>, OIB null</item>
      <item>, OIB 41347934153</item>
      <item>, OIB 65378158056</item>
      <item>, OIB null</item>
      <item>, OIB 83416546499</item>
      <item>, OIB 85584865987</item>
      <item>, OIB 68419124305</item>
      <item>, OIB 14036333877</item>
    </izvorni_sadrzaj>
    <derivirana_varijabla naziv="DomainObject.Predmet.SudioniciListNazivOIB_1">
      <item>, OIB 85821130368</item>
      <item>, OIB 17655304275</item>
      <item>, OIB null</item>
      <item>, OIB 41347934153</item>
      <item>, OIB 65378158056</item>
      <item>, OIB null</item>
      <item>, OIB 83416546499</item>
      <item>, OIB 85584865987</item>
      <item>, OIB 68419124305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1187</properties:Characters>
  <properties:Lines>42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2016-03-01T09:02:00Z</dcterms:created>
  <dc:creator>nribaric</dc:creator>
  <cp:lastModifiedBy>Ivana Rogić</cp:lastModifiedBy>
  <cp:lastPrinted>2016-03-01T09:11:00Z</cp:lastPrinted>
  <dcterms:modified xmlns:xsi="http://www.w3.org/2001/XMLSchema-instance" xsi:type="dcterms:W3CDTF">2016-03-01T09:12:00Z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