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fdd7" w14:paraId="821fdd7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2B68B6">
        <w:t>4</w:t>
      </w:r>
      <w:r w:rsidR="00F15970">
        <w:t>4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F15970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0A0BEB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E-200, </w:t>
      </w:r>
      <w:r w:rsidRPr="00103A86">
        <w:t>PARKIRNO MJESTO</w:t>
      </w:r>
      <w:r>
        <w:t xml:space="preserve"> - P 93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350C80">
        <w:rPr>
          <w:b/>
          <w:u w:val="single"/>
        </w:rPr>
        <w:t>10</w:t>
      </w:r>
      <w:r w:rsidR="002C658E">
        <w:rPr>
          <w:b/>
          <w:u w:val="single"/>
        </w:rPr>
        <w:t>,</w:t>
      </w:r>
      <w:r w:rsidR="00F15970">
        <w:rPr>
          <w:b/>
          <w:u w:val="single"/>
        </w:rPr>
        <w:t>3</w:t>
      </w:r>
      <w:r w:rsidR="000A0BEB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F15970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682E64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682E64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2E64"/>
    <w:rsid w:val="00685A91"/>
    <w:rsid w:val="00685C98"/>
    <w:rsid w:val="006A3B77"/>
    <w:rsid w:val="006C1EA4"/>
    <w:rsid w:val="006D2948"/>
    <w:rsid w:val="00716B4C"/>
    <w:rsid w:val="007209B4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15970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2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E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E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E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E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2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E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E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E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E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St-5/2018-142</izvorni_sadrzaj>
    <derivirana_varijabla naziv="DomainObject.PredzadnjaOdlukaIzPredmeta.Oznaka_1">St-5/2018-142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2019-01-02T13:29:00Z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2019-01-08T11:56:00Z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(1st-5-18-149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