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c6b9" w14:paraId="d33c6b9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9146FD" w:rsidR="009146FD" w:rsidRPr="005462E9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5E2CD8" w:rsidRPr="005E2CD8">
        <w:rPr>
          <w:szCs w:val="24"/>
          <w:lang w:val="hr-HR"/>
        </w:rPr>
        <w:t>VILE KALDANIJA d.o.o. Nova Vas, Kosinožići 20 B, OIB: 81412184948</w:t>
      </w:r>
      <w:r w:rsidR="009146FD" w:rsidRPr="005462E9">
        <w:rPr>
          <w:szCs w:val="24"/>
          <w:lang w:val="hr-HR"/>
        </w:rPr>
        <w:t xml:space="preserve">, </w:t>
      </w:r>
      <w:r w:rsidR="004E3A98">
        <w:rPr>
          <w:szCs w:val="24"/>
          <w:lang w:val="hr-HR"/>
        </w:rPr>
        <w:t>24</w:t>
      </w:r>
      <w:r w:rsidR="009146FD" w:rsidRPr="005462E9">
        <w:rPr>
          <w:szCs w:val="24"/>
          <w:lang w:val="hr-HR"/>
        </w:rPr>
        <w:t xml:space="preserve">. </w:t>
      </w:r>
      <w:r w:rsidR="009146FD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 w:rsidR="009146FD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2017</w:t>
      </w:r>
      <w:r w:rsidR="009146FD" w:rsidRPr="005462E9">
        <w:rPr>
          <w:szCs w:val="24"/>
          <w:lang w:val="hr-HR"/>
        </w:rPr>
        <w:t xml:space="preserve">. </w:t>
      </w:r>
    </w:p>
    <w:p w:rsidRDefault="00EF513E" w:rsidP="009146FD" w:rsidR="00EF513E" w:rsidRPr="00042A52">
      <w:pPr>
        <w:ind w:firstLine="708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5E2CD8" w:rsidRPr="005E2CD8">
        <w:rPr>
          <w:szCs w:val="24"/>
          <w:lang w:val="hr-HR"/>
        </w:rPr>
        <w:t>VILE KALDANIJA d.o.o. Nova Vas, Kosinožići 20 B, OIB: 81412184948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4E3A98">
        <w:rPr>
          <w:szCs w:val="24"/>
          <w:lang w:val="hr-HR"/>
        </w:rPr>
        <w:t>22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ožujka</w:t>
      </w:r>
      <w:r w:rsidR="00B15D20">
        <w:rPr>
          <w:szCs w:val="24"/>
          <w:lang w:val="hr-HR"/>
        </w:rPr>
        <w:t xml:space="preserve"> 2017</w:t>
      </w:r>
      <w:r w:rsidR="00E7234A">
        <w:rPr>
          <w:szCs w:val="24"/>
          <w:lang w:val="hr-HR"/>
        </w:rPr>
        <w:t xml:space="preserve">. u </w:t>
      </w:r>
      <w:r w:rsidR="005E2CD8">
        <w:rPr>
          <w:szCs w:val="24"/>
          <w:lang w:val="hr-HR"/>
        </w:rPr>
        <w:t>10</w:t>
      </w:r>
      <w:r w:rsidR="00042A52" w:rsidRPr="00042A52">
        <w:rPr>
          <w:szCs w:val="24"/>
          <w:lang w:val="hr-HR"/>
        </w:rPr>
        <w:t>:</w:t>
      </w:r>
      <w:r w:rsidR="005E2CD8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5E2CD8" w:rsidRPr="005E2CD8">
        <w:rPr>
          <w:szCs w:val="24"/>
          <w:lang w:val="hr-HR"/>
        </w:rPr>
        <w:t>Marink</w:t>
      </w:r>
      <w:r w:rsidR="005E2CD8">
        <w:rPr>
          <w:szCs w:val="24"/>
          <w:lang w:val="hr-HR"/>
        </w:rPr>
        <w:t>o</w:t>
      </w:r>
      <w:r w:rsidR="005E2CD8" w:rsidRPr="005E2CD8">
        <w:rPr>
          <w:szCs w:val="24"/>
          <w:lang w:val="hr-HR"/>
        </w:rPr>
        <w:t xml:space="preserve"> Udovičić iz Kosinožići, Kosinožići 20 B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4E3A98">
        <w:rPr>
          <w:szCs w:val="24"/>
          <w:lang w:val="hr-HR"/>
        </w:rPr>
        <w:t>24</w:t>
      </w:r>
      <w:r w:rsidR="00F30032" w:rsidRPr="00042A52">
        <w:rPr>
          <w:szCs w:val="24"/>
          <w:lang w:val="hr-HR"/>
        </w:rPr>
        <w:t xml:space="preserve">. </w:t>
      </w:r>
      <w:r w:rsidR="00B15D20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EB08E9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EB08E9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5E2CD8" w:rsidRPr="005E2CD8">
        <w:rPr>
          <w:szCs w:val="24"/>
          <w:lang w:val="hr-HR"/>
        </w:rPr>
        <w:t>Marink</w:t>
      </w:r>
      <w:r w:rsidR="005E2CD8">
        <w:rPr>
          <w:szCs w:val="24"/>
          <w:lang w:val="hr-HR"/>
        </w:rPr>
        <w:t>o</w:t>
      </w:r>
      <w:r w:rsidR="005E2CD8" w:rsidRPr="005E2CD8">
        <w:rPr>
          <w:szCs w:val="24"/>
          <w:lang w:val="hr-HR"/>
        </w:rPr>
        <w:t xml:space="preserve"> Udovičić iz Kosinožići, Kosinožići 20 B</w:t>
      </w:r>
      <w:r w:rsidR="004E3A98">
        <w:rPr>
          <w:szCs w:val="24"/>
          <w:lang w:val="hr-HR"/>
        </w:rPr>
        <w:t>.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D7B" w:rsidP="00E95B75" w:rsidR="00D13D7B">
      <w:r>
        <w:separator/>
      </w:r>
    </w:p>
  </w:endnote>
  <w:endnote w:id="0" w:type="continuationSeparator">
    <w:p w:rsidRDefault="00D13D7B" w:rsidP="00E95B75" w:rsidR="00D13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D7B" w:rsidP="00E95B75" w:rsidR="00D13D7B">
      <w:r>
        <w:separator/>
      </w:r>
    </w:p>
  </w:footnote>
  <w:footnote w:id="0" w:type="continuationSeparator">
    <w:p w:rsidRDefault="00D13D7B" w:rsidP="00E95B75" w:rsidR="00D13D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C705C7">
      <w:t>2</w:t>
    </w:r>
    <w:r w:rsidR="005E2CD8">
      <w:t>5</w:t>
    </w:r>
    <w:r w:rsidR="004E3A98">
      <w:t>/17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26323"/>
    <w:rsid w:val="00240EF0"/>
    <w:rsid w:val="002505B2"/>
    <w:rsid w:val="0026376F"/>
    <w:rsid w:val="002A28D9"/>
    <w:rsid w:val="002F03B7"/>
    <w:rsid w:val="00301EC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26186"/>
    <w:rsid w:val="00444F96"/>
    <w:rsid w:val="00466CDF"/>
    <w:rsid w:val="00493BE0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B1A70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3ADD"/>
    <w:rsid w:val="007A40D3"/>
    <w:rsid w:val="007B1CBA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705C7"/>
    <w:rsid w:val="00CA0FFC"/>
    <w:rsid w:val="00CA2EEA"/>
    <w:rsid w:val="00CB7835"/>
    <w:rsid w:val="00CE12FA"/>
    <w:rsid w:val="00CE5DAF"/>
    <w:rsid w:val="00CE65D2"/>
    <w:rsid w:val="00CF30FB"/>
    <w:rsid w:val="00D13D7B"/>
    <w:rsid w:val="00D14C25"/>
    <w:rsid w:val="00D21D62"/>
    <w:rsid w:val="00D3252C"/>
    <w:rsid w:val="00D35570"/>
    <w:rsid w:val="00D54C0C"/>
    <w:rsid w:val="00D61EA6"/>
    <w:rsid w:val="00D6230C"/>
    <w:rsid w:val="00D74246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08E9"/>
    <w:rsid w:val="00EB6C6F"/>
    <w:rsid w:val="00EC0E33"/>
    <w:rsid w:val="00EC5C9C"/>
    <w:rsid w:val="00ED1178"/>
    <w:rsid w:val="00EE2ACC"/>
    <w:rsid w:val="00EE7995"/>
    <w:rsid w:val="00EF2420"/>
    <w:rsid w:val="00EF513E"/>
    <w:rsid w:val="00EF5A78"/>
    <w:rsid w:val="00F129A8"/>
    <w:rsid w:val="00F224CB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0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8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B08E9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B08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B08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0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8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B08E9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B08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B08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KALDANIJA d.o.o. NOVA VAS</izvorni_sadrzaj>
    <derivirana_varijabla naziv="DomainObject.Predmet.ProtustrankaFormated_1">  VILE KALDANIJA d.o.o. NOVA VAS</derivirana_varijabla>
  </DomainObject.Predmet.ProtustrankaFormated>
  <DomainObject.Predmet.ProtustrankaFormatedOIB>
    <izvorni_sadrzaj>  VILE KALDANIJA d.o.o. NOVA VAS, OIB 81412184948</izvorni_sadrzaj>
    <derivirana_varijabla naziv="DomainObject.Predmet.ProtustrankaFormatedOIB_1">  VILE KALDANIJA d.o.o. NOVA VAS, OIB 81412184948</derivirana_varijabla>
  </DomainObject.Predmet.ProtustrankaFormatedOIB>
  <DomainObject.Predmet.ProtustrankaFormatedWithAdress>
    <izvorni_sadrzaj> VILE KALDANIJA d.o.o. NOVA VAS, Nova Vas, Kosinožići 20 B, 52440 Poreč</izvorni_sadrzaj>
    <derivirana_varijabla naziv="DomainObject.Predmet.ProtustrankaFormatedWithAdress_1"> VILE KALDANIJA d.o.o. NOVA VAS, Nova Vas, Kosinožići 20 B, 52440 Poreč</derivirana_varijabla>
  </DomainObject.Predmet.ProtustrankaFormatedWithAdress>
  <DomainObject.Predmet.ProtustrankaFormatedWithAdressOIB>
    <izvorni_sadrzaj> VILE KALDANIJA d.o.o. NOVA VAS, OIB 81412184948, Nova Vas, Kosinožići 20 B, 52440 Poreč</izvorni_sadrzaj>
    <derivirana_varijabla naziv="DomainObject.Predmet.ProtustrankaFormatedWithAdressOIB_1"> VILE KALDANIJA d.o.o. NOVA VAS, OIB 81412184948, Nova Vas, Kosinožići 20 B, 52440 Poreč</derivirana_varijabla>
  </DomainObject.Predmet.ProtustrankaFormatedWithAdressOIB>
  <DomainObject.Predmet.ProtustrankaWithAdress>
    <izvorni_sadrzaj>VILE KALDANIJA d.o.o. NOVA VAS Nova Vas, Kosinožići 20 B, 52440 Poreč</izvorni_sadrzaj>
    <derivirana_varijabla naziv="DomainObject.Predmet.ProtustrankaWithAdress_1">VILE KALDANIJA d.o.o. NOVA VAS Nova Vas, Kosinožići 20 B, 52440 Poreč</derivirana_varijabla>
  </DomainObject.Predmet.ProtustrankaWithAdress>
  <DomainObject.Predmet.ProtustrankaWithAdressOIB>
    <izvorni_sadrzaj>VILE KALDANIJA d.o.o. NOVA VAS, OIB 81412184948, Nova Vas, Kosinožići 20 B, 52440 Poreč</izvorni_sadrzaj>
    <derivirana_varijabla naziv="DomainObject.Predmet.ProtustrankaWithAdressOIB_1">VILE KALDANIJA d.o.o. NOVA VAS, OIB 81412184948, Nova Vas, Kosinožići 20 B, 52440 Poreč</derivirana_varijabla>
  </DomainObject.Predmet.ProtustrankaWithAdressOIB>
  <DomainObject.Predmet.ProtustrankaNazivFormated>
    <izvorni_sadrzaj>VILE KALDANIJA d.o.o. NOVA VAS</izvorni_sadrzaj>
    <derivirana_varijabla naziv="DomainObject.Predmet.ProtustrankaNazivFormated_1">VILE KALDANIJA d.o.o. NOVA VAS</derivirana_varijabla>
  </DomainObject.Predmet.ProtustrankaNazivFormated>
  <DomainObject.Predmet.ProtustrankaNazivFormatedOIB>
    <izvorni_sadrzaj>VILE KALDANIJA d.o.o. NOVA VAS, OIB 81412184948</izvorni_sadrzaj>
    <derivirana_varijabla naziv="DomainObject.Predmet.ProtustrankaNazivFormatedOIB_1">VILE KALDANIJA d.o.o. NOVA VAS, OIB 81412184948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386171.95</izvorni_sadrzaj>
    <derivirana_varijabla naziv="DomainObject.Predmet.TrenutnaVrijednost_1">386171.95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VILE KALDANIJA d.o.o. NOVA VAS</item>
    </izvorni_sadrzaj>
    <derivirana_varijabla naziv="DomainObject.Predmet.ProtuStrankaListFormated_1">
      <item>VILE KALDANIJA d.o.o. NOVA VAS</item>
    </derivirana_varijabla>
  </DomainObject.Predmet.ProtuStrankaListFormated>
  <DomainObject.Predmet.ProtuStrankaListFormatedOIB>
    <izvorni_sadrzaj>
      <item>VILE KALDANIJA d.o.o. NOVA VAS, OIB 81412184948</item>
    </izvorni_sadrzaj>
    <derivirana_varijabla naziv="DomainObject.Predmet.ProtuStrankaListFormatedOIB_1">
      <item>VILE KALDANIJA d.o.o. NOVA VAS, OIB 81412184948</item>
    </derivirana_varijabla>
  </DomainObject.Predmet.ProtuStrankaListFormatedOIB>
  <DomainObject.Predmet.ProtuStrankaListFormatedWithAdress>
    <izvorni_sadrzaj>
      <item>VILE KALDANIJA d.o.o. NOVA VAS, Nova Vas, Kosinožići 20 B, 52440 Poreč</item>
    </izvorni_sadrzaj>
    <derivirana_varijabla naziv="DomainObject.Predmet.ProtuStrankaListFormatedWithAdress_1">
      <item>VILE KALDANIJA d.o.o. NOVA VAS, Nova Vas, Kosinožići 20 B, 52440 Poreč</item>
    </derivirana_varijabla>
  </DomainObject.Predmet.ProtuStrankaListFormatedWithAdress>
  <DomainObject.Predmet.ProtuStrankaListFormatedWithAdressOIB>
    <izvorni_sadrzaj>
      <item>VILE KALDANIJA d.o.o. NOVA VAS, OIB 81412184948, Nova Vas, Kosinožići 20 B, 52440 Poreč</item>
    </izvorni_sadrzaj>
    <derivirana_varijabla naziv="DomainObject.Predmet.ProtuStrankaListFormatedWithAdressOIB_1">
      <item>VILE KALDANIJA d.o.o. NOVA VAS, OIB 81412184948, Nova Vas, Kosinožići 20 B, 52440 Poreč</item>
    </derivirana_varijabla>
  </DomainObject.Predmet.ProtuStrankaListFormatedWithAdressOIB>
  <DomainObject.Predmet.ProtuStrankaListNazivFormated>
    <izvorni_sadrzaj>
      <item>VILE KALDANIJA d.o.o. NOVA VAS</item>
    </izvorni_sadrzaj>
    <derivirana_varijabla naziv="DomainObject.Predmet.ProtuStrankaListNazivFormated_1">
      <item>VILE KALDANIJA d.o.o. NOVA VAS</item>
    </derivirana_varijabla>
  </DomainObject.Predmet.ProtuStrankaListNazivFormated>
  <DomainObject.Predmet.ProtuStrankaListNazivFormatedOIB>
    <izvorni_sadrzaj>
      <item>VILE KALDANIJA d.o.o. NOVA VAS, OIB 81412184948</item>
    </izvorni_sadrzaj>
    <derivirana_varijabla naziv="DomainObject.Predmet.ProtuStrankaListNazivFormatedOIB_1">
      <item>VILE KALDANIJA d.o.o. NOVA VAS, OIB 81412184948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VILE KALDANIJA d.o.o. NOVA VAS</izvorni_sadrzaj>
    <derivirana_varijabla naziv="DomainObject.Predmet.ProtustrankaIDrugi_1">VILE KALDANIJA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VILE KALDANIJA d.o.o. NOVA VAS, OIB 81412184948, Nova Vas, Kosinožići 20 B, 52440 Poreč</izvorni_sadrzaj>
    <derivirana_varijabla naziv="DomainObject.Predmet.ProtustrankaIDrugiAdressOIB_1">VILE KALDANIJA d.o.o. NOVA VAS, OIB 81412184948, Nova Vas, Kosinožići 20 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VILE KALDANIJA d.o.o. NOVA VAS</item>
    </izvorni_sadrzaj>
    <derivirana_varijabla naziv="DomainObject.Predmet.SudioniciListNaziv_1">
      <item>FINANCIJSKA AGENCIJA, RC RIJEKA, PODRUŽNICA PULA, PULA</item>
      <item>VILE KALDANIJA d.o.o. NOVA VAS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VILE KALDANIJA d.o.o. NOVA VAS, OIB 81412184948, Nova Vas, Kosinožići 20 B,52440 Poreč</item>
    </izvorni_sadrzaj>
    <derivirana_varijabla naziv="DomainObject.Predmet.SudioniciListAdressOIB_1">
      <item>FINANCIJSKA AGENCIJA, RC RIJEKA, PODRUŽNICA PULA, PULA, OIB 85821130368, Giardini 5,52100 Pula</item>
      <item>VILE KALDANIJA d.o.o. NOVA VAS, OIB 81412184948, Nova Vas, Kosinožići 20 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81412184948</item>
    </izvorni_sadrzaj>
    <derivirana_varijabla naziv="DomainObject.Predmet.SudioniciListNazivOIB_1">
      <item>, OIB 85821130368</item>
      <item>, OIB 81412184948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1484</properties:Characters>
  <properties:Lines>47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2017-01-24T13:04:00Z</dcterms:created>
  <dc:creator>Jasmina Matika</dc:creator>
  <cp:lastModifiedBy>Sanja Lakošeljac</cp:lastModifiedBy>
  <cp:lastPrinted>2017-01-24T13:20:00Z</cp:lastPrinted>
  <dcterms:modified xmlns:xsi="http://www.w3.org/2001/XMLSchema-instance" xsi:type="dcterms:W3CDTF">2017-01-24T13:21:00Z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