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f20e12d" w14:paraId="f20e12d"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CF60CD">
        <w:rPr>
          <w:rFonts w:hAnsi="Times New Roman" w:ascii="Times New Roman"/>
          <w:sz w:val="24"/>
        </w:rPr>
        <w:t>-341</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663641">
        <w:rPr>
          <w:rFonts w:hAnsi="Times New Roman" w:ascii="Times New Roman"/>
          <w:sz w:val="24"/>
        </w:rPr>
        <w:t>1</w:t>
      </w:r>
      <w:r w:rsidR="00327C27">
        <w:rPr>
          <w:rFonts w:hAnsi="Times New Roman" w:ascii="Times New Roman"/>
          <w:sz w:val="24"/>
        </w:rPr>
        <w:t xml:space="preserve">. </w:t>
      </w:r>
      <w:r w:rsidR="00663641">
        <w:rPr>
          <w:rFonts w:hAnsi="Times New Roman" w:ascii="Times New Roman"/>
          <w:sz w:val="24"/>
        </w:rPr>
        <w:t>lipnja</w:t>
      </w:r>
      <w:r w:rsidR="00371BE0">
        <w:rPr>
          <w:rFonts w:hAnsi="Times New Roman" w:ascii="Times New Roman"/>
          <w:sz w:val="24"/>
        </w:rPr>
        <w:t xml:space="preserve"> 2017.</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663641">
        <w:rPr>
          <w:rFonts w:hAnsi="Times New Roman" w:ascii="Times New Roman"/>
          <w:b/>
          <w:sz w:val="24"/>
        </w:rPr>
        <w:t>8</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00371BE0">
        <w:rPr>
          <w:rFonts w:hAnsi="Times New Roman" w:ascii="Times New Roman"/>
          <w:sz w:val="24"/>
        </w:rPr>
        <w:t xml:space="preserve">ročištu za </w:t>
      </w:r>
      <w:r w:rsidRPr="00BD3D8A">
        <w:rPr>
          <w:rFonts w:hAnsi="Times New Roman" w:ascii="Times New Roman"/>
          <w:sz w:val="24"/>
        </w:rPr>
        <w:t>dražb</w:t>
      </w:r>
      <w:r w:rsidR="00371BE0">
        <w:rPr>
          <w:rFonts w:hAnsi="Times New Roman" w:ascii="Times New Roman"/>
          <w:sz w:val="24"/>
        </w:rPr>
        <w:t>u</w:t>
      </w:r>
      <w:r w:rsidRPr="00BD3D8A">
        <w:rPr>
          <w:rFonts w:hAnsi="Times New Roman" w:ascii="Times New Roman"/>
          <w:sz w:val="24"/>
        </w:rPr>
        <w:t xml:space="preserve"> koj</w:t>
      </w:r>
      <w:r w:rsidR="00371BE0">
        <w:rPr>
          <w:rFonts w:hAnsi="Times New Roman" w:ascii="Times New Roman"/>
          <w:sz w:val="24"/>
        </w:rPr>
        <w:t>e</w:t>
      </w:r>
      <w:r w:rsidRPr="00BD3D8A">
        <w:rPr>
          <w:rFonts w:hAnsi="Times New Roman" w:ascii="Times New Roman"/>
          <w:sz w:val="24"/>
        </w:rPr>
        <w:t xml:space="preserve"> </w:t>
      </w:r>
      <w:r w:rsidR="00371BE0">
        <w:rPr>
          <w:rFonts w:hAnsi="Times New Roman" w:ascii="Times New Roman"/>
          <w:sz w:val="24"/>
        </w:rPr>
        <w:t xml:space="preserve">se zakazuje za dan: </w:t>
      </w:r>
      <w:r w:rsidRPr="00BD3D8A">
        <w:rPr>
          <w:rFonts w:hAnsi="Times New Roman" w:ascii="Times New Roman"/>
          <w:sz w:val="24"/>
        </w:rPr>
        <w:t xml:space="preserve">  </w:t>
      </w:r>
    </w:p>
    <w:p w:rsidRDefault="00BD3D8A" w:rsidP="00BD3D8A" w:rsidR="00BD3D8A" w:rsidRPr="00BD3D8A">
      <w:pPr>
        <w:rPr>
          <w:rFonts w:hAnsi="Times New Roman" w:ascii="Times New Roman"/>
          <w:sz w:val="24"/>
          <w:u w:val="single"/>
        </w:rPr>
      </w:pPr>
    </w:p>
    <w:p w:rsidRDefault="008A7078" w:rsidP="00BD3D8A" w:rsidR="00BD3D8A" w:rsidRPr="00BD3D8A">
      <w:pPr>
        <w:jc w:val="center"/>
        <w:rPr>
          <w:rFonts w:hAnsi="Times New Roman" w:ascii="Times New Roman"/>
          <w:b/>
          <w:sz w:val="24"/>
          <w:u w:val="single"/>
        </w:rPr>
      </w:pPr>
      <w:r>
        <w:rPr>
          <w:rFonts w:hAnsi="Times New Roman" w:ascii="Times New Roman"/>
          <w:b/>
          <w:sz w:val="24"/>
          <w:u w:val="single"/>
        </w:rPr>
        <w:t>1</w:t>
      </w:r>
      <w:r w:rsidR="00663641">
        <w:rPr>
          <w:rFonts w:hAnsi="Times New Roman" w:ascii="Times New Roman"/>
          <w:b/>
          <w:sz w:val="24"/>
          <w:u w:val="single"/>
        </w:rPr>
        <w:t>4</w:t>
      </w:r>
      <w:r>
        <w:rPr>
          <w:rFonts w:hAnsi="Times New Roman" w:ascii="Times New Roman"/>
          <w:b/>
          <w:sz w:val="24"/>
          <w:u w:val="single"/>
        </w:rPr>
        <w:t xml:space="preserve">. </w:t>
      </w:r>
      <w:r w:rsidR="00663641">
        <w:rPr>
          <w:rFonts w:hAnsi="Times New Roman" w:ascii="Times New Roman"/>
          <w:b/>
          <w:sz w:val="24"/>
          <w:u w:val="single"/>
        </w:rPr>
        <w:t>rujna</w:t>
      </w:r>
      <w:r>
        <w:rPr>
          <w:rFonts w:hAnsi="Times New Roman" w:ascii="Times New Roman"/>
          <w:b/>
          <w:sz w:val="24"/>
          <w:u w:val="single"/>
        </w:rPr>
        <w:t xml:space="preserve"> </w:t>
      </w:r>
      <w:r w:rsidR="00BD3D8A" w:rsidRPr="00BD3D8A">
        <w:rPr>
          <w:rFonts w:hAnsi="Times New Roman" w:ascii="Times New Roman"/>
          <w:b/>
          <w:sz w:val="24"/>
          <w:u w:val="single"/>
        </w:rPr>
        <w:t>201</w:t>
      </w:r>
      <w:r w:rsidR="00371BE0">
        <w:rPr>
          <w:rFonts w:hAnsi="Times New Roman" w:ascii="Times New Roman"/>
          <w:b/>
          <w:sz w:val="24"/>
          <w:u w:val="single"/>
        </w:rPr>
        <w:t>7</w:t>
      </w:r>
      <w:r w:rsidR="00BD3D8A" w:rsidRPr="00BD3D8A">
        <w:rPr>
          <w:rFonts w:hAnsi="Times New Roman" w:ascii="Times New Roman"/>
          <w:b/>
          <w:sz w:val="24"/>
          <w:u w:val="single"/>
        </w:rPr>
        <w:t xml:space="preserve">. u </w:t>
      </w:r>
      <w:r w:rsidR="00371BE0">
        <w:rPr>
          <w:rFonts w:hAnsi="Times New Roman" w:ascii="Times New Roman"/>
          <w:b/>
          <w:sz w:val="24"/>
          <w:u w:val="single"/>
        </w:rPr>
        <w:t>9.</w:t>
      </w:r>
      <w:r w:rsidR="00663641">
        <w:rPr>
          <w:rFonts w:hAnsi="Times New Roman" w:ascii="Times New Roman"/>
          <w:b/>
          <w:sz w:val="24"/>
          <w:u w:val="single"/>
        </w:rPr>
        <w:t>30</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327C27">
        <w:rPr>
          <w:rFonts w:hAnsi="Times New Roman" w:ascii="Times New Roman"/>
          <w:b/>
          <w:sz w:val="24"/>
        </w:rPr>
        <w:t>3</w:t>
      </w:r>
      <w:r w:rsidR="00776FF7" w:rsidRPr="00776FF7">
        <w:rPr>
          <w:rFonts w:hAnsi="Times New Roman" w:ascii="Times New Roman"/>
          <w:b/>
          <w:sz w:val="24"/>
        </w:rPr>
        <w:t>.</w:t>
      </w:r>
      <w:r w:rsidR="00663641">
        <w:rPr>
          <w:rFonts w:hAnsi="Times New Roman" w:ascii="Times New Roman"/>
          <w:b/>
          <w:sz w:val="24"/>
        </w:rPr>
        <w:t>0</w:t>
      </w:r>
      <w:r w:rsidR="00776FF7" w:rsidRPr="00776FF7">
        <w:rPr>
          <w:rFonts w:hAnsi="Times New Roman" w:ascii="Times New Roman"/>
          <w:b/>
          <w:sz w:val="24"/>
        </w:rPr>
        <w:t>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w:t>
      </w:r>
      <w:r w:rsidR="00327C27">
        <w:rPr>
          <w:rFonts w:hAnsi="Times New Roman" w:ascii="Times New Roman"/>
          <w:sz w:val="24"/>
        </w:rPr>
        <w:t xml:space="preserve">depozitni </w:t>
      </w:r>
      <w:r w:rsidRPr="00BD3D8A">
        <w:rPr>
          <w:rFonts w:hAnsi="Times New Roman" w:ascii="Times New Roman"/>
          <w:sz w:val="24"/>
        </w:rPr>
        <w:t xml:space="preserve">račun </w:t>
      </w:r>
      <w:r w:rsidR="00327C27">
        <w:rPr>
          <w:rFonts w:hAnsi="Times New Roman" w:ascii="Times New Roman"/>
          <w:sz w:val="24"/>
        </w:rPr>
        <w:t>ovoga suda IBAN:</w:t>
      </w:r>
      <w:r w:rsidRPr="00BD3D8A">
        <w:rPr>
          <w:rFonts w:hAnsi="Times New Roman" w:ascii="Times New Roman"/>
          <w:sz w:val="24"/>
        </w:rPr>
        <w:t xml:space="preserve"> HR92 2390 0011 3000 0046 0, poziv na broj: </w:t>
      </w:r>
      <w:r w:rsidR="00327C27">
        <w:rPr>
          <w:rFonts w:hAnsi="Times New Roman" w:ascii="Times New Roman"/>
          <w:sz w:val="24"/>
        </w:rPr>
        <w:t xml:space="preserve">(HR 00) </w:t>
      </w:r>
      <w:r>
        <w:rPr>
          <w:rFonts w:hAnsi="Times New Roman" w:ascii="Times New Roman"/>
          <w:sz w:val="24"/>
        </w:rPr>
        <w:t>1066-12</w:t>
      </w:r>
      <w:r w:rsidRPr="00BD3D8A">
        <w:rPr>
          <w:rFonts w:hAnsi="Times New Roman" w:ascii="Times New Roman"/>
          <w:sz w:val="24"/>
        </w:rPr>
        <w:t xml:space="preserve">, s naznakom: "Jamčevina za dražbu </w:t>
      </w:r>
      <w:r w:rsidR="00327C27">
        <w:rPr>
          <w:rFonts w:hAnsi="Times New Roman" w:ascii="Times New Roman"/>
          <w:sz w:val="24"/>
        </w:rPr>
        <w:t>St-1066/12</w:t>
      </w:r>
      <w:r w:rsidRPr="00BD3D8A">
        <w:rPr>
          <w:rFonts w:hAnsi="Times New Roman" w:ascii="Times New Roman"/>
          <w:sz w:val="24"/>
        </w:rPr>
        <w:t>". Dokaz o uplati svaki kupac dužan je predočiti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Kupac je dužan položiti kupovninu na račun suda u roku 30 dana</w:t>
      </w:r>
      <w:r w:rsidR="00327C27">
        <w:rPr>
          <w:rFonts w:hAnsi="Times New Roman" w:ascii="Times New Roman"/>
          <w:sz w:val="24"/>
        </w:rPr>
        <w:t xml:space="preserve">. </w:t>
      </w:r>
      <w:r w:rsidRPr="00BD3D8A">
        <w:rPr>
          <w:rFonts w:hAnsi="Times New Roman" w:ascii="Times New Roman"/>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Ovaj zaključak objavit će se na e-Oglasnoj ploči suda a stečajni upravitelj se upućuje da isti dostavi Hrvatskoj go</w:t>
      </w:r>
      <w:r w:rsidR="00CF60CD">
        <w:rPr>
          <w:rFonts w:hAnsi="Times New Roman" w:ascii="Times New Roman"/>
          <w:sz w:val="24"/>
        </w:rPr>
        <w:t>s</w:t>
      </w:r>
      <w:r w:rsidRPr="00BD3D8A">
        <w:rPr>
          <w:rFonts w:hAnsi="Times New Roman" w:ascii="Times New Roman"/>
          <w:sz w:val="24"/>
        </w:rPr>
        <w:t xml:space="preserve">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663641">
        <w:rPr>
          <w:rFonts w:hAnsi="Times New Roman" w:ascii="Times New Roman"/>
          <w:sz w:val="24"/>
        </w:rPr>
        <w:t>1</w:t>
      </w:r>
      <w:r w:rsidR="00327C27">
        <w:rPr>
          <w:rFonts w:hAnsi="Times New Roman" w:ascii="Times New Roman"/>
          <w:sz w:val="24"/>
        </w:rPr>
        <w:t xml:space="preserve">. </w:t>
      </w:r>
      <w:r w:rsidR="00663641">
        <w:rPr>
          <w:rFonts w:hAnsi="Times New Roman" w:ascii="Times New Roman"/>
          <w:sz w:val="24"/>
        </w:rPr>
        <w:t>lipnja</w:t>
      </w:r>
      <w:r w:rsidR="00371BE0">
        <w:rPr>
          <w:rFonts w:hAnsi="Times New Roman" w:ascii="Times New Roman"/>
          <w:sz w:val="24"/>
        </w:rPr>
        <w:t xml:space="preserve"> 2017.</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CF60CD">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CF60CD" w:rsidP="008957A8" w:rsidR="00CF60CD">
      <w:pPr>
        <w:rPr>
          <w:rFonts w:hAnsi="Times New Roman" w:ascii="Times New Roman"/>
          <w:sz w:val="24"/>
        </w:rPr>
      </w:pPr>
    </w:p>
    <w:p w:rsidRDefault="00CF60CD" w:rsidP="008957A8" w:rsidR="00CF60C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F60CD" w:rsidP="008957A8" w:rsidR="00CF60C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E0ADF" w:rsidP="00CF60CD" w:rsidR="008957A8" w:rsidRPr="00CF60CD">
      <w:pPr>
        <w:rPr>
          <w:rFonts w:hAnsi="Times New Roman" w:ascii="Times New Roman"/>
          <w:color w:themeColor="background1" w:val="FFFFFF"/>
          <w:sz w:val="24"/>
        </w:rPr>
      </w:pPr>
      <w:r w:rsidRPr="00CF60CD">
        <w:rPr>
          <w:rFonts w:hAnsi="Times New Roman" w:ascii="Times New Roman"/>
          <w:color w:themeColor="background1" w:val="FFFFFF"/>
          <w:sz w:val="24"/>
        </w:rPr>
        <w:t>DNA:</w:t>
      </w:r>
    </w:p>
    <w:p w:rsidRDefault="008957A8" w:rsidP="00B309A9" w:rsidR="00B309A9" w:rsidRPr="00CF60CD">
      <w:pPr>
        <w:rPr>
          <w:rFonts w:hAnsi="Times New Roman" w:ascii="Times New Roman"/>
          <w:color w:themeColor="background1" w:val="FFFFFF"/>
          <w:sz w:val="24"/>
        </w:rPr>
      </w:pPr>
      <w:r w:rsidRPr="00CF60CD">
        <w:rPr>
          <w:rFonts w:hAnsi="Times New Roman" w:ascii="Times New Roman"/>
          <w:color w:themeColor="background1" w:val="FFFFFF"/>
          <w:sz w:val="24"/>
        </w:rPr>
        <w:t>1. Stečajnom upravitelju</w:t>
      </w:r>
      <w:r w:rsidR="00EF10EE" w:rsidRPr="00CF60CD">
        <w:rPr>
          <w:rFonts w:hAnsi="Times New Roman" w:ascii="Times New Roman"/>
          <w:color w:themeColor="background1" w:val="FFFFFF"/>
          <w:sz w:val="24"/>
        </w:rPr>
        <w:t>, osobno</w:t>
      </w:r>
      <w:r w:rsidR="00B309A9" w:rsidRPr="00CF60CD">
        <w:rPr>
          <w:rFonts w:hAnsi="Times New Roman" w:ascii="Times New Roman"/>
          <w:color w:themeColor="background1" w:val="FFFFFF"/>
          <w:sz w:val="24"/>
        </w:rPr>
        <w:t xml:space="preserve"> </w:t>
      </w:r>
    </w:p>
    <w:p w:rsidRDefault="00B309A9" w:rsidP="00B309A9" w:rsidR="00B309A9" w:rsidRPr="00CF60CD">
      <w:pPr>
        <w:rPr>
          <w:rFonts w:hAnsi="Times New Roman" w:ascii="Times New Roman"/>
          <w:color w:themeColor="background1" w:val="FFFFFF"/>
          <w:sz w:val="24"/>
        </w:rPr>
      </w:pPr>
      <w:r w:rsidRPr="00CF60CD">
        <w:rPr>
          <w:rFonts w:hAnsi="Times New Roman" w:ascii="Times New Roman"/>
          <w:color w:themeColor="background1" w:val="FFFFFF"/>
          <w:sz w:val="24"/>
        </w:rPr>
        <w:t xml:space="preserve">2. </w:t>
      </w:r>
      <w:r w:rsidR="00EF10EE" w:rsidRPr="00CF60CD">
        <w:rPr>
          <w:rFonts w:hAnsi="Times New Roman" w:ascii="Times New Roman"/>
          <w:color w:themeColor="background1" w:val="FFFFFF"/>
          <w:sz w:val="24"/>
        </w:rPr>
        <w:t xml:space="preserve">Razlučnom vjerovniku: </w:t>
      </w:r>
      <w:r w:rsidRPr="00CF60CD">
        <w:rPr>
          <w:rFonts w:hAnsi="Times New Roman" w:ascii="Times New Roman"/>
          <w:color w:themeColor="background1" w:val="FFFFFF"/>
          <w:sz w:val="24"/>
        </w:rPr>
        <w:t xml:space="preserve">Societe generale-Splitska banka d.d. Split, po pun. Ema Kalogjera </w:t>
      </w:r>
    </w:p>
    <w:p w:rsidRDefault="00B309A9" w:rsidP="00B309A9" w:rsidR="00B309A9" w:rsidRPr="00CF60CD">
      <w:pPr>
        <w:rPr>
          <w:rFonts w:hAnsi="Times New Roman" w:ascii="Times New Roman"/>
          <w:color w:themeColor="background1" w:val="FFFFFF"/>
          <w:sz w:val="24"/>
        </w:rPr>
      </w:pPr>
      <w:r w:rsidRPr="00CF60CD">
        <w:rPr>
          <w:rFonts w:hAnsi="Times New Roman" w:ascii="Times New Roman"/>
          <w:color w:themeColor="background1" w:val="FFFFFF"/>
          <w:sz w:val="24"/>
        </w:rPr>
        <w:t xml:space="preserve">    Juranić, odvjetnica u Zagrebu, Trg bana Josipa Jelačića 3</w:t>
      </w:r>
    </w:p>
    <w:p w:rsidRDefault="002B43AB" w:rsidP="00265ED6" w:rsidR="00265ED6" w:rsidRPr="00CF60CD">
      <w:pPr>
        <w:rPr>
          <w:rFonts w:hAnsi="Times New Roman" w:ascii="Times New Roman"/>
          <w:color w:themeColor="background1" w:val="FFFFFF"/>
          <w:sz w:val="24"/>
        </w:rPr>
      </w:pPr>
      <w:r w:rsidRPr="00CF60CD">
        <w:rPr>
          <w:rFonts w:hAnsi="Times New Roman" w:ascii="Times New Roman"/>
          <w:color w:themeColor="background1" w:val="FFFFFF"/>
          <w:sz w:val="24"/>
        </w:rPr>
        <w:t xml:space="preserve">3. Razlučnom vjerovniku: </w:t>
      </w:r>
      <w:r w:rsidR="00265ED6" w:rsidRPr="00CF60CD">
        <w:rPr>
          <w:rFonts w:hAnsi="Times New Roman" w:ascii="Times New Roman"/>
          <w:color w:themeColor="background1" w:val="FFFFFF"/>
          <w:sz w:val="24"/>
        </w:rPr>
        <w:t xml:space="preserve">Erste Group Bank AG, Beč, Republika Austrija, po pun. </w:t>
      </w:r>
    </w:p>
    <w:p w:rsidRDefault="00265ED6" w:rsidP="00265ED6" w:rsidR="002B43AB" w:rsidRPr="00CF60CD">
      <w:pPr>
        <w:rPr>
          <w:rFonts w:hAnsi="Times New Roman" w:ascii="Times New Roman"/>
          <w:color w:themeColor="background1" w:val="FFFFFF"/>
          <w:sz w:val="24"/>
        </w:rPr>
      </w:pPr>
      <w:r w:rsidRPr="00CF60CD">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CF60CD">
      <w:pPr>
        <w:rPr>
          <w:rFonts w:hAnsi="Times New Roman" w:ascii="Times New Roman"/>
          <w:color w:themeColor="background1" w:val="FFFFFF"/>
          <w:sz w:val="24"/>
        </w:rPr>
      </w:pPr>
      <w:r w:rsidRPr="00CF60CD">
        <w:rPr>
          <w:rFonts w:hAnsi="Times New Roman" w:ascii="Times New Roman"/>
          <w:color w:themeColor="background1" w:val="FFFFFF"/>
          <w:sz w:val="24"/>
        </w:rPr>
        <w:t>4</w:t>
      </w:r>
      <w:r w:rsidR="00490D59" w:rsidRPr="00CF60CD">
        <w:rPr>
          <w:rFonts w:hAnsi="Times New Roman" w:ascii="Times New Roman"/>
          <w:color w:themeColor="background1" w:val="FFFFFF"/>
          <w:sz w:val="24"/>
        </w:rPr>
        <w:t xml:space="preserve">. </w:t>
      </w:r>
      <w:r w:rsidR="00076182" w:rsidRPr="00CF60CD">
        <w:rPr>
          <w:rFonts w:hAnsi="Times New Roman" w:ascii="Times New Roman"/>
          <w:color w:themeColor="background1" w:val="FFFFFF"/>
          <w:sz w:val="24"/>
        </w:rPr>
        <w:t>e-</w:t>
      </w:r>
      <w:r w:rsidR="00490D59" w:rsidRPr="00CF60CD">
        <w:rPr>
          <w:rFonts w:hAnsi="Times New Roman" w:ascii="Times New Roman"/>
          <w:color w:themeColor="background1" w:val="FFFFFF"/>
          <w:sz w:val="24"/>
        </w:rPr>
        <w:t>Oglasna ploča</w:t>
      </w:r>
      <w:r w:rsidR="00076182" w:rsidRPr="00CF60CD">
        <w:rPr>
          <w:rFonts w:hAnsi="Times New Roman" w:ascii="Times New Roman"/>
          <w:color w:themeColor="background1" w:val="FFFFFF"/>
          <w:sz w:val="24"/>
        </w:rPr>
        <w:t>, ovdje</w:t>
      </w:r>
    </w:p>
    <w:sectPr w:rsidSect="00EA52A1" w:rsidR="00490D59" w:rsidRPr="00CF60C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744E" w:rsidR="00CC744E">
      <w:r>
        <w:separator/>
      </w:r>
    </w:p>
  </w:endnote>
  <w:endnote w:id="0" w:type="continuationSeparator">
    <w:p w:rsidRDefault="00CC744E" w:rsidR="00CC7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744E" w:rsidR="00CC744E">
      <w:r>
        <w:separator/>
      </w:r>
    </w:p>
  </w:footnote>
  <w:footnote w:id="0" w:type="continuationSeparator">
    <w:p w:rsidRDefault="00CC744E" w:rsidR="00CC7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1A016E">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CF60CD">
      <w:rPr>
        <w:rFonts w:hAnsi="Times New Roman" w:ascii="Times New Roman"/>
        <w:sz w:val="24"/>
      </w:rPr>
      <w:t>-341</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0D1CD2"/>
    <w:rsid w:val="001241C1"/>
    <w:rsid w:val="001308C0"/>
    <w:rsid w:val="00177A30"/>
    <w:rsid w:val="001A016E"/>
    <w:rsid w:val="001B2DC5"/>
    <w:rsid w:val="0021717B"/>
    <w:rsid w:val="00261848"/>
    <w:rsid w:val="00265ED6"/>
    <w:rsid w:val="00266137"/>
    <w:rsid w:val="00276F5D"/>
    <w:rsid w:val="002B43AB"/>
    <w:rsid w:val="002C1105"/>
    <w:rsid w:val="002F4C59"/>
    <w:rsid w:val="002F5C22"/>
    <w:rsid w:val="00301180"/>
    <w:rsid w:val="0032285F"/>
    <w:rsid w:val="00327C27"/>
    <w:rsid w:val="00336482"/>
    <w:rsid w:val="00360318"/>
    <w:rsid w:val="003644D7"/>
    <w:rsid w:val="00371BE0"/>
    <w:rsid w:val="003B18DF"/>
    <w:rsid w:val="003B3623"/>
    <w:rsid w:val="003B4319"/>
    <w:rsid w:val="003B6806"/>
    <w:rsid w:val="003C3ECA"/>
    <w:rsid w:val="003C4439"/>
    <w:rsid w:val="003D21F3"/>
    <w:rsid w:val="003E0ADF"/>
    <w:rsid w:val="00412336"/>
    <w:rsid w:val="004219BC"/>
    <w:rsid w:val="00436CBD"/>
    <w:rsid w:val="00443A1C"/>
    <w:rsid w:val="00474ADB"/>
    <w:rsid w:val="00481069"/>
    <w:rsid w:val="0048386F"/>
    <w:rsid w:val="00490D59"/>
    <w:rsid w:val="00491B1A"/>
    <w:rsid w:val="00492560"/>
    <w:rsid w:val="004A6410"/>
    <w:rsid w:val="004C4BDF"/>
    <w:rsid w:val="004E3161"/>
    <w:rsid w:val="004E53EC"/>
    <w:rsid w:val="004F3302"/>
    <w:rsid w:val="005052EF"/>
    <w:rsid w:val="0054304C"/>
    <w:rsid w:val="0055126F"/>
    <w:rsid w:val="0057341F"/>
    <w:rsid w:val="00593FFA"/>
    <w:rsid w:val="005A25AA"/>
    <w:rsid w:val="005B77C7"/>
    <w:rsid w:val="006008F9"/>
    <w:rsid w:val="0061741E"/>
    <w:rsid w:val="00630953"/>
    <w:rsid w:val="00642359"/>
    <w:rsid w:val="00663641"/>
    <w:rsid w:val="00693DD5"/>
    <w:rsid w:val="006C30C6"/>
    <w:rsid w:val="006E0B5F"/>
    <w:rsid w:val="006E1347"/>
    <w:rsid w:val="006E39E7"/>
    <w:rsid w:val="00700B70"/>
    <w:rsid w:val="0070227B"/>
    <w:rsid w:val="00776FF7"/>
    <w:rsid w:val="007973F4"/>
    <w:rsid w:val="007E0A65"/>
    <w:rsid w:val="007E3B92"/>
    <w:rsid w:val="008217D5"/>
    <w:rsid w:val="008737F0"/>
    <w:rsid w:val="008870D9"/>
    <w:rsid w:val="008957A8"/>
    <w:rsid w:val="008A7078"/>
    <w:rsid w:val="008B25D0"/>
    <w:rsid w:val="008B6BCE"/>
    <w:rsid w:val="008F3EFB"/>
    <w:rsid w:val="008F7361"/>
    <w:rsid w:val="00971D49"/>
    <w:rsid w:val="00973546"/>
    <w:rsid w:val="009C3617"/>
    <w:rsid w:val="009D1B81"/>
    <w:rsid w:val="00A07507"/>
    <w:rsid w:val="00A52C50"/>
    <w:rsid w:val="00A77F42"/>
    <w:rsid w:val="00AB68F4"/>
    <w:rsid w:val="00AC0210"/>
    <w:rsid w:val="00AC30C2"/>
    <w:rsid w:val="00AE6C2F"/>
    <w:rsid w:val="00AF7482"/>
    <w:rsid w:val="00B074E2"/>
    <w:rsid w:val="00B25745"/>
    <w:rsid w:val="00B309A9"/>
    <w:rsid w:val="00B36118"/>
    <w:rsid w:val="00B36525"/>
    <w:rsid w:val="00B36E4B"/>
    <w:rsid w:val="00B4228E"/>
    <w:rsid w:val="00B52117"/>
    <w:rsid w:val="00B6333A"/>
    <w:rsid w:val="00B87F28"/>
    <w:rsid w:val="00BA063E"/>
    <w:rsid w:val="00BD3D8A"/>
    <w:rsid w:val="00C32C1D"/>
    <w:rsid w:val="00C572C1"/>
    <w:rsid w:val="00C61643"/>
    <w:rsid w:val="00C67E09"/>
    <w:rsid w:val="00C74832"/>
    <w:rsid w:val="00C762F6"/>
    <w:rsid w:val="00CA77AC"/>
    <w:rsid w:val="00CB116E"/>
    <w:rsid w:val="00CB7005"/>
    <w:rsid w:val="00CC744E"/>
    <w:rsid w:val="00CD0580"/>
    <w:rsid w:val="00CE5EA2"/>
    <w:rsid w:val="00CE6A31"/>
    <w:rsid w:val="00CF60CD"/>
    <w:rsid w:val="00CF69ED"/>
    <w:rsid w:val="00D424F0"/>
    <w:rsid w:val="00D470A9"/>
    <w:rsid w:val="00D55799"/>
    <w:rsid w:val="00D57813"/>
    <w:rsid w:val="00D67E91"/>
    <w:rsid w:val="00D95ECD"/>
    <w:rsid w:val="00DB5644"/>
    <w:rsid w:val="00DC1962"/>
    <w:rsid w:val="00DF03AD"/>
    <w:rsid w:val="00DF7C68"/>
    <w:rsid w:val="00E066CE"/>
    <w:rsid w:val="00E24AF4"/>
    <w:rsid w:val="00E50768"/>
    <w:rsid w:val="00E91F10"/>
    <w:rsid w:val="00E95D0F"/>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B7268"/>
    <w:rsid w:val="00FC622B"/>
    <w:rsid w:val="00FE6DDB"/>
    <w:rsid w:val="00FF0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1A016E"/>
    <w:rPr>
      <w:color w:val="808080"/>
      <w:bdr w:space="0" w:sz="0" w:color="auto" w:val="none"/>
      <w:shd w:fill="auto" w:color="auto" w:val="clear"/>
    </w:rPr>
  </w:style>
  <w:style w:customStyle="true" w:styleId="eSPISCCParagraphDefaultFont" w:type="character">
    <w:name w:val="eSPIS_CC_Paragraph Default Font"/>
    <w:basedOn w:val="Zadanifontodlomka"/>
    <w:rsid w:val="001A01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16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01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01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1A016E"/>
    <w:rPr>
      <w:color w:val="808080"/>
      <w:bdr w:color="auto" w:space="0" w:sz="0" w:val="none"/>
      <w:shd w:color="auto" w:fill="auto" w:val="clear"/>
    </w:rPr>
  </w:style>
  <w:style w:customStyle="1" w:styleId="eSPISCCParagraphDefaultFont" w:type="character">
    <w:name w:val="eSPIS_CC_Paragraph Default Font"/>
    <w:basedOn w:val="Zadanifontodlomka"/>
    <w:rsid w:val="001A01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016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A01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01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2553</properties:Characters>
  <properties:Lines>71</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2017-06-05T07:50:00Z</dcterms:created>
  <dc:creator>Mihael Kovačić</dc:creator>
  <cp:lastModifiedBy>Sonja Pilić</cp:lastModifiedBy>
  <cp:lastPrinted>2017-06-05T07:53:00Z</cp:lastPrinted>
  <dcterms:modified xmlns:xsi="http://www.w3.org/2001/XMLSchema-instance" xsi:type="dcterms:W3CDTF">2017-06-05T07:56:00Z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