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6022" w14:paraId="4ee6022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ED0027">
        <w:rPr>
          <w:rFonts w:cs="Times New Roman" w:hAnsi="Times New Roman" w:ascii="Times New Roman"/>
          <w:b/>
          <w:sz w:val="24"/>
          <w:szCs w:val="24"/>
        </w:rPr>
        <w:t>923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ED0027">
        <w:rPr>
          <w:rFonts w:cs="Times New Roman" w:hAnsi="Times New Roman" w:ascii="Times New Roman"/>
          <w:sz w:val="24"/>
          <w:szCs w:val="24"/>
        </w:rPr>
        <w:t>ŽEL-MAR d.o.o., "u likvidaciji" iz Šibenika, 8.dalmatinske udarne brigade 16, MBS:</w:t>
      </w:r>
      <w:r w:rsidR="00ED0027" w:rsidRPr="00ED0027">
        <w:t xml:space="preserve"> </w:t>
      </w:r>
      <w:r w:rsidR="00ED0027" w:rsidRPr="00ED0027">
        <w:rPr>
          <w:rFonts w:cs="Times New Roman" w:hAnsi="Times New Roman" w:ascii="Times New Roman"/>
          <w:sz w:val="24"/>
          <w:szCs w:val="24"/>
        </w:rPr>
        <w:t>060080678</w:t>
      </w:r>
      <w:r w:rsidR="00ED0027">
        <w:rPr>
          <w:rFonts w:cs="Times New Roman" w:hAnsi="Times New Roman" w:ascii="Times New Roman"/>
          <w:sz w:val="24"/>
          <w:szCs w:val="24"/>
        </w:rPr>
        <w:t>, OIB:6735327527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D0027">
        <w:rPr>
          <w:rFonts w:cs="Times New Roman" w:hAnsi="Times New Roman" w:ascii="Times New Roman"/>
          <w:sz w:val="24"/>
          <w:szCs w:val="24"/>
        </w:rPr>
        <w:t>ŽEL-MAR d.o.o., "u likvidaciji" iz Šibenika, 8.dalmatinske udarne brigade 16, MBS:</w:t>
      </w:r>
      <w:r w:rsidR="00ED0027" w:rsidRPr="00ED0027">
        <w:t xml:space="preserve"> </w:t>
      </w:r>
      <w:r w:rsidR="00ED0027" w:rsidRPr="00ED0027">
        <w:rPr>
          <w:rFonts w:cs="Times New Roman" w:hAnsi="Times New Roman" w:ascii="Times New Roman"/>
          <w:sz w:val="24"/>
          <w:szCs w:val="24"/>
        </w:rPr>
        <w:t>060080678</w:t>
      </w:r>
      <w:r w:rsidR="00ED0027">
        <w:rPr>
          <w:rFonts w:cs="Times New Roman" w:hAnsi="Times New Roman" w:ascii="Times New Roman"/>
          <w:sz w:val="24"/>
          <w:szCs w:val="24"/>
        </w:rPr>
        <w:t>, OIB:6735327527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ED0027">
        <w:rPr>
          <w:rFonts w:cs="Times New Roman" w:hAnsi="Times New Roman" w:ascii="Times New Roman"/>
          <w:sz w:val="24"/>
          <w:szCs w:val="24"/>
        </w:rPr>
        <w:t>5.531,00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ED0027">
        <w:rPr>
          <w:rFonts w:cs="Times New Roman" w:hAnsi="Times New Roman" w:ascii="Times New Roman"/>
          <w:sz w:val="24"/>
          <w:szCs w:val="24"/>
        </w:rPr>
        <w:t>Željko Vukorepa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6C621F">
        <w:rPr>
          <w:rFonts w:cs="Times New Roman" w:hAnsi="Times New Roman" w:ascii="Times New Roman"/>
          <w:sz w:val="24"/>
          <w:szCs w:val="24"/>
        </w:rPr>
        <w:t>30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ED0027">
        <w:rPr>
          <w:rFonts w:cs="Times New Roman" w:hAnsi="Times New Roman" w:ascii="Times New Roman"/>
          <w:sz w:val="24"/>
          <w:szCs w:val="24"/>
        </w:rPr>
        <w:t>Željko Vukorepa, 8.dalmatinske udarne brigade 16,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A0D" w:rsidP="00C35767" w:rsidR="00D61A0D">
      <w:pPr>
        <w:spacing w:lineRule="auto" w:line="240" w:after="0"/>
      </w:pPr>
      <w:r>
        <w:separator/>
      </w:r>
    </w:p>
  </w:endnote>
  <w:endnote w:id="0" w:type="continuationSeparator">
    <w:p w:rsidRDefault="00D61A0D" w:rsidP="00C35767" w:rsidR="00D61A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A0D" w:rsidP="00C35767" w:rsidR="00D61A0D">
      <w:pPr>
        <w:spacing w:lineRule="auto" w:line="240" w:after="0"/>
      </w:pPr>
      <w:r>
        <w:separator/>
      </w:r>
    </w:p>
  </w:footnote>
  <w:footnote w:id="0" w:type="continuationSeparator">
    <w:p w:rsidRDefault="00D61A0D" w:rsidP="00C35767" w:rsidR="00D61A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ED0027">
      <w:t>23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D6B12"/>
    <w:rsid w:val="005234E9"/>
    <w:rsid w:val="00576306"/>
    <w:rsid w:val="00590DF1"/>
    <w:rsid w:val="005B4D6D"/>
    <w:rsid w:val="006B5018"/>
    <w:rsid w:val="006C621F"/>
    <w:rsid w:val="00702E95"/>
    <w:rsid w:val="00791EE0"/>
    <w:rsid w:val="00806FFC"/>
    <w:rsid w:val="008120EF"/>
    <w:rsid w:val="00824345"/>
    <w:rsid w:val="008C5124"/>
    <w:rsid w:val="009A76E2"/>
    <w:rsid w:val="009E2D26"/>
    <w:rsid w:val="009F4473"/>
    <w:rsid w:val="00A06758"/>
    <w:rsid w:val="00A40141"/>
    <w:rsid w:val="00A60926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61A0D"/>
    <w:rsid w:val="00D933F6"/>
    <w:rsid w:val="00DB1B74"/>
    <w:rsid w:val="00EB6863"/>
    <w:rsid w:val="00ED0027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2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2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2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2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2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2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ŽEL-MAR, društvo s ograničenom odgovornošću, "u likvidaciji"</izvorni_sadrzaj>
    <derivirana_varijabla naziv="DomainObject.Predmet.ProtustrankaFormated_1">  ŽEL-MAR, društvo s ograničenom odgovornošću, "u likvidaciji"</derivirana_varijabla>
  </DomainObject.Predmet.ProtustrankaFormated>
  <DomainObject.Predmet.ProtustrankaFormatedOIB>
    <izvorni_sadrzaj>  ŽEL-MAR, društvo s ograničenom odgovornošću, "u likvidaciji", OIB 67353237527</izvorni_sadrzaj>
    <derivirana_varijabla naziv="DomainObject.Predmet.ProtustrankaFormatedOIB_1">  ŽEL-MAR, društvo s ograničenom odgovornošću, "u likvidaciji", OIB 67353237527</derivirana_varijabla>
  </DomainObject.Predmet.ProtustrankaFormatedOIB>
  <DomainObject.Predmet.ProtustrankaFormatedWithAdress>
    <izvorni_sadrzaj> ŽEL-MAR, društvo s ograničenom odgovornošću, "u likvidaciji", 8. Dalmatinske Udarne Brigade 16, 22000 Šibenik</izvorni_sadrzaj>
    <derivirana_varijabla naziv="DomainObject.Predmet.ProtustrankaFormatedWithAdress_1"> ŽEL-MAR, društvo s ograničenom odgovornošću, "u likvidaciji", 8. Dalmatinske Udarne Brigade 16, 22000 Šibenik</derivirana_varijabla>
  </DomainObject.Predmet.ProtustrankaFormatedWithAdress>
  <DomainObject.Predmet.ProtustrankaFormatedWithAdressOIB>
    <izvorni_sadrzaj> ŽEL-MAR, društvo s ograničenom odgovornošću, "u likvidaciji", OIB 67353237527, 8. Dalmatinske Udarne Brigade 16, 22000 Šibenik</izvorni_sadrzaj>
    <derivirana_varijabla naziv="DomainObject.Predmet.ProtustrankaFormatedWithAdressOIB_1"> ŽEL-MAR, društvo s ograničenom odgovornošću, "u likvidaciji", OIB 67353237527, 8. Dalmatinske Udarne Brigade 16, 22000 Šibenik</derivirana_varijabla>
  </DomainObject.Predmet.ProtustrankaFormatedWithAdressOIB>
  <DomainObject.Predmet.ProtustrankaWithAdress>
    <izvorni_sadrzaj>ŽEL-MAR, društvo s ograničenom odgovornošću, "u likvidaciji" 8. Dalmatinske Udarne Brigade 16, 22000 Šibenik</izvorni_sadrzaj>
    <derivirana_varijabla naziv="DomainObject.Predmet.ProtustrankaWithAdress_1">ŽEL-MAR, društvo s ograničenom odgovornošću, "u likvidaciji" 8. Dalmatinske Udarne Brigade 16, 22000 Šibenik</derivirana_varijabla>
  </DomainObject.Predmet.ProtustrankaWithAdress>
  <DomainObject.Predmet.ProtustrankaWithAdressOIB>
    <izvorni_sadrzaj>ŽEL-MAR, društvo s ograničenom odgovornošću, "u likvidaciji", OIB 67353237527, 8. Dalmatinske Udarne Brigade 16, 22000 Šibenik</izvorni_sadrzaj>
    <derivirana_varijabla naziv="DomainObject.Predmet.ProtustrankaWithAdressOIB_1">ŽEL-MAR, društvo s ograničenom odgovornošću, "u likvidaciji", OIB 67353237527, 8. Dalmatinske Udarne Brigade 16, 22000 Šibenik</derivirana_varijabla>
  </DomainObject.Predmet.ProtustrankaWithAdressOIB>
  <DomainObject.Predmet.ProtustrankaNazivFormated>
    <izvorni_sadrzaj>ŽEL-MAR, društvo s ograničenom odgovornošću, "u likvidaciji"</izvorni_sadrzaj>
    <derivirana_varijabla naziv="DomainObject.Predmet.ProtustrankaNazivFormated_1">ŽEL-MAR, društvo s ograničenom odgovornošću, "u likvidaciji"</derivirana_varijabla>
  </DomainObject.Predmet.ProtustrankaNazivFormated>
  <DomainObject.Predmet.ProtustrankaNazivFormatedOIB>
    <izvorni_sadrzaj>ŽEL-MAR, društvo s ograničenom odgovornošću, "u likvidaciji", OIB 67353237527</izvorni_sadrzaj>
    <derivirana_varijabla naziv="DomainObject.Predmet.ProtustrankaNazivFormatedOIB_1">ŽEL-MAR, društvo s ograničenom odgovornošću, "u likvidaciji", OIB 67353237527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ŽEL-MAR, društvo s ograničenom odgovornošću, "u likvidaciji"</item>
    </izvorni_sadrzaj>
    <derivirana_varijabla naziv="DomainObject.Predmet.ProtuStrankaListFormated_1">
      <item>ŽEL-MAR, društvo s ograničenom odgovornošću, "u likvidaciji"</item>
    </derivirana_varijabla>
  </DomainObject.Predmet.ProtuStrankaListFormated>
  <DomainObject.Predmet.ProtuStrankaListFormatedOIB>
    <izvorni_sadrzaj>
      <item>ŽEL-MAR, društvo s ograničenom odgovornošću, "u likvidaciji", OIB 67353237527</item>
    </izvorni_sadrzaj>
    <derivirana_varijabla naziv="DomainObject.Predmet.ProtuStrankaListFormatedOIB_1">
      <item>ŽEL-MAR, društvo s ograničenom odgovornošću, "u likvidaciji", OIB 67353237527</item>
    </derivirana_varijabla>
  </DomainObject.Predmet.ProtuStrankaListFormatedOIB>
  <DomainObject.Predmet.ProtuStrankaListFormatedWithAdress>
    <izvorni_sadrzaj>
      <item>ŽEL-MAR, društvo s ograničenom odgovornošću, "u likvidaciji", 8. Dalmatinske Udarne Brigade 16, 22000 Šibenik</item>
    </izvorni_sadrzaj>
    <derivirana_varijabla naziv="DomainObject.Predmet.ProtuStrankaListFormatedWithAdress_1">
      <item>ŽEL-MAR, društvo s ograničenom odgovornošću, "u likvidaciji", 8. Dalmatinske Udarne Brigade 16, 22000 Šibenik</item>
    </derivirana_varijabla>
  </DomainObject.Predmet.ProtuStrankaListFormatedWithAdress>
  <DomainObject.Predmet.ProtuStrankaListFormatedWithAdressOIB>
    <izvorni_sadrzaj>
      <item>ŽEL-MAR, društvo s ograničenom odgovornošću, "u likvidaciji", OIB 67353237527, 8. Dalmatinske Udarne Brigade 16, 22000 Šibenik</item>
    </izvorni_sadrzaj>
    <derivirana_varijabla naziv="DomainObject.Predmet.ProtuStrankaListFormatedWithAdressOIB_1">
      <item>ŽEL-MAR, društvo s ograničenom odgovornošću, "u likvidaciji", OIB 67353237527, 8. Dalmatinske Udarne Brigade 16, 22000 Šibenik</item>
    </derivirana_varijabla>
  </DomainObject.Predmet.ProtuStrankaListFormatedWithAdressOIB>
  <DomainObject.Predmet.ProtuStrankaListNazivFormated>
    <izvorni_sadrzaj>
      <item>ŽEL-MAR, društvo s ograničenom odgovornošću, "u likvidaciji"</item>
    </izvorni_sadrzaj>
    <derivirana_varijabla naziv="DomainObject.Predmet.ProtuStrankaListNazivFormated_1">
      <item>ŽEL-MAR, društvo s ograničenom odgovornošću, "u likvidaciji"</item>
    </derivirana_varijabla>
  </DomainObject.Predmet.ProtuStrankaListNazivFormated>
  <DomainObject.Predmet.ProtuStrankaListNazivFormatedOIB>
    <izvorni_sadrzaj>
      <item>ŽEL-MAR, društvo s ograničenom odgovornošću, "u likvidaciji", OIB 67353237527</item>
    </izvorni_sadrzaj>
    <derivirana_varijabla naziv="DomainObject.Predmet.ProtuStrankaListNazivFormatedOIB_1">
      <item>ŽEL-MAR, društvo s ograničenom odgovornošću, "u likvidaciji", OIB 67353237527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ŽEL-MAR, društvo s ograničenom odgovornošću, "u likvidaciji"</izvorni_sadrzaj>
    <derivirana_varijabla naziv="DomainObject.Predmet.ProtustrankaIDrugi_1">ŽEL-MAR, društvo s ograničenom odgovornošću,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ŽEL-MAR, društvo s ograničenom odgovornošću, "u likvidaciji", OIB 67353237527, 8. Dalmatinske Udarne Brigade 16, 22000 Šibenik</izvorni_sadrzaj>
    <derivirana_varijabla naziv="DomainObject.Predmet.ProtustrankaIDrugiAdressOIB_1">ŽEL-MAR, društvo s ograničenom odgovornošću, "u likvidaciji", OIB 67353237527, 8. Dalmatinske Udarne Brigade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ŽEL-MAR, društvo s ograničenom odgovornošću, "u likvidaciji"</item>
    </izvorni_sadrzaj>
    <derivirana_varijabla naziv="DomainObject.Predmet.SudioniciListNaziv_1">
      <item>FINA - Podružnica Šibenik</item>
      <item>ŽEL-MAR, društvo s ograničenom odgovornošću,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ŽEL-MAR, društvo s ograničenom odgovornošću, "u likvidaciji", OIB 67353237527, 8. Dalmatinske Udarne Brigade 16,22000 Šibenik</item>
    </izvorni_sadrzaj>
    <derivirana_varijabla naziv="DomainObject.Predmet.SudioniciListAdressOIB_1">
      <item>FINA - Podružnica Šibenik, OIB 85821130368, Perivoj L. Marune 1,22000 Šibenik</item>
      <item>ŽEL-MAR, društvo s ograničenom odgovornošću, "u likvidaciji", OIB 67353237527, 8. Dalmatinske Udarne Brigade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67353237527</item>
    </izvorni_sadrzaj>
    <derivirana_varijabla naziv="DomainObject.Predmet.SudioniciListNazivOIB_1">
      <item>, OIB 85821130368</item>
      <item>, OIB 67353237527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2261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2016-01-07T10:54:00Z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