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faaa" w14:paraId="8c1faa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01093">
        <w:t>7975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101093">
        <w:t>PEKARNICA B-B jednostavno društvo s ograničenom odgovornošću za trgovinu i usluge, Zagreb, Nikole Pavića 20, OIB: 63796324433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101093">
        <w:t>PEKARNICA B-B jednostavno društvo s ograničenom odgovornošću za trgovinu i usluge, Zagreb, Nikole Pavića 20, OIB: 63796324433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01093">
        <w:t>9,30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01093">
        <w:t>Berislav Maksimović, Varaždin, Hrašćica, Braće Radić 1, OIB: 57300759557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101093">
        <w:t>PEKARNICA B-B jednostavno društvo s ograničenom odgovornošću za trgovinu i usluge, Zagreb, Nikole Pavića 20, OIB: 63796324433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101093">
        <w:t>PEKARNICA B-B jednostavno društvo s ograničenom odgovornošću za trgovinu i usluge, Zagreb, Nikole Pavića 20, OIB: 63796324433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101093">
        <w:t>PEKARNICA B-B jednostavno društvo s ograničenom odgovornošću za trgovinu i usluge, Zagreb, Nikole Pavića 20, OIB: 63796324433</w:t>
      </w:r>
      <w:r w:rsidR="00993E72">
        <w:t>,</w:t>
      </w:r>
      <w:r w:rsidR="00195338">
        <w:t xml:space="preserve"> dana </w:t>
      </w:r>
      <w:r w:rsidR="00101093">
        <w:t>8</w:t>
      </w:r>
      <w:r w:rsidR="007E6DB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101093">
        <w:t>22.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DC5A3E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DC5A3E" w:rsidR="00DC5A3E"/>
    <w:p w:rsidRDefault="00DC5A3E" w:rsidR="00DC5A3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101093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101093">
        <w:t>Berislav Maksimović, Varaždin, Hrašćica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62C" w:rsidR="00C8262C">
      <w:r>
        <w:separator/>
      </w:r>
    </w:p>
  </w:endnote>
  <w:endnote w:id="0" w:type="continuationSeparator">
    <w:p w:rsidRDefault="00C8262C" w:rsidR="00C82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62C" w:rsidR="00C8262C">
      <w:r>
        <w:separator/>
      </w:r>
    </w:p>
  </w:footnote>
  <w:footnote w:id="0" w:type="continuationSeparator">
    <w:p w:rsidRDefault="00C8262C" w:rsidR="00C82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A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01093">
      <w:t>7975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01093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8262C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C5A3E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7975</izvorni_sadrzaj>
    <derivirana_varijabla naziv="DomainObject.Predmet.Broj_1">7975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St-7975/2015</izvorni_sadrzaj>
    <derivirana_varijabla naziv="DomainObject.Predmet.OznakaBroj_1">St-7975/2015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B-B j.d.o.o. zastupanog po punomoćniku Bekim Shatri</izvorni_sadrzaj>
    <derivirana_varijabla naziv="DomainObject.Predmet.ProtustrankaFormated_1">  PEKARNICA B-B j.d.o.o. zastupanog po punomoćniku Bekim Shatri</derivirana_varijabla>
  </DomainObject.Predmet.ProtustrankaFormated>
  <DomainObject.Predmet.ProtustrankaFormatedOIB>
    <izvorni_sadrzaj>  PEKARNICA B-B j.d.o.o., OIB 63796324433 zastupanog po punomoćniku Bekim Shatri</izvorni_sadrzaj>
    <derivirana_varijabla naziv="DomainObject.Predmet.ProtustrankaFormatedOIB_1">  PEKARNICA B-B j.d.o.o., OIB 63796324433 zastupanog po punomoćniku Bekim Shatri</derivirana_varijabla>
  </DomainObject.Predmet.ProtustrankaFormatedOIB>
  <DomainObject.Predmet.ProtustrankaFormatedWithAdress>
    <izvorni_sadrzaj> PEKARNICA B-B j.d.o.o., Nikole Pavića 20, 10000 Zagreb zastupanog po punomoćniku Bekim Shatri</izvorni_sadrzaj>
    <derivirana_varijabla naziv="DomainObject.Predmet.ProtustrankaFormatedWithAdress_1"> PEKARNICA B-B j.d.o.o., Nikole Pavića 20, 10000 Zagreb zastupanog po punomoćniku Bekim Shatri</derivirana_varijabla>
  </DomainObject.Predmet.ProtustrankaFormatedWithAdress>
  <DomainObject.Predmet.ProtustrankaFormatedWithAdressOIB>
    <izvorni_sadrzaj> PEKARNICA B-B j.d.o.o., OIB 63796324433, Nikole Pavića 20, 10000 Zagreb zastupanog po punomoćniku Bekim Shatri</izvorni_sadrzaj>
    <derivirana_varijabla naziv="DomainObject.Predmet.ProtustrankaFormatedWithAdressOIB_1"> PEKARNICA B-B j.d.o.o., OIB 63796324433, Nikole Pavića 20, 10000 Zagreb zastupanog po punomoćniku Bekim Shatri</derivirana_varijabla>
  </DomainObject.Predmet.ProtustrankaFormatedWithAdressOIB>
  <DomainObject.Predmet.ProtustrankaWithAdress>
    <izvorni_sadrzaj>PEKARNICA B-B j.d.o.o. Nikole Pavića 20, 10000 Zagreb</izvorni_sadrzaj>
    <derivirana_varijabla naziv="DomainObject.Predmet.ProtustrankaWithAdress_1">PEKARNICA B-B j.d.o.o. Nikole Pavića 20, 10000 Zagreb</derivirana_varijabla>
  </DomainObject.Predmet.ProtustrankaWithAdress>
  <DomainObject.Predmet.ProtustrankaWithAdressOIB>
    <izvorni_sadrzaj>PEKARNICA B-B j.d.o.o., OIB 63796324433, Nikole Pavića 20, 10000 Zagreb</izvorni_sadrzaj>
    <derivirana_varijabla naziv="DomainObject.Predmet.ProtustrankaWithAdressOIB_1">PEKARNICA B-B j.d.o.o., OIB 63796324433, Nikole Pavića 20, 10000 Zagreb</derivirana_varijabla>
  </DomainObject.Predmet.ProtustrankaWithAdressOIB>
  <DomainObject.Predmet.ProtustrankaNazivFormated>
    <izvorni_sadrzaj>PEKARNICA B-B j.d.o.o.</izvorni_sadrzaj>
    <derivirana_varijabla naziv="DomainObject.Predmet.ProtustrankaNazivFormated_1">PEKARNICA B-B j.d.o.o.</derivirana_varijabla>
  </DomainObject.Predmet.ProtustrankaNazivFormated>
  <DomainObject.Predmet.ProtustrankaNazivFormatedOIB>
    <izvorni_sadrzaj>PEKARNICA B-B j.d.o.o., OIB 63796324433</izvorni_sadrzaj>
    <derivirana_varijabla naziv="DomainObject.Predmet.ProtustrankaNazivFormatedOIB_1">PEKARNICA B-B j.d.o.o., OIB 63796324433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B-B j.d.o.o. zastupanog po punomoćniku Bekim Shatri</item>
    </izvorni_sadrzaj>
    <derivirana_varijabla naziv="DomainObject.Predmet.ProtuStrankaListFormated_1">
      <item>PEKARNICA B-B j.d.o.o. zastupanog po punomoćniku Bekim Shatri</item>
    </derivirana_varijabla>
  </DomainObject.Predmet.ProtuStrankaListFormated>
  <DomainObject.Predmet.ProtuStrankaListFormatedOIB>
    <izvorni_sadrzaj>
      <item>PEKARNICA B-B j.d.o.o., OIB 63796324433 zastupanog po punomoćniku Bekim Shatri</item>
    </izvorni_sadrzaj>
    <derivirana_varijabla naziv="DomainObject.Predmet.ProtuStrankaListFormatedOIB_1">
      <item>PEKARNICA B-B j.d.o.o., OIB 63796324433 zastupanog po punomoćniku Bekim Shatri</item>
    </derivirana_varijabla>
  </DomainObject.Predmet.ProtuStrankaListFormatedOIB>
  <DomainObject.Predmet.ProtuStrankaListFormatedWithAdress>
    <izvorni_sadrzaj>
      <item>PEKARNICA B-B j.d.o.o., Nikole Pavića 20, 10000 Zagreb zastupanog po punomoćniku Bekim Shatri</item>
    </izvorni_sadrzaj>
    <derivirana_varijabla naziv="DomainObject.Predmet.ProtuStrankaListFormatedWithAdress_1">
      <item>PEKARNICA B-B j.d.o.o., Nikole Pavića 20, 10000 Zagreb zastupanog po punomoćniku Bekim Shatri</item>
    </derivirana_varijabla>
  </DomainObject.Predmet.ProtuStrankaListFormatedWithAdress>
  <DomainObject.Predmet.ProtuStrankaListFormatedWithAdressOIB>
    <izvorni_sadrzaj>
      <item>PEKARNICA B-B j.d.o.o., OIB 63796324433, Nikole Pavića 20, 10000 Zagreb zastupanog po punomoćniku Bekim Shatri</item>
    </izvorni_sadrzaj>
    <derivirana_varijabla naziv="DomainObject.Predmet.ProtuStrankaListFormatedWithAdressOIB_1">
      <item>PEKARNICA B-B j.d.o.o., OIB 63796324433, Nikole Pavića 20, 10000 Zagreb zastupanog po punomoćniku Bekim Shatri</item>
    </derivirana_varijabla>
  </DomainObject.Predmet.ProtuStrankaListFormatedWithAdressOIB>
  <DomainObject.Predmet.ProtuStrankaListNazivFormated>
    <izvorni_sadrzaj>
      <item>PEKARNICA B-B j.d.o.o.</item>
    </izvorni_sadrzaj>
    <derivirana_varijabla naziv="DomainObject.Predmet.ProtuStrankaListNazivFormated_1">
      <item>PEKARNICA B-B j.d.o.o.</item>
    </derivirana_varijabla>
  </DomainObject.Predmet.ProtuStrankaListNazivFormated>
  <DomainObject.Predmet.ProtuStrankaListNazivFormatedOIB>
    <izvorni_sadrzaj>
      <item>PEKARNICA B-B j.d.o.o., OIB 63796324433</item>
    </izvorni_sadrzaj>
    <derivirana_varijabla naziv="DomainObject.Predmet.ProtuStrankaListNazivFormatedOIB_1">
      <item>PEKARNICA B-B j.d.o.o., OIB 63796324433</item>
    </derivirana_varijabla>
  </DomainObject.Predmet.ProtuStrankaListNazivFormatedOIB>
  <DomainObject.Predmet.OstaliListFormated>
    <izvorni_sadrzaj>
      <item>Bekim Shatri punomoćnik sudionika u postupku PEKARNICA B-B j.d.o.o.</item>
    </izvorni_sadrzaj>
    <derivirana_varijabla naziv="DomainObject.Predmet.OstaliListFormated_1">
      <item>Bekim Shatri punomoćnik sudionika u postupku PEKARNICA B-B j.d.o.o.</item>
    </derivirana_varijabla>
  </DomainObject.Predmet.OstaliListFormated>
  <DomainObject.Predmet.OstaliListFormatedOIB>
    <izvorni_sadrzaj>
      <item>Bekim Shatri, OIB 62853988166 punomoćnik sudionika u postupku PEKARNICA B-B j.d.o.o.</item>
    </izvorni_sadrzaj>
    <derivirana_varijabla naziv="DomainObject.Predmet.OstaliListFormatedOIB_1">
      <item>Bekim Shatri, OIB 62853988166 punomoćnik sudionika u postupku PEKARNICA B-B j.d.o.o.</item>
    </derivirana_varijabla>
  </DomainObject.Predmet.OstaliListFormatedOIB>
  <DomainObject.Predmet.OstaliListFormatedWithAdress>
    <izvorni_sadrzaj>
      <item>Bekim Shatri, Nikole Pavića 20, 10000 Zagreb punomoćnik sudionika u postupku PEKARNICA B-B j.d.o.o.</item>
    </izvorni_sadrzaj>
    <derivirana_varijabla naziv="DomainObject.Predmet.OstaliListFormatedWithAdress_1">
      <item>Bekim Shatri, Nikole Pavića 20, 10000 Zagreb punomoćnik sudionika u postupku PEKARNICA B-B j.d.o.o.</item>
    </derivirana_varijabla>
  </DomainObject.Predmet.OstaliListFormatedWithAdress>
  <DomainObject.Predmet.OstaliListFormatedWithAdressOIB>
    <izvorni_sadrzaj>
      <item>Bekim Shatri, OIB 62853988166, Nikole Pavića 20, 10000 Zagreb punomoćnik sudionika u postupku PEKARNICA B-B j.d.o.o.</item>
    </izvorni_sadrzaj>
    <derivirana_varijabla naziv="DomainObject.Predmet.OstaliListFormatedWithAdressOIB_1">
      <item>Bekim Shatri, OIB 62853988166, Nikole Pavića 20, 10000 Zagreb punomoćnik sudionika u postupku PEKARNICA B-B j.d.o.o.</item>
    </derivirana_varijabla>
  </DomainObject.Predmet.OstaliListFormatedWithAdressOIB>
  <DomainObject.Predmet.OstaliListNazivFormated>
    <izvorni_sadrzaj>
      <item>Bekim Shatri</item>
    </izvorni_sadrzaj>
    <derivirana_varijabla naziv="DomainObject.Predmet.OstaliListNazivFormated_1">
      <item>Bekim Shatri</item>
    </derivirana_varijabla>
  </DomainObject.Predmet.OstaliListNazivFormated>
  <DomainObject.Predmet.OstaliListNazivFormatedOIB>
    <izvorni_sadrzaj>
      <item>Bekim Shatri, OIB 62853988166</item>
    </izvorni_sadrzaj>
    <derivirana_varijabla naziv="DomainObject.Predmet.OstaliListNazivFormatedOIB_1">
      <item>Bekim Shatri, OIB 62853988166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B-B j.d.o.o.</izvorni_sadrzaj>
    <derivirana_varijabla naziv="DomainObject.Predmet.ProtustrankaIDrugi_1">PEKARNICA B-B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B-B j.d.o.o., OIB 63796324433, Nikole Pavića 20, 10000 Zagreb</izvorni_sadrzaj>
    <derivirana_varijabla naziv="DomainObject.Predmet.ProtustrankaIDrugiAdressOIB_1">PEKARNICA B-B j.d.o.o., OIB 63796324433,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B-B j.d.o.o.</item>
      <item>Bekim Shatri</item>
    </izvorni_sadrzaj>
    <derivirana_varijabla naziv="DomainObject.Predmet.SudioniciListNaziv_1">
      <item>FINA Regionalni centar Zagreb</item>
      <item>PEKARNICA B-B j.d.o.o.</item>
      <item>Bekim Shatri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B-B j.d.o.o., OIB 63796324433, Nikole Pavića 20,10000 Zagreb</item>
      <item>Bekim Shatri, OIB 62853988166, Nikole Pavića 20,10000 Zagreb</item>
    </izvorni_sadrzaj>
    <derivirana_varijabla naziv="DomainObject.Predmet.SudioniciListAdressOIB_1">
      <item>FINA Regionalni centar Zagreb, OIB 85821130368, Trg svibanjskih žrtava 1995. 1,10000 Zagreb</item>
      <item>PEKARNICA B-B j.d.o.o., OIB 63796324433, Nikole Pavića 20,10000 Zagreb</item>
      <item>Bekim Shatri, OIB 62853988166,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63796324433</item>
      <item>, OIB 62853988166</item>
    </izvorni_sadrzaj>
    <derivirana_varijabla naziv="DomainObject.Predmet.SudioniciListNazivOIB_1">
      <item>, OIB 85821130368</item>
      <item>, OIB 63796324433</item>
      <item>, OIB 62853988166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547</properties:Words>
  <properties:Characters>3036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2016-03-14T08:26:00Z</dcterms:created>
  <dc:creator>Korisnik</dc:creator>
  <cp:lastModifiedBy>Draženka Prpić</cp:lastModifiedBy>
  <cp:lastPrinted>2016-03-14T08:27:00Z</cp:lastPrinted>
  <dcterms:modified xmlns:xsi="http://www.w3.org/2001/XMLSchema-instance" xsi:type="dcterms:W3CDTF">2016-03-14T08:27:00Z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