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adba" w14:paraId="f2dadb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E45C06">
        <w:rPr>
          <w:rFonts w:hAnsi="Times New Roman" w:ascii="Times New Roman"/>
        </w:rPr>
        <w:t>3498/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45C06" w:rsidRPr="00E45C06">
        <w:rPr>
          <w:rFonts w:hAnsi="Times New Roman" w:ascii="Times New Roman"/>
        </w:rPr>
        <w:t>HIMERA 2000 d.o.o. iz Zagreba, Žuti breg 33, OIB: 76873587671, MBS: 080815688</w:t>
      </w:r>
      <w:r w:rsidR="00AA3B5D">
        <w:rPr>
          <w:rFonts w:hAnsi="Times New Roman" w:ascii="Times New Roman"/>
        </w:rPr>
        <w:t>, dana 2</w:t>
      </w:r>
      <w:r w:rsidR="007847AE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45C06" w:rsidRPr="00E45C06">
        <w:rPr>
          <w:rFonts w:hAnsi="Times New Roman" w:ascii="Times New Roman"/>
        </w:rPr>
        <w:t>HIMERA 2000 d.o.o. iz Zagreba, Žuti breg 33, OIB: 76873587671, MBS: 080815688</w:t>
      </w:r>
      <w:r w:rsidR="00E45C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45C06">
        <w:rPr>
          <w:rFonts w:hAnsi="Times New Roman" w:ascii="Times New Roman"/>
        </w:rPr>
        <w:t>3498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7847AE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7847AE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847AE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847AE" w:rsidP="007847AE" w:rsidR="007847A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 ovlašteni službenik</w:t>
      </w:r>
    </w:p>
    <w:p w:rsidRDefault="007847AE" w:rsidP="007847AE" w:rsidR="007847AE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821309" w:rsidR="007847A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4EC" w:rsidP="00A83AC6" w:rsidR="00F044EC">
      <w:r>
        <w:separator/>
      </w:r>
    </w:p>
  </w:endnote>
  <w:endnote w:id="0" w:type="continuationSeparator">
    <w:p w:rsidRDefault="00F044EC" w:rsidP="00A83AC6" w:rsidR="00F04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4EC" w:rsidP="00A83AC6" w:rsidR="00F044EC">
      <w:r>
        <w:separator/>
      </w:r>
    </w:p>
  </w:footnote>
  <w:footnote w:id="0" w:type="continuationSeparator">
    <w:p w:rsidRDefault="00F044EC" w:rsidP="00A83AC6" w:rsidR="00F044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0A5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E45C06">
      <w:rPr>
        <w:rFonts w:hAnsi="Times New Roman" w:ascii="Times New Roman"/>
      </w:rPr>
      <w:t>3498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847AE"/>
    <w:rsid w:val="007C7F81"/>
    <w:rsid w:val="007E09BD"/>
    <w:rsid w:val="007F5D44"/>
    <w:rsid w:val="00800A42"/>
    <w:rsid w:val="00816D8A"/>
    <w:rsid w:val="00821309"/>
    <w:rsid w:val="008236ED"/>
    <w:rsid w:val="008270A5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44EC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3498</izvorni_sadrzaj>
    <derivirana_varijabla naziv="DomainObject.Predmet.Broj_1">3498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St-3498/2016</izvorni_sadrzaj>
    <derivirana_varijabla naziv="DomainObject.Predmet.OznakaBroj_1">St-3498/2016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HIMERA 2000 d.o.o. zastupanog po punomoćniku ANDREJA GRUBIŠIĆ</izvorni_sadrzaj>
    <derivirana_varijabla naziv="DomainObject.Predmet.ProtustrankaFormated_1">  HIMERA 2000 d.o.o. zastupanog po punomoćniku ANDREJA GRUBIŠIĆ</derivirana_varijabla>
  </DomainObject.Predmet.ProtustrankaFormated>
  <DomainObject.Predmet.ProtustrankaFormatedOIB>
    <izvorni_sadrzaj>  HIMERA 2000 d.o.o., OIB 76873587671 zastupanog po punomoćniku ANDREJA GRUBIŠIĆ</izvorni_sadrzaj>
    <derivirana_varijabla naziv="DomainObject.Predmet.ProtustrankaFormatedOIB_1">  HIMERA 2000 d.o.o., OIB 76873587671 zastupanog po punomoćniku ANDREJA GRUBIŠIĆ</derivirana_varijabla>
  </DomainObject.Predmet.ProtustrankaFormatedOIB>
  <DomainObject.Predmet.ProtustrankaFormatedWithAdress>
    <izvorni_sadrzaj> HIMERA 2000 d.o.o., Žuti breg 33, 10000 Zagreb zastupanog po punomoćniku ANDREJA GRUBIŠIĆ</izvorni_sadrzaj>
    <derivirana_varijabla naziv="DomainObject.Predmet.ProtustrankaFormatedWithAdress_1"> HIMERA 2000 d.o.o., Žuti breg 33, 10000 Zagreb zastupanog po punomoćniku ANDREJA GRUBIŠIĆ</derivirana_varijabla>
  </DomainObject.Predmet.ProtustrankaFormatedWithAdress>
  <DomainObject.Predmet.ProtustrankaFormatedWithAdressOIB>
    <izvorni_sadrzaj> HIMERA 2000 d.o.o., OIB 76873587671, Žuti breg 33, 10000 Zagreb zastupanog po punomoćniku ANDREJA GRUBIŠIĆ</izvorni_sadrzaj>
    <derivirana_varijabla naziv="DomainObject.Predmet.ProtustrankaFormatedWithAdressOIB_1"> HIMERA 2000 d.o.o., OIB 76873587671, Žuti breg 33, 10000 Zagreb zastupanog po punomoćniku ANDREJA GRUBIŠIĆ</derivirana_varijabla>
  </DomainObject.Predmet.ProtustrankaFormatedWithAdressOIB>
  <DomainObject.Predmet.ProtustrankaWithAdress>
    <izvorni_sadrzaj>HIMERA 2000 d.o.o. Žuti breg 33, 10000 Zagreb</izvorni_sadrzaj>
    <derivirana_varijabla naziv="DomainObject.Predmet.ProtustrankaWithAdress_1">HIMERA 2000 d.o.o. Žuti breg 33, 10000 Zagreb</derivirana_varijabla>
  </DomainObject.Predmet.ProtustrankaWithAdress>
  <DomainObject.Predmet.ProtustrankaWithAdressOIB>
    <izvorni_sadrzaj>HIMERA 2000 d.o.o., OIB 76873587671, Žuti breg 33, 10000 Zagreb</izvorni_sadrzaj>
    <derivirana_varijabla naziv="DomainObject.Predmet.ProtustrankaWithAdressOIB_1">HIMERA 2000 d.o.o., OIB 76873587671, Žuti breg 33, 10000 Zagreb</derivirana_varijabla>
  </DomainObject.Predmet.ProtustrankaWithAdressOIB>
  <DomainObject.Predmet.ProtustrankaNazivFormated>
    <izvorni_sadrzaj>HIMERA 2000 d.o.o.</izvorni_sadrzaj>
    <derivirana_varijabla naziv="DomainObject.Predmet.ProtustrankaNazivFormated_1">HIMERA 2000 d.o.o.</derivirana_varijabla>
  </DomainObject.Predmet.ProtustrankaNazivFormated>
  <DomainObject.Predmet.ProtustrankaNazivFormatedOIB>
    <izvorni_sadrzaj>HIMERA 2000 d.o.o., OIB 76873587671</izvorni_sadrzaj>
    <derivirana_varijabla naziv="DomainObject.Predmet.ProtustrankaNazivFormatedOIB_1">HIMERA 2000 d.o.o., OIB 76873587671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HIMERA 2000 d.o.o. zastupanog po punomoćniku ANDREJA GRUBIŠIĆ</item>
    </izvorni_sadrzaj>
    <derivirana_varijabla naziv="DomainObject.Predmet.ProtuStrankaListFormated_1">
      <item>HIMERA 2000 d.o.o. zastupanog po punomoćniku ANDREJA GRUBIŠIĆ</item>
    </derivirana_varijabla>
  </DomainObject.Predmet.ProtuStrankaListFormated>
  <DomainObject.Predmet.ProtuStrankaListFormatedOIB>
    <izvorni_sadrzaj>
      <item>HIMERA 2000 d.o.o., OIB 76873587671 zastupanog po punomoćniku ANDREJA GRUBIŠIĆ</item>
    </izvorni_sadrzaj>
    <derivirana_varijabla naziv="DomainObject.Predmet.ProtuStrankaListFormatedOIB_1">
      <item>HIMERA 2000 d.o.o., OIB 76873587671 zastupanog po punomoćniku ANDREJA GRUBIŠIĆ</item>
    </derivirana_varijabla>
  </DomainObject.Predmet.ProtuStrankaListFormatedOIB>
  <DomainObject.Predmet.ProtuStrankaListFormatedWithAdress>
    <izvorni_sadrzaj>
      <item>HIMERA 2000 d.o.o., Žuti breg 33, 10000 Zagreb zastupanog po punomoćniku ANDREJA GRUBIŠIĆ</item>
    </izvorni_sadrzaj>
    <derivirana_varijabla naziv="DomainObject.Predmet.ProtuStrankaListFormatedWithAdress_1">
      <item>HIMERA 2000 d.o.o., Žuti breg 33, 10000 Zagreb zastupanog po punomoćniku ANDREJA GRUBIŠIĆ</item>
    </derivirana_varijabla>
  </DomainObject.Predmet.ProtuStrankaListFormatedWithAdress>
  <DomainObject.Predmet.ProtuStrankaListFormatedWithAdressOIB>
    <izvorni_sadrzaj>
      <item>HIMERA 2000 d.o.o., OIB 76873587671, Žuti breg 33, 10000 Zagreb zastupanog po punomoćniku ANDREJA GRUBIŠIĆ</item>
    </izvorni_sadrzaj>
    <derivirana_varijabla naziv="DomainObject.Predmet.ProtuStrankaListFormatedWithAdressOIB_1">
      <item>HIMERA 2000 d.o.o., OIB 76873587671, Žuti breg 33, 10000 Zagreb zastupanog po punomoćniku ANDREJA GRUBIŠIĆ</item>
    </derivirana_varijabla>
  </DomainObject.Predmet.ProtuStrankaListFormatedWithAdressOIB>
  <DomainObject.Predmet.ProtuStrankaListNazivFormated>
    <izvorni_sadrzaj>
      <item>HIMERA 2000 d.o.o.</item>
    </izvorni_sadrzaj>
    <derivirana_varijabla naziv="DomainObject.Predmet.ProtuStrankaListNazivFormated_1">
      <item>HIMERA 2000 d.o.o.</item>
    </derivirana_varijabla>
  </DomainObject.Predmet.ProtuStrankaListNazivFormated>
  <DomainObject.Predmet.ProtuStrankaListNazivFormatedOIB>
    <izvorni_sadrzaj>
      <item>HIMERA 2000 d.o.o., OIB 76873587671</item>
    </izvorni_sadrzaj>
    <derivirana_varijabla naziv="DomainObject.Predmet.ProtuStrankaListNazivFormatedOIB_1">
      <item>HIMERA 2000 d.o.o., OIB 76873587671</item>
    </derivirana_varijabla>
  </DomainObject.Predmet.ProtuStrankaListNazivFormatedOIB>
  <DomainObject.Predmet.OstaliListFormated>
    <izvorni_sadrzaj>
      <item>ANDREJA GRUBIŠIĆ punomoćnik sudionika u postupku HIMERA 2000 d.o.o.</item>
    </izvorni_sadrzaj>
    <derivirana_varijabla naziv="DomainObject.Predmet.OstaliListFormated_1">
      <item>ANDREJA GRUBIŠIĆ punomoćnik sudionika u postupku HIMERA 2000 d.o.o.</item>
    </derivirana_varijabla>
  </DomainObject.Predmet.OstaliListFormated>
  <DomainObject.Predmet.OstaliListFormatedOIB>
    <izvorni_sadrzaj>
      <item>ANDREJA GRUBIŠIĆ, OIB 02008803988 punomoćnik sudionika u postupku HIMERA 2000 d.o.o.</item>
    </izvorni_sadrzaj>
    <derivirana_varijabla naziv="DomainObject.Predmet.OstaliListFormatedOIB_1">
      <item>ANDREJA GRUBIŠIĆ, OIB 02008803988 punomoćnik sudionika u postupku HIMERA 2000 d.o.o.</item>
    </derivirana_varijabla>
  </DomainObject.Predmet.OstaliListFormatedOIB>
  <DomainObject.Predmet.OstaliListFormatedWithAdress>
    <izvorni_sadrzaj>
      <item>ANDREJA GRUBIŠIĆ, Družilovečka 5, 10000 Zagreb punomoćnik sudionika u postupku HIMERA 2000 d.o.o.</item>
    </izvorni_sadrzaj>
    <derivirana_varijabla naziv="DomainObject.Predmet.OstaliListFormatedWithAdress_1">
      <item>ANDREJA GRUBIŠIĆ, Družilovečka 5, 10000 Zagreb punomoćnik sudionika u postupku HIMERA 2000 d.o.o.</item>
    </derivirana_varijabla>
  </DomainObject.Predmet.OstaliListFormatedWithAdress>
  <DomainObject.Predmet.OstaliListFormatedWithAdressOIB>
    <izvorni_sadrzaj>
      <item>ANDREJA GRUBIŠIĆ, OIB 02008803988, Družilovečka 5, 10000 Zagreb punomoćnik sudionika u postupku HIMERA 2000 d.o.o.</item>
    </izvorni_sadrzaj>
    <derivirana_varijabla naziv="DomainObject.Predmet.OstaliListFormatedWithAdressOIB_1">
      <item>ANDREJA GRUBIŠIĆ, OIB 02008803988, Družilovečka 5, 10000 Zagreb punomoćnik sudionika u postupku HIMERA 2000 d.o.o.</item>
    </derivirana_varijabla>
  </DomainObject.Predmet.OstaliListFormatedWithAdressOIB>
  <DomainObject.Predmet.OstaliListNazivFormated>
    <izvorni_sadrzaj>
      <item>ANDREJA GRUBIŠIĆ</item>
    </izvorni_sadrzaj>
    <derivirana_varijabla naziv="DomainObject.Predmet.OstaliListNazivFormated_1">
      <item>ANDREJA GRUBIŠIĆ</item>
    </derivirana_varijabla>
  </DomainObject.Predmet.OstaliListNazivFormated>
  <DomainObject.Predmet.OstaliListNazivFormatedOIB>
    <izvorni_sadrzaj>
      <item>ANDREJA GRUBIŠIĆ, OIB 02008803988</item>
    </izvorni_sadrzaj>
    <derivirana_varijabla naziv="DomainObject.Predmet.OstaliListNazivFormatedOIB_1">
      <item>ANDREJA GRUBIŠIĆ, OIB 02008803988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HIMERA 2000 d.o.o.</izvorni_sadrzaj>
    <derivirana_varijabla naziv="DomainObject.Predmet.ProtustrankaIDrugi_1">HIMERA 2000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HIMERA 2000 d.o.o., OIB 76873587671, Žuti breg 33, 10000 Zagreb</izvorni_sadrzaj>
    <derivirana_varijabla naziv="DomainObject.Predmet.ProtustrankaIDrugiAdressOIB_1">HIMERA 2000 d.o.o., OIB 76873587671, Žuti breg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HIMERA 2000 d.o.o.</item>
      <item>ANDREJA GRUBIŠIĆ</item>
    </izvorni_sadrzaj>
    <derivirana_varijabla naziv="DomainObject.Predmet.SudioniciListNaziv_1">
      <item>FINA Regionalni centar Zagreb</item>
      <item>HIMERA 2000 d.o.o.</item>
      <item>ANDREJA GRUBIŠIĆ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HIMERA 2000 d.o.o., OIB 76873587671, Žuti breg 33,10000 Zagreb</item>
      <item>ANDREJA GRUBIŠIĆ, OIB 02008803988, Družilovečka 5,10000 Zagreb</item>
    </izvorni_sadrzaj>
    <derivirana_varijabla naziv="DomainObject.Predmet.SudioniciListAdressOIB_1">
      <item>FINA Regionalni centar Zagreb, OIB 85821130368, Trg svibanjskih žrtava 1995. br. 1,10000 Zagreb</item>
      <item>HIMERA 2000 d.o.o., OIB 76873587671, Žuti breg 33,10000 Zagreb</item>
      <item>ANDREJA GRUBIŠIĆ, OIB 02008803988, Družilovečka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76873587671</item>
      <item>, OIB 02008803988</item>
    </izvorni_sadrzaj>
    <derivirana_varijabla naziv="DomainObject.Predmet.SudioniciListNazivOIB_1">
      <item>, OIB 85821130368</item>
      <item>, OIB 76873587671</item>
      <item>, OIB 02008803988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D246B-7670-45B3-B1C8-B8C29D94F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1922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2017-06-27T06:40:00Z</dcterms:created>
  <dc:creator>Vesna Fundurulić Perišin</dc:creator>
  <cp:lastModifiedBy>Zlatka Plivelić</cp:lastModifiedBy>
  <cp:lastPrinted>2017-06-27T06:39:00Z</cp:lastPrinted>
  <dcterms:modified xmlns:xsi="http://www.w3.org/2001/XMLSchema-instance" xsi:type="dcterms:W3CDTF">2017-06-27T06:40:00Z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