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4047" w14:paraId="d244047" w:rsidRDefault="0063294A" w:rsidP="0063294A" w:rsidR="0063294A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63294A" w:rsidP="0063294A" w:rsidR="0063294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63294A" w:rsidP="0063294A" w:rsidR="0063294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63294A" w:rsidP="0063294A" w:rsidR="0063294A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1104/18</w:t>
      </w: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P.A.Z.I. – ZIMAK d.o.o., OIB 12957221219, Zagreb, Sopotski odvojak 30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30.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63294A" w:rsidP="0063294A" w:rsidR="0063294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294A" w:rsidP="0063294A" w:rsidR="0063294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P.A.Z.I. – ZIMAK d.o.o., OIB 12957221219, Zagreb, Sopotski odvojak 30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3294A" w:rsidP="0063294A" w:rsidR="0063294A" w:rsidRPr="004453B3">
      <w:pPr>
        <w:pStyle w:val="BodyText21"/>
        <w:rPr>
          <w:rFonts w:hAnsi="Times New Roman" w:ascii="Times New Roman"/>
          <w:szCs w:val="24"/>
        </w:rPr>
      </w:pPr>
    </w:p>
    <w:p w:rsidRDefault="0063294A" w:rsidP="0063294A" w:rsidR="0063294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Snježana Vrkljan</w:t>
      </w:r>
      <w:r w:rsidRPr="00E96221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44740101731</w:t>
      </w:r>
      <w:r w:rsidRPr="00E96221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Kralja Zvonimira 75</w:t>
      </w:r>
      <w:r w:rsidRPr="00E96221">
        <w:rPr>
          <w:rFonts w:hAnsi="Times New Roman" w:ascii="Times New Roman"/>
          <w:szCs w:val="24"/>
        </w:rPr>
        <w:t>.</w:t>
      </w:r>
    </w:p>
    <w:p w:rsidRDefault="0063294A" w:rsidP="0063294A" w:rsidR="0063294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294A" w:rsidP="0063294A" w:rsidR="0063294A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P.A.Z.I. – ZIMAK d.o.o., OIB 12957221219, Zagreb, Sopotski odvojak 30.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30. kolovoza 2018.</w:t>
      </w: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63294A" w:rsidP="0063294A" w:rsidR="0063294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3294A" w:rsidP="0063294A" w:rsidR="0063294A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294A" w:rsidP="0063294A" w:rsidR="0063294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3294A" w:rsidP="0063294A" w:rsidR="0063294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63294A" w:rsidP="0063294A" w:rsidR="0063294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3294A" w:rsidP="0063294A" w:rsidR="0063294A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63294A" w:rsidP="0063294A" w:rsidR="0063294A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F36" w:rsidR="00000000">
      <w:r>
        <w:separator/>
      </w:r>
    </w:p>
  </w:endnote>
  <w:endnote w:id="0" w:type="continuationSeparator">
    <w:p w:rsidRDefault="004B4F3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F36" w:rsidR="00280A5F">
    <w:pPr>
      <w:pStyle w:val="Podnoje"/>
      <w:jc w:val="right"/>
    </w:pPr>
  </w:p>
  <w:p w:rsidRDefault="004B4F3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F36" w:rsidR="00000000">
      <w:r>
        <w:separator/>
      </w:r>
    </w:p>
  </w:footnote>
  <w:footnote w:id="0" w:type="continuationSeparator">
    <w:p w:rsidRDefault="004B4F3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94A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4B4F36" w:rsidRPr="004B4F36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1104/18</w:t>
    </w:r>
  </w:p>
  <w:p w:rsidRDefault="004B4F3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94A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7FE"/>
    <w:rsid w:val="000147FE"/>
    <w:rsid w:val="00135025"/>
    <w:rsid w:val="00181F4E"/>
    <w:rsid w:val="004B4F36"/>
    <w:rsid w:val="0063294A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94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29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294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6329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294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3294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29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294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F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94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329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294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6329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294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3294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29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294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F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St-1104/2018</izvorni_sadrzaj>
    <derivirana_varijabla naziv="DomainObject.Predmet.OznakaBroj_1">St-1104/2018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P.A.Z.I.-ZIMAK d.o.o.</izvorni_sadrzaj>
    <derivirana_varijabla naziv="DomainObject.Predmet.ProtustrankaFormated_1">  P.A.Z.I.-ZIMAK d.o.o.</derivirana_varijabla>
  </DomainObject.Predmet.ProtustrankaFormated>
  <DomainObject.Predmet.ProtustrankaFormatedOIB>
    <izvorni_sadrzaj>  P.A.Z.I.-ZIMAK d.o.o., OIB 12957221219</izvorni_sadrzaj>
    <derivirana_varijabla naziv="DomainObject.Predmet.ProtustrankaFormatedOIB_1">  P.A.Z.I.-ZIMAK d.o.o., OIB 12957221219</derivirana_varijabla>
  </DomainObject.Predmet.ProtustrankaFormatedOIB>
  <DomainObject.Predmet.ProtustrankaFormatedWithAdress>
    <izvorni_sadrzaj> P.A.Z.I.-ZIMAK d.o.o., Sopotski odvojak 30, 10000 Zagreb</izvorni_sadrzaj>
    <derivirana_varijabla naziv="DomainObject.Predmet.ProtustrankaFormatedWithAdress_1"> P.A.Z.I.-ZIMAK d.o.o., Sopotski odvojak 30, 10000 Zagreb</derivirana_varijabla>
  </DomainObject.Predmet.ProtustrankaFormatedWithAdress>
  <DomainObject.Predmet.ProtustrankaFormatedWithAdressOIB>
    <izvorni_sadrzaj> P.A.Z.I.-ZIMAK d.o.o., OIB 12957221219, Sopotski odvojak 30, 10000 Zagreb</izvorni_sadrzaj>
    <derivirana_varijabla naziv="DomainObject.Predmet.ProtustrankaFormatedWithAdressOIB_1"> P.A.Z.I.-ZIMAK d.o.o., OIB 12957221219, Sopotski odvojak 30, 10000 Zagreb</derivirana_varijabla>
  </DomainObject.Predmet.ProtustrankaFormatedWithAdressOIB>
  <DomainObject.Predmet.ProtustrankaWithAdress>
    <izvorni_sadrzaj>P.A.Z.I.-ZIMAK d.o.o. Sopotski odvojak 30, 10000 Zagreb</izvorni_sadrzaj>
    <derivirana_varijabla naziv="DomainObject.Predmet.ProtustrankaWithAdress_1">P.A.Z.I.-ZIMAK d.o.o. Sopotski odvojak 30, 10000 Zagreb</derivirana_varijabla>
  </DomainObject.Predmet.ProtustrankaWithAdress>
  <DomainObject.Predmet.ProtustrankaWithAdressOIB>
    <izvorni_sadrzaj>P.A.Z.I.-ZIMAK d.o.o., OIB 12957221219, Sopotski odvojak 30, 10000 Zagreb</izvorni_sadrzaj>
    <derivirana_varijabla naziv="DomainObject.Predmet.ProtustrankaWithAdressOIB_1">P.A.Z.I.-ZIMAK d.o.o., OIB 12957221219, Sopotski odvojak 30, 10000 Zagreb</derivirana_varijabla>
  </DomainObject.Predmet.ProtustrankaWithAdressOIB>
  <DomainObject.Predmet.ProtustrankaNazivFormated>
    <izvorni_sadrzaj>P.A.Z.I.-ZIMAK d.o.o.</izvorni_sadrzaj>
    <derivirana_varijabla naziv="DomainObject.Predmet.ProtustrankaNazivFormated_1">P.A.Z.I.-ZIMAK d.o.o.</derivirana_varijabla>
  </DomainObject.Predmet.ProtustrankaNazivFormated>
  <DomainObject.Predmet.ProtustrankaNazivFormatedOIB>
    <izvorni_sadrzaj>P.A.Z.I.-ZIMAK d.o.o., OIB 12957221219</izvorni_sadrzaj>
    <derivirana_varijabla naziv="DomainObject.Predmet.ProtustrankaNazivFormatedOIB_1">P.A.Z.I.-ZIMAK d.o.o., OIB 12957221219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P.A.Z.I.-ZIMAK d.o.o.</item>
    </izvorni_sadrzaj>
    <derivirana_varijabla naziv="DomainObject.Predmet.ProtuStrankaListFormated_1">
      <item>P.A.Z.I.-ZIMAK d.o.o.</item>
    </derivirana_varijabla>
  </DomainObject.Predmet.ProtuStrankaListFormated>
  <DomainObject.Predmet.ProtuStrankaListFormatedOIB>
    <izvorni_sadrzaj>
      <item>P.A.Z.I.-ZIMAK d.o.o., OIB 12957221219</item>
    </izvorni_sadrzaj>
    <derivirana_varijabla naziv="DomainObject.Predmet.ProtuStrankaListFormatedOIB_1">
      <item>P.A.Z.I.-ZIMAK d.o.o., OIB 12957221219</item>
    </derivirana_varijabla>
  </DomainObject.Predmet.ProtuStrankaListFormatedOIB>
  <DomainObject.Predmet.ProtuStrankaListFormatedWithAdress>
    <izvorni_sadrzaj>
      <item>P.A.Z.I.-ZIMAK d.o.o., Sopotski odvojak 30, 10000 Zagreb</item>
    </izvorni_sadrzaj>
    <derivirana_varijabla naziv="DomainObject.Predmet.ProtuStrankaListFormatedWithAdress_1">
      <item>P.A.Z.I.-ZIMAK d.o.o., Sopotski odvojak 30, 10000 Zagreb</item>
    </derivirana_varijabla>
  </DomainObject.Predmet.ProtuStrankaListFormatedWithAdress>
  <DomainObject.Predmet.ProtuStrankaListFormatedWithAdressOIB>
    <izvorni_sadrzaj>
      <item>P.A.Z.I.-ZIMAK d.o.o., OIB 12957221219, Sopotski odvojak 30, 10000 Zagreb</item>
    </izvorni_sadrzaj>
    <derivirana_varijabla naziv="DomainObject.Predmet.ProtuStrankaListFormatedWithAdressOIB_1">
      <item>P.A.Z.I.-ZIMAK d.o.o., OIB 12957221219, Sopotski odvojak 30, 10000 Zagreb</item>
    </derivirana_varijabla>
  </DomainObject.Predmet.ProtuStrankaListFormatedWithAdressOIB>
  <DomainObject.Predmet.ProtuStrankaListNazivFormated>
    <izvorni_sadrzaj>
      <item>P.A.Z.I.-ZIMAK d.o.o.</item>
    </izvorni_sadrzaj>
    <derivirana_varijabla naziv="DomainObject.Predmet.ProtuStrankaListNazivFormated_1">
      <item>P.A.Z.I.-ZIMAK d.o.o.</item>
    </derivirana_varijabla>
  </DomainObject.Predmet.ProtuStrankaListNazivFormated>
  <DomainObject.Predmet.ProtuStrankaListNazivFormatedOIB>
    <izvorni_sadrzaj>
      <item>P.A.Z.I.-ZIMAK d.o.o., OIB 12957221219</item>
    </izvorni_sadrzaj>
    <derivirana_varijabla naziv="DomainObject.Predmet.ProtuStrankaListNazivFormatedOIB_1">
      <item>P.A.Z.I.-ZIMAK d.o.o., OIB 12957221219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P.A.Z.I.-ZIMAK d.o.o.</izvorni_sadrzaj>
    <derivirana_varijabla naziv="DomainObject.Predmet.ProtustrankaIDrugi_1">P.A.Z.I.-ZIMAK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P.A.Z.I.-ZIMAK d.o.o., OIB 12957221219, Sopotski odvojak 30, 10000 Zagreb</izvorni_sadrzaj>
    <derivirana_varijabla naziv="DomainObject.Predmet.ProtustrankaIDrugiAdressOIB_1">P.A.Z.I.-ZIMAK d.o.o., OIB 12957221219, Sopotski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P.A.Z.I.-ZIMAK d.o.o.</item>
    </izvorni_sadrzaj>
    <derivirana_varijabla naziv="DomainObject.Predmet.SudioniciListNaziv_1">
      <item>FINA Regionalni centar Zagreb</item>
      <item>P.A.Z.I.-ZIMAK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P.A.Z.I.-ZIMAK d.o.o., OIB 12957221219, Sopotski odvojak 30,10000 Zagreb</item>
    </izvorni_sadrzaj>
    <derivirana_varijabla naziv="DomainObject.Predmet.SudioniciListAdressOIB_1">
      <item>FINA Regionalni centar Zagreb, OIB 85821130368, Trg svibanjskih žrtava 1995.1,10000 Zagreb</item>
      <item>P.A.Z.I.-ZIMAK d.o.o., OIB 12957221219, Sopotski odvojak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12957221219</item>
    </izvorni_sadrzaj>
    <derivirana_varijabla naziv="DomainObject.Predmet.SudioniciListNazivOIB_1">
      <item>, OIB 85821130368</item>
      <item>, OIB 12957221219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2189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2018-08-30T10:42:00Z</dcterms:created>
  <dc:creator>Marija Lukić</dc:creator>
  <dc:description/>
  <cp:keywords/>
  <cp:lastModifiedBy>Marija Lukić</cp:lastModifiedBy>
  <cp:lastPrinted>2018-08-30T10:43:00Z</cp:lastPrinted>
  <dcterms:modified xmlns:xsi="http://www.w3.org/2001/XMLSchema-instance" xsi:type="dcterms:W3CDTF">2018-08-30T10:44:00Z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(st-1104-18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