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c5f2" w14:paraId="61dc5f2" w:rsidRDefault="00FD3184" w:rsidP="00FD3184" w:rsidR="00FD3184" w:rsidRPr="00317F63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317F63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317F6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17F63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317F6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17F63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317F63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17F63">
        <w:rPr>
          <w:sz w:val="24"/>
          <w:szCs w:val="24"/>
          <w:lang w:eastAsia="en-US"/>
        </w:rPr>
        <w:t xml:space="preserve">Zagreb, Amruševa 2/II     </w:t>
      </w:r>
      <w:r w:rsidRPr="00317F63">
        <w:rPr>
          <w:sz w:val="24"/>
          <w:szCs w:val="24"/>
          <w:lang w:eastAsia="en-US"/>
        </w:rPr>
        <w:tab/>
      </w:r>
      <w:r w:rsidRPr="00317F63">
        <w:rPr>
          <w:sz w:val="24"/>
          <w:szCs w:val="24"/>
          <w:lang w:eastAsia="en-US"/>
        </w:rPr>
        <w:tab/>
      </w:r>
      <w:r w:rsidRPr="00317F63">
        <w:rPr>
          <w:sz w:val="24"/>
          <w:szCs w:val="24"/>
          <w:lang w:eastAsia="en-US"/>
        </w:rPr>
        <w:tab/>
      </w:r>
      <w:r w:rsidRPr="00317F63">
        <w:rPr>
          <w:sz w:val="24"/>
          <w:szCs w:val="24"/>
          <w:lang w:eastAsia="en-US"/>
        </w:rPr>
        <w:tab/>
      </w:r>
      <w:r w:rsidRPr="00317F63">
        <w:rPr>
          <w:sz w:val="24"/>
          <w:szCs w:val="24"/>
          <w:lang w:eastAsia="en-US"/>
        </w:rPr>
        <w:tab/>
      </w:r>
      <w:r w:rsidRPr="00317F63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317F63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317F6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17F63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317F6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C4BAA" w:rsidP="00FD3184" w:rsidR="00FD3184" w:rsidRPr="00317F6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17F63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317F63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317F63">
      <w:pPr>
        <w:ind w:firstLine="708"/>
        <w:jc w:val="both"/>
        <w:rPr>
          <w:b/>
          <w:sz w:val="24"/>
          <w:szCs w:val="24"/>
        </w:rPr>
      </w:pPr>
      <w:r w:rsidRPr="00317F63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290025" w:rsidRPr="00317F63">
        <w:rPr>
          <w:sz w:val="24"/>
          <w:szCs w:val="24"/>
          <w:lang w:eastAsia="en-US"/>
        </w:rPr>
        <w:t>dužnikom</w:t>
      </w:r>
      <w:r w:rsidRPr="00317F63">
        <w:rPr>
          <w:sz w:val="24"/>
          <w:szCs w:val="24"/>
          <w:lang w:val="pt-BR"/>
        </w:rPr>
        <w:t xml:space="preserve"> </w:t>
      </w:r>
      <w:r w:rsidR="00971C9B" w:rsidRPr="00317F63">
        <w:rPr>
          <w:sz w:val="24"/>
          <w:szCs w:val="24"/>
          <w:lang w:val="pt-BR"/>
        </w:rPr>
        <w:t>PZ ULAGANJA d. o. o., Zagreb, Voćarska 14, OIB 60700310519</w:t>
      </w:r>
      <w:r w:rsidRPr="00317F63">
        <w:rPr>
          <w:sz w:val="24"/>
          <w:szCs w:val="24"/>
          <w:lang w:eastAsia="en-US"/>
        </w:rPr>
        <w:t xml:space="preserve">, nakon održanog ispitnog i izvještajnog ročišta, dana </w:t>
      </w:r>
      <w:r w:rsidR="0031347F" w:rsidRPr="00317F63">
        <w:rPr>
          <w:sz w:val="24"/>
          <w:szCs w:val="24"/>
          <w:lang w:eastAsia="en-US"/>
        </w:rPr>
        <w:t>28</w:t>
      </w:r>
      <w:r w:rsidR="00AC4BAA" w:rsidRPr="00317F63">
        <w:rPr>
          <w:sz w:val="24"/>
          <w:szCs w:val="24"/>
          <w:lang w:eastAsia="en-US"/>
        </w:rPr>
        <w:t xml:space="preserve">. </w:t>
      </w:r>
      <w:r w:rsidR="0031347F" w:rsidRPr="00317F63">
        <w:rPr>
          <w:sz w:val="24"/>
          <w:szCs w:val="24"/>
          <w:lang w:eastAsia="en-US"/>
        </w:rPr>
        <w:t>kolovoza</w:t>
      </w:r>
      <w:r w:rsidRPr="00317F63">
        <w:rPr>
          <w:sz w:val="24"/>
          <w:szCs w:val="24"/>
          <w:lang w:eastAsia="en-US"/>
        </w:rPr>
        <w:t xml:space="preserve"> 2018.,</w:t>
      </w:r>
    </w:p>
    <w:p w:rsidRDefault="007E25EB" w:rsidP="007E25EB" w:rsidR="007E25EB" w:rsidRPr="00317F63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317F63">
      <w:pPr>
        <w:ind w:firstLine="709"/>
        <w:jc w:val="center"/>
        <w:rPr>
          <w:sz w:val="24"/>
          <w:szCs w:val="24"/>
        </w:rPr>
      </w:pPr>
      <w:r w:rsidRPr="00317F63">
        <w:rPr>
          <w:sz w:val="24"/>
          <w:szCs w:val="24"/>
        </w:rPr>
        <w:t>z a k lj u č i o  j e</w:t>
      </w:r>
    </w:p>
    <w:p w:rsidRDefault="007E25EB" w:rsidP="007E25EB" w:rsidR="007E25EB" w:rsidRPr="00317F63">
      <w:pPr>
        <w:ind w:left="720"/>
        <w:jc w:val="both"/>
        <w:rPr>
          <w:sz w:val="24"/>
          <w:szCs w:val="24"/>
        </w:rPr>
      </w:pPr>
    </w:p>
    <w:p w:rsidRDefault="005309C6" w:rsidP="005309C6" w:rsidR="008656DE" w:rsidRPr="00317F63">
      <w:pPr>
        <w:ind w:firstLine="360"/>
        <w:jc w:val="both"/>
        <w:rPr>
          <w:sz w:val="24"/>
          <w:szCs w:val="24"/>
        </w:rPr>
      </w:pPr>
      <w:r w:rsidRPr="00317F63">
        <w:rPr>
          <w:sz w:val="24"/>
          <w:szCs w:val="24"/>
        </w:rPr>
        <w:t xml:space="preserve"> </w:t>
      </w:r>
      <w:r w:rsidR="008656DE" w:rsidRPr="00317F63">
        <w:rPr>
          <w:sz w:val="24"/>
          <w:szCs w:val="24"/>
        </w:rPr>
        <w:t xml:space="preserve">Nalaže se stečajnom upravitelju </w:t>
      </w:r>
      <w:r w:rsidR="0031347F" w:rsidRPr="00317F63">
        <w:rPr>
          <w:sz w:val="24"/>
          <w:szCs w:val="24"/>
        </w:rPr>
        <w:t xml:space="preserve">Miroslav Borš iz Zagreba, Plemićeva 2, OIB:69665623244, </w:t>
      </w:r>
      <w:r w:rsidR="008656DE" w:rsidRPr="00317F63">
        <w:rPr>
          <w:sz w:val="24"/>
          <w:szCs w:val="24"/>
        </w:rPr>
        <w:t xml:space="preserve">u roku osam dana: </w:t>
      </w:r>
    </w:p>
    <w:p w:rsidRDefault="008656DE" w:rsidP="008656DE" w:rsidR="008656DE" w:rsidRPr="00317F63">
      <w:pPr>
        <w:ind w:firstLine="709"/>
        <w:jc w:val="both"/>
        <w:rPr>
          <w:sz w:val="24"/>
          <w:szCs w:val="24"/>
        </w:rPr>
      </w:pPr>
    </w:p>
    <w:p w:rsidRDefault="008656DE" w:rsidP="005309C6" w:rsidR="007E25EB" w:rsidRPr="00317F63">
      <w:pPr>
        <w:pStyle w:val="Odlomakpopisa"/>
        <w:numPr>
          <w:ilvl w:val="0"/>
          <w:numId w:val="14"/>
        </w:numPr>
        <w:tabs>
          <w:tab w:pos="3970" w:val="left"/>
        </w:tabs>
        <w:jc w:val="both"/>
        <w:rPr>
          <w:rFonts w:hAnsi="Times New Roman" w:ascii="Times New Roman"/>
        </w:rPr>
      </w:pPr>
      <w:r w:rsidRPr="00317F63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</w:t>
      </w:r>
      <w:r w:rsidR="008A40CE" w:rsidRPr="00317F63">
        <w:rPr>
          <w:rFonts w:hAnsi="Times New Roman" w:ascii="Times New Roman"/>
        </w:rPr>
        <w:t>.</w:t>
      </w:r>
      <w:r w:rsidR="00827A83" w:rsidRPr="00317F63">
        <w:rPr>
          <w:rFonts w:hAnsi="Times New Roman" w:ascii="Times New Roman"/>
        </w:rPr>
        <w:tab/>
      </w:r>
    </w:p>
    <w:p w:rsidRDefault="007E25EB" w:rsidP="007E25EB" w:rsidR="007E25EB" w:rsidRPr="00317F63">
      <w:pPr>
        <w:ind w:firstLine="709"/>
        <w:jc w:val="both"/>
        <w:rPr>
          <w:sz w:val="24"/>
          <w:szCs w:val="24"/>
        </w:rPr>
      </w:pPr>
    </w:p>
    <w:p w:rsidRDefault="005309C6" w:rsidP="007E25EB" w:rsidR="005309C6" w:rsidRPr="00317F63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317F63">
      <w:pPr>
        <w:ind w:firstLine="720"/>
        <w:jc w:val="center"/>
        <w:rPr>
          <w:sz w:val="24"/>
          <w:szCs w:val="24"/>
        </w:rPr>
      </w:pPr>
      <w:r w:rsidRPr="00317F63">
        <w:rPr>
          <w:sz w:val="24"/>
          <w:szCs w:val="24"/>
        </w:rPr>
        <w:t xml:space="preserve">U Zagrebu, </w:t>
      </w:r>
      <w:r w:rsidR="00317F63" w:rsidRPr="00317F63">
        <w:rPr>
          <w:sz w:val="24"/>
          <w:szCs w:val="24"/>
        </w:rPr>
        <w:t>28</w:t>
      </w:r>
      <w:r w:rsidR="008A40CE" w:rsidRPr="00317F63">
        <w:rPr>
          <w:sz w:val="24"/>
          <w:szCs w:val="24"/>
        </w:rPr>
        <w:t>.</w:t>
      </w:r>
      <w:r w:rsidR="00FD3184" w:rsidRPr="00317F63">
        <w:rPr>
          <w:sz w:val="24"/>
          <w:szCs w:val="24"/>
        </w:rPr>
        <w:t xml:space="preserve"> </w:t>
      </w:r>
      <w:r w:rsidR="008F5295" w:rsidRPr="00317F63">
        <w:rPr>
          <w:sz w:val="24"/>
          <w:szCs w:val="24"/>
        </w:rPr>
        <w:t>kolovoza</w:t>
      </w:r>
      <w:r w:rsidR="000804F6" w:rsidRPr="00317F63">
        <w:rPr>
          <w:sz w:val="24"/>
          <w:szCs w:val="24"/>
        </w:rPr>
        <w:t xml:space="preserve"> 201</w:t>
      </w:r>
      <w:r w:rsidR="00B21CBA" w:rsidRPr="00317F63">
        <w:rPr>
          <w:sz w:val="24"/>
          <w:szCs w:val="24"/>
        </w:rPr>
        <w:t>8</w:t>
      </w:r>
      <w:r w:rsidRPr="00317F63">
        <w:rPr>
          <w:sz w:val="24"/>
          <w:szCs w:val="24"/>
        </w:rPr>
        <w:t>.</w:t>
      </w:r>
      <w:r w:rsidR="00FD3184" w:rsidRPr="00317F63">
        <w:rPr>
          <w:sz w:val="24"/>
          <w:szCs w:val="24"/>
        </w:rPr>
        <w:t xml:space="preserve"> godine</w:t>
      </w:r>
      <w:r w:rsidR="00317F63" w:rsidRPr="00317F63">
        <w:rPr>
          <w:sz w:val="24"/>
          <w:szCs w:val="24"/>
        </w:rPr>
        <w:t>.</w:t>
      </w:r>
    </w:p>
    <w:p w:rsidRDefault="007E25EB" w:rsidP="007E25EB" w:rsidR="007E25EB" w:rsidRPr="00317F63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317F6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317F63">
        <w:rPr>
          <w:sz w:val="24"/>
          <w:szCs w:val="24"/>
        </w:rPr>
        <w:tab/>
      </w:r>
    </w:p>
    <w:p w:rsidRDefault="00416EC9" w:rsidP="00FD3184" w:rsidR="007E25EB" w:rsidRPr="00317F6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317F63">
        <w:rPr>
          <w:sz w:val="24"/>
          <w:szCs w:val="24"/>
        </w:rPr>
        <w:tab/>
      </w:r>
      <w:r w:rsidRPr="00317F63">
        <w:rPr>
          <w:sz w:val="24"/>
          <w:szCs w:val="24"/>
        </w:rPr>
        <w:tab/>
      </w:r>
      <w:r w:rsidR="007E25EB" w:rsidRPr="00317F63">
        <w:rPr>
          <w:sz w:val="24"/>
          <w:szCs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317F63">
        <w:rPr>
          <w:sz w:val="24"/>
          <w:szCs w:val="24"/>
        </w:rPr>
        <w:t>Vesna Sremac Šoštar</w:t>
      </w:r>
      <w:r w:rsidR="003C22AD">
        <w:rPr>
          <w:sz w:val="24"/>
          <w:szCs w:val="24"/>
        </w:rPr>
        <w:t>, v.r.</w:t>
      </w:r>
    </w:p>
    <w:p w:rsidRDefault="003C22AD" w:rsidP="00FD3184" w:rsidR="003C22A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3C22AD" w:rsidP="00FD3184" w:rsidR="003C22AD" w:rsidRPr="00317F6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3C22AD">
        <w:rPr>
          <w:sz w:val="24"/>
          <w:szCs w:val="24"/>
        </w:rPr>
        <w:t>Greta Jurišić</w:t>
      </w:r>
    </w:p>
    <w:p w:rsidRDefault="00AA39CF" w:rsidP="007E25EB" w:rsidR="00AA39CF" w:rsidRPr="00317F63">
      <w:pPr>
        <w:ind w:left="5040"/>
        <w:rPr>
          <w:sz w:val="24"/>
          <w:szCs w:val="24"/>
        </w:rPr>
      </w:pPr>
    </w:p>
    <w:p w:rsidRDefault="00771B5A" w:rsidR="00771B5A" w:rsidRPr="00317F63">
      <w:pPr>
        <w:jc w:val="both"/>
        <w:rPr>
          <w:sz w:val="24"/>
          <w:szCs w:val="24"/>
        </w:rPr>
      </w:pPr>
    </w:p>
    <w:p w:rsidRDefault="007E25EB" w:rsidR="007E25EB" w:rsidRPr="00317F63">
      <w:pPr>
        <w:jc w:val="both"/>
        <w:rPr>
          <w:sz w:val="24"/>
          <w:szCs w:val="24"/>
        </w:rPr>
      </w:pPr>
      <w:r w:rsidRPr="00317F63">
        <w:rPr>
          <w:sz w:val="24"/>
          <w:szCs w:val="24"/>
        </w:rPr>
        <w:t>Uputa o pravnom lijeku:</w:t>
      </w:r>
    </w:p>
    <w:p w:rsidRDefault="007E25EB" w:rsidR="007E25EB" w:rsidRPr="00317F63">
      <w:pPr>
        <w:jc w:val="both"/>
        <w:rPr>
          <w:sz w:val="24"/>
          <w:szCs w:val="24"/>
        </w:rPr>
      </w:pPr>
      <w:r w:rsidRPr="00317F63">
        <w:rPr>
          <w:sz w:val="24"/>
          <w:szCs w:val="24"/>
        </w:rPr>
        <w:t>Protiv zaključka nije dopuštena žalba (čl. 11. stavak 9. SZ-a)</w:t>
      </w:r>
    </w:p>
    <w:p w:rsidRDefault="008656DE" w:rsidP="008656DE" w:rsidR="008656DE" w:rsidRPr="00317F63">
      <w:pPr>
        <w:jc w:val="both"/>
        <w:rPr>
          <w:sz w:val="24"/>
          <w:szCs w:val="24"/>
        </w:rPr>
      </w:pPr>
    </w:p>
    <w:p w:rsidRDefault="008656DE" w:rsidP="008A40CE" w:rsidR="008656DE" w:rsidRPr="00317F63">
      <w:pPr>
        <w:jc w:val="both"/>
        <w:rPr>
          <w:sz w:val="24"/>
          <w:szCs w:val="24"/>
        </w:rPr>
      </w:pPr>
    </w:p>
    <w:sectPr w:rsidR="008656DE" w:rsidRPr="00317F63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BB6" w:rsidR="00B76BB6">
      <w:r>
        <w:separator/>
      </w:r>
    </w:p>
  </w:endnote>
  <w:endnote w:id="0" w:type="continuationSeparator">
    <w:p w:rsidRDefault="00B76BB6" w:rsidR="00B76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BB6" w:rsidR="00B76BB6">
      <w:r>
        <w:separator/>
      </w:r>
    </w:p>
  </w:footnote>
  <w:footnote w:id="0" w:type="continuationSeparator">
    <w:p w:rsidRDefault="00B76BB6" w:rsidR="00B76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9D7208">
          <w:rPr>
            <w:sz w:val="24"/>
            <w:szCs w:val="24"/>
          </w:rPr>
          <w:t>6934</w:t>
        </w:r>
        <w:r w:rsidRPr="00FD3184">
          <w:rPr>
            <w:sz w:val="24"/>
            <w:szCs w:val="24"/>
          </w:rPr>
          <w:t>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2DDD3DED"/>
    <w:multiLevelType w:val="hybridMultilevel"/>
    <w:tmpl w:val="92729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8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2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93036"/>
    <w:rsid w:val="000C7CBA"/>
    <w:rsid w:val="00167283"/>
    <w:rsid w:val="001900DF"/>
    <w:rsid w:val="00290025"/>
    <w:rsid w:val="00295E31"/>
    <w:rsid w:val="002C312A"/>
    <w:rsid w:val="002D467B"/>
    <w:rsid w:val="002F2E52"/>
    <w:rsid w:val="00306418"/>
    <w:rsid w:val="0031347F"/>
    <w:rsid w:val="00317F63"/>
    <w:rsid w:val="003501C2"/>
    <w:rsid w:val="00370656"/>
    <w:rsid w:val="00387237"/>
    <w:rsid w:val="00396DCF"/>
    <w:rsid w:val="003A3392"/>
    <w:rsid w:val="003A6A9B"/>
    <w:rsid w:val="003C22AD"/>
    <w:rsid w:val="00416EC9"/>
    <w:rsid w:val="00446B6E"/>
    <w:rsid w:val="00485B2D"/>
    <w:rsid w:val="00487DCF"/>
    <w:rsid w:val="004A4E03"/>
    <w:rsid w:val="004B6A43"/>
    <w:rsid w:val="004E6024"/>
    <w:rsid w:val="00522116"/>
    <w:rsid w:val="005301C2"/>
    <w:rsid w:val="005309C6"/>
    <w:rsid w:val="005500C1"/>
    <w:rsid w:val="00585D13"/>
    <w:rsid w:val="005B5C24"/>
    <w:rsid w:val="005F7D43"/>
    <w:rsid w:val="00691501"/>
    <w:rsid w:val="006B461B"/>
    <w:rsid w:val="006B7136"/>
    <w:rsid w:val="00706A72"/>
    <w:rsid w:val="00771B5A"/>
    <w:rsid w:val="00780D64"/>
    <w:rsid w:val="007B7411"/>
    <w:rsid w:val="007C641A"/>
    <w:rsid w:val="007C76AA"/>
    <w:rsid w:val="007E25EB"/>
    <w:rsid w:val="00827A83"/>
    <w:rsid w:val="008656DE"/>
    <w:rsid w:val="00867929"/>
    <w:rsid w:val="00887FE4"/>
    <w:rsid w:val="00895E11"/>
    <w:rsid w:val="008A40CE"/>
    <w:rsid w:val="008D19E9"/>
    <w:rsid w:val="008E650C"/>
    <w:rsid w:val="008F5295"/>
    <w:rsid w:val="00955F59"/>
    <w:rsid w:val="009612EC"/>
    <w:rsid w:val="009670A7"/>
    <w:rsid w:val="00971C9B"/>
    <w:rsid w:val="009833E9"/>
    <w:rsid w:val="00984B7C"/>
    <w:rsid w:val="00996838"/>
    <w:rsid w:val="009C0617"/>
    <w:rsid w:val="009D7208"/>
    <w:rsid w:val="00A227DE"/>
    <w:rsid w:val="00A36D10"/>
    <w:rsid w:val="00A638B6"/>
    <w:rsid w:val="00A63BFE"/>
    <w:rsid w:val="00AA24A8"/>
    <w:rsid w:val="00AA39CF"/>
    <w:rsid w:val="00AA5330"/>
    <w:rsid w:val="00AA6060"/>
    <w:rsid w:val="00AB3380"/>
    <w:rsid w:val="00AC21F6"/>
    <w:rsid w:val="00AC4BAA"/>
    <w:rsid w:val="00AE276E"/>
    <w:rsid w:val="00AF5A0A"/>
    <w:rsid w:val="00B21CBA"/>
    <w:rsid w:val="00B76BB6"/>
    <w:rsid w:val="00BA6F39"/>
    <w:rsid w:val="00BC2318"/>
    <w:rsid w:val="00C23A77"/>
    <w:rsid w:val="00C378D2"/>
    <w:rsid w:val="00C6682D"/>
    <w:rsid w:val="00CA1E24"/>
    <w:rsid w:val="00CC0D0F"/>
    <w:rsid w:val="00CC3F98"/>
    <w:rsid w:val="00CD1E44"/>
    <w:rsid w:val="00CD5E4F"/>
    <w:rsid w:val="00D3336A"/>
    <w:rsid w:val="00DA7BBB"/>
    <w:rsid w:val="00E30669"/>
    <w:rsid w:val="00E34475"/>
    <w:rsid w:val="00E34F71"/>
    <w:rsid w:val="00E34FBF"/>
    <w:rsid w:val="00E846C2"/>
    <w:rsid w:val="00F37AEA"/>
    <w:rsid w:val="00F82B51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2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2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2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2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2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2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2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2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2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72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punomoćnica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punomoćnica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punomoćnica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punomoćnica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punomoćnica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punomoćnica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punomoćnica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punomoćnica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izvorni_sadrzaj>
    <derivirana_varijabla naziv="DomainObject.Predmet.SudioniciListNaziv_1"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derivirana_varijabla>
  </DomainObject.Predmet.SudioniciListNaziv>
  <DomainObject.Predmet.SudioniciListAdressOIB>
    <izvorni_sadrzaj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izvorni_sadrzaj>
    <derivirana_varijabla naziv="DomainObject.Predmet.SudioniciListAdressOIB_1"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29687669271</item>
      <item>, OIB 60700310519</item>
      <item>, OIB 85821130368</item>
      <item>, OIB 85127306373</item>
      <item>, OIB 90730821413</item>
      <item>, OIB 32802230502</item>
    </izvorni_sadrzaj>
    <derivirana_varijabla naziv="DomainObject.Predmet.SudioniciListNazivOIB_1">
      <item>, OIB 29687669271</item>
      <item>, OIB 60700310519</item>
      <item>, OIB 85821130368</item>
      <item>, OIB 85127306373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751</properties:Characters>
  <properties:Lines>36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2018-06-18T10:42:00Z</dcterms:created>
  <dc:creator>Unknown</dc:creator>
  <cp:lastModifiedBy>Greta Jurišić</cp:lastModifiedBy>
  <cp:lastPrinted>2018-03-29T11:46:00Z</cp:lastPrinted>
  <dcterms:modified xmlns:xsi="http://www.w3.org/2001/XMLSchema-instance" xsi:type="dcterms:W3CDTF">2018-08-28T06:00:00Z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dostava izvješća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