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626e" w14:paraId="5a0626e" w:rsidRDefault="007E13DB" w:rsidP="001940FB" w:rsidR="007E13DB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7E13DB" w:rsidR="001065A0" w:rsidRPr="007E13DB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95032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95032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 xml:space="preserve">Stečajni sudac Paško </w:t>
      </w:r>
      <w:r w:rsidR="00AA6BCF" w:rsidRPr="00372EC9">
        <w:rPr>
          <w:rFonts w:cs="Calibri" w:eastAsia="Times New Roman" w:hAnsi="Calibri" w:ascii="Calibri"/>
          <w:b/>
          <w:lang w:val="hr-HR"/>
        </w:rPr>
        <w:t>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E13DB" w:rsidP="00AA6BCF" w:rsidR="007E13D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E13DB" w:rsidP="007E13DB" w:rsidR="007E13D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E13DB" w:rsidP="007E13DB" w:rsidR="007E13D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E13D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E13D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04497">
        <w:rPr>
          <w:rFonts w:cs="Calibri" w:eastAsia="Arial Unicode MS" w:hAnsi="Calibri" w:ascii="Calibri"/>
          <w:kern w:val="1"/>
          <w:lang w:eastAsia="ar-SA" w:val="hr-HR"/>
        </w:rPr>
        <w:t>TINA MARTINOVIĆ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7E13D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C04497" w:rsidRPr="00C04497">
        <w:rPr>
          <w:rFonts w:cs="Calibri" w:hAnsi="Calibri" w:ascii="Calibri"/>
        </w:rPr>
        <w:t>172.358,74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04497" w:rsidRPr="00C04497">
        <w:rPr>
          <w:rFonts w:cs="Calibri" w:hAnsi="Calibri" w:ascii="Calibri"/>
        </w:rPr>
        <w:t>158.358,74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04497" w:rsidRPr="00C04497">
        <w:rPr>
          <w:rFonts w:cs="Calibri" w:hAnsi="Calibri" w:ascii="Calibri"/>
        </w:rPr>
        <w:t>14.000,00 kn</w:t>
      </w:r>
      <w:r w:rsidR="00C04497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7E13DB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0A4152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E13D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E13DB" w:rsidRPr="007E13D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7E13D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C04497" w:rsidP="000A4152" w:rsidR="00C0449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95032" w:rsidP="000A4152" w:rsidR="0089503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A4152" w:rsidP="00AA6BCF" w:rsidR="000A4152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449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04497">
              <w:rPr>
                <w:rFonts w:cs="Calibri" w:hAnsi="Calibri" w:ascii="Calibri"/>
              </w:rPr>
              <w:t>TINA MARTINOVIĆ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C04497">
              <w:rPr>
                <w:rFonts w:cs="Calibri" w:hAnsi="Calibri" w:ascii="Calibri"/>
              </w:rPr>
              <w:t>Kneza Domagoja 11, Seget Donji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C04497">
              <w:rPr>
                <w:rFonts w:cs="Calibri" w:hAnsi="Calibri" w:ascii="Calibri"/>
              </w:rPr>
              <w:t>32906468669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4497" w:rsidP="00C04497" w:rsidR="00C04497" w:rsidRPr="00C04497">
            <w:pPr>
              <w:pStyle w:val="Srednjareetka21"/>
              <w:spacing w:after="80"/>
              <w:jc w:val="both"/>
              <w:rPr>
                <w:rFonts w:cs="Calibri"/>
                <w:sz w:val="24"/>
                <w:szCs w:val="24"/>
              </w:rPr>
            </w:pPr>
            <w:r w:rsidRPr="00C04497">
              <w:rPr>
                <w:rFonts w:cs="Calibri"/>
                <w:sz w:val="24"/>
                <w:szCs w:val="24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0449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04497">
              <w:rPr>
                <w:rFonts w:cs="Calibri" w:hAnsi="Calibri" w:ascii="Calibri"/>
              </w:rPr>
              <w:t>172.358,74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4497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04497">
              <w:rPr>
                <w:rFonts w:cs="Calibri" w:hAnsi="Calibri" w:ascii="Calibri"/>
              </w:rPr>
              <w:t>158.358,74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4497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04497">
              <w:rPr>
                <w:rFonts w:cs="Calibri" w:hAnsi="Calibri" w:ascii="Calibri"/>
              </w:rPr>
              <w:t>14.000,00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E13DB" w:rsidP="007E13DB" w:rsidR="007E13D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42A11" w:rsidP="004609E6" w:rsidR="004609E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9E6" w:rsidP="004609E6" w:rsidR="004609E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609E6" w:rsidP="004609E6" w:rsidR="004609E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609E6" w:rsidP="004609E6" w:rsidR="004609E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C6A" w:rsidR="00EA6C6A">
      <w:pPr>
        <w:spacing w:after="0"/>
      </w:pPr>
      <w:r>
        <w:separator/>
      </w:r>
    </w:p>
  </w:endnote>
  <w:endnote w:id="0" w:type="continuationSeparator">
    <w:p w:rsidRDefault="00EA6C6A" w:rsidR="00EA6C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9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C6A" w:rsidR="00EA6C6A">
      <w:pPr>
        <w:spacing w:after="0"/>
      </w:pPr>
      <w:r>
        <w:separator/>
      </w:r>
    </w:p>
  </w:footnote>
  <w:footnote w:id="0" w:type="continuationSeparator">
    <w:p w:rsidRDefault="00EA6C6A" w:rsidR="00EA6C6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97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05E656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2CB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9E6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A78B9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13DB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5032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2A11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2FFC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04497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3B2E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09EC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57C5"/>
    <w:rsid w:val="00E966BB"/>
    <w:rsid w:val="00E96898"/>
    <w:rsid w:val="00EA13E2"/>
    <w:rsid w:val="00EA6C6A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097F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E0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97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97F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97F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97F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E0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97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97F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97F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97F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632A2-BB8D-4930-AE0C-05C2184A4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1456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St-651/2017-318 / Podnesak - Podnesak (-318.docx)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