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4d3f" w14:paraId="2164d3f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A02989">
        <w:t>701</w:t>
      </w:r>
      <w:r w:rsidR="001D7548">
        <w:t>/18</w:t>
      </w:r>
      <w:r w:rsidR="00D76812">
        <w:t>-</w:t>
      </w:r>
      <w:r w:rsidR="00613ECD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8F7A38">
        <w:t>HUĐ PROSPEKT GRADNJA j.d.o.o. Zabok, Matije Gupca 67, OIB: 29683778030, MBS: 081002436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8F7A38">
        <w:t>HUĐ PROSPEKT GRADNJA j.d.o.o. Zabok, Matije Gupca 67, OIB: 29683778030, MBS: 081002436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18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F7A38">
        <w:t>1,30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613ECD">
        <w:t>Margareta Bondža, Vinkovci, Lapovačka 30, OIB: 43842887527.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8F7A38">
        <w:t>4. siječnja</w:t>
      </w:r>
      <w:r w:rsidR="00040F40">
        <w:t xml:space="preserve"> 201</w:t>
      </w:r>
      <w:r w:rsidR="008F7A38">
        <w:t>8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8F7A38">
        <w:t>HUĐ PROSPEKT GRADNJA j.d.o.o. Zabok, Matije Gupca 67, OIB: 29683778030, MBS: 081002436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8F7A38">
        <w:t>701</w:t>
      </w:r>
      <w:r w:rsidR="00046F88">
        <w:t>/1</w:t>
      </w:r>
      <w:r w:rsidR="00A322BC">
        <w:t>8</w:t>
      </w:r>
      <w:r w:rsidR="00613ECD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4F071B">
        <w:t>2</w:t>
      </w:r>
      <w:r w:rsidR="008F7A38">
        <w:t>9</w:t>
      </w:r>
      <w:r w:rsidR="00C50E72">
        <w:t>.</w:t>
      </w:r>
      <w:r w:rsidR="008C7F5B">
        <w:t>1</w:t>
      </w:r>
      <w:r w:rsidR="004F071B">
        <w:t>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8F7A38">
        <w:t>36.356,56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8F7A38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613ECD">
        <w:t xml:space="preserve">Margareta Bondža, Vinkovci, Lapovačka 30, OIB: 43842887527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18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613ECD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25D" w:rsidR="00A9125D">
      <w:r>
        <w:separator/>
      </w:r>
    </w:p>
  </w:endnote>
  <w:endnote w:id="0" w:type="continuationSeparator">
    <w:p w:rsidRDefault="00A9125D" w:rsidR="00A91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25D" w:rsidR="00A9125D">
      <w:r>
        <w:separator/>
      </w:r>
    </w:p>
  </w:footnote>
  <w:footnote w:id="0" w:type="continuationSeparator">
    <w:p w:rsidRDefault="00A9125D" w:rsidR="00A91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2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67BDF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500BBD"/>
    <w:rsid w:val="005173F9"/>
    <w:rsid w:val="00533DE1"/>
    <w:rsid w:val="005554A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3ECD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17DF"/>
    <w:rsid w:val="008B624B"/>
    <w:rsid w:val="008C7F5B"/>
    <w:rsid w:val="008F7A38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D1DF3"/>
    <w:rsid w:val="009F1F91"/>
    <w:rsid w:val="00A0258F"/>
    <w:rsid w:val="00A025E8"/>
    <w:rsid w:val="00A02989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9125D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D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1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D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1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HUĐ PROSPEKT GRADNJA j.d.o.o.</izvorni_sadrzaj>
    <derivirana_varijabla naziv="DomainObject.Predmet.ProtustrankaFormated_1">  HUĐ PROSPEKT GRADNJA j.d.o.o.</derivirana_varijabla>
  </DomainObject.Predmet.ProtustrankaFormated>
  <DomainObject.Predmet.ProtustrankaFormatedOIB>
    <izvorni_sadrzaj>  HUĐ PROSPEKT GRADNJA j.d.o.o., OIB 29683778030</izvorni_sadrzaj>
    <derivirana_varijabla naziv="DomainObject.Predmet.ProtustrankaFormatedOIB_1">  HUĐ PROSPEKT GRADNJA j.d.o.o., OIB 29683778030</derivirana_varijabla>
  </DomainObject.Predmet.ProtustrankaFormatedOIB>
  <DomainObject.Predmet.ProtustrankaFormatedWithAdress>
    <izvorni_sadrzaj> HUĐ PROSPEKT GRADNJA j.d.o.o., Matije Gupca 67, 49210 Zabok</izvorni_sadrzaj>
    <derivirana_varijabla naziv="DomainObject.Predmet.ProtustrankaFormatedWithAdress_1"> HUĐ PROSPEKT GRADNJA j.d.o.o., Matije Gupca 67, 49210 Zabok</derivirana_varijabla>
  </DomainObject.Predmet.ProtustrankaFormatedWithAdress>
  <DomainObject.Predmet.ProtustrankaFormatedWithAdressOIB>
    <izvorni_sadrzaj> HUĐ PROSPEKT GRADNJA j.d.o.o., OIB 29683778030, Matije Gupca 67, 49210 Zabok</izvorni_sadrzaj>
    <derivirana_varijabla naziv="DomainObject.Predmet.ProtustrankaFormatedWithAdressOIB_1"> HUĐ PROSPEKT GRADNJA j.d.o.o., OIB 29683778030, Matije Gupca 67, 49210 Zabok</derivirana_varijabla>
  </DomainObject.Predmet.ProtustrankaFormatedWithAdressOIB>
  <DomainObject.Predmet.ProtustrankaWithAdress>
    <izvorni_sadrzaj>HUĐ PROSPEKT GRADNJA j.d.o.o. Matije Gupca 67, 49210 Zabok</izvorni_sadrzaj>
    <derivirana_varijabla naziv="DomainObject.Predmet.ProtustrankaWithAdress_1">HUĐ PROSPEKT GRADNJA j.d.o.o. Matije Gupca 67, 49210 Zabok</derivirana_varijabla>
  </DomainObject.Predmet.ProtustrankaWithAdress>
  <DomainObject.Predmet.ProtustrankaWithAdressOIB>
    <izvorni_sadrzaj>HUĐ PROSPEKT GRADNJA j.d.o.o., OIB 29683778030, Matije Gupca 67, 49210 Zabok</izvorni_sadrzaj>
    <derivirana_varijabla naziv="DomainObject.Predmet.ProtustrankaWithAdressOIB_1">HUĐ PROSPEKT GRADNJA j.d.o.o., OIB 29683778030, Matije Gupca 67, 49210 Zabok</derivirana_varijabla>
  </DomainObject.Predmet.ProtustrankaWithAdressOIB>
  <DomainObject.Predmet.ProtustrankaNazivFormated>
    <izvorni_sadrzaj>HUĐ PROSPEKT GRADNJA j.d.o.o.</izvorni_sadrzaj>
    <derivirana_varijabla naziv="DomainObject.Predmet.ProtustrankaNazivFormated_1">HUĐ PROSPEKT GRADNJA j.d.o.o.</derivirana_varijabla>
  </DomainObject.Predmet.ProtustrankaNazivFormated>
  <DomainObject.Predmet.ProtustrankaNazivFormatedOIB>
    <izvorni_sadrzaj>HUĐ PROSPEKT GRADNJA j.d.o.o., OIB 29683778030</izvorni_sadrzaj>
    <derivirana_varijabla naziv="DomainObject.Predmet.ProtustrankaNazivFormatedOIB_1">HUĐ PROSPEKT GRADNJA j.d.o.o., OIB 29683778030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 PROSPEKT GRADNJA j.d.o.o.</item>
    </izvorni_sadrzaj>
    <derivirana_varijabla naziv="DomainObject.Predmet.ProtuStrankaListFormated_1">
      <item>HUĐ PROSPEKT GRADNJA j.d.o.o.</item>
    </derivirana_varijabla>
  </DomainObject.Predmet.ProtuStrankaListFormated>
  <DomainObject.Predmet.ProtuStrankaListFormatedOIB>
    <izvorni_sadrzaj>
      <item>HUĐ PROSPEKT GRADNJA j.d.o.o., OIB 29683778030</item>
    </izvorni_sadrzaj>
    <derivirana_varijabla naziv="DomainObject.Predmet.ProtuStrankaListFormatedOIB_1">
      <item>HUĐ PROSPEKT GRADNJA j.d.o.o., OIB 29683778030</item>
    </derivirana_varijabla>
  </DomainObject.Predmet.ProtuStrankaListFormatedOIB>
  <DomainObject.Predmet.ProtuStrankaListFormatedWithAdress>
    <izvorni_sadrzaj>
      <item>HUĐ PROSPEKT GRADNJA j.d.o.o., Matije Gupca 67, 49210 Zabok</item>
    </izvorni_sadrzaj>
    <derivirana_varijabla naziv="DomainObject.Predmet.ProtuStrankaListFormatedWithAdress_1">
      <item>HUĐ PROSPEKT GRADNJA j.d.o.o., Matije Gupca 67, 49210 Zabok</item>
    </derivirana_varijabla>
  </DomainObject.Predmet.ProtuStrankaListFormatedWithAdress>
  <DomainObject.Predmet.ProtuStrankaListFormatedWithAdressOIB>
    <izvorni_sadrzaj>
      <item>HUĐ PROSPEKT GRADNJA j.d.o.o., OIB 29683778030, Matije Gupca 67, 49210 Zabok</item>
    </izvorni_sadrzaj>
    <derivirana_varijabla naziv="DomainObject.Predmet.ProtuStrankaListFormatedWithAdressOIB_1">
      <item>HUĐ PROSPEKT GRADNJA j.d.o.o., OIB 29683778030, Matije Gupca 67, 49210 Zabok</item>
    </derivirana_varijabla>
  </DomainObject.Predmet.ProtuStrankaListFormatedWithAdressOIB>
  <DomainObject.Predmet.ProtuStrankaListNazivFormated>
    <izvorni_sadrzaj>
      <item>HUĐ PROSPEKT GRADNJA j.d.o.o.</item>
    </izvorni_sadrzaj>
    <derivirana_varijabla naziv="DomainObject.Predmet.ProtuStrankaListNazivFormated_1">
      <item>HUĐ PROSPEKT GRADNJA j.d.o.o.</item>
    </derivirana_varijabla>
  </DomainObject.Predmet.ProtuStrankaListNazivFormated>
  <DomainObject.Predmet.ProtuStrankaListNazivFormatedOIB>
    <izvorni_sadrzaj>
      <item>HUĐ PROSPEKT GRADNJA j.d.o.o., OIB 29683778030</item>
    </izvorni_sadrzaj>
    <derivirana_varijabla naziv="DomainObject.Predmet.ProtuStrankaListNazivFormatedOIB_1">
      <item>HUĐ PROSPEKT GRADNJA j.d.o.o., OIB 29683778030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 PROSPEKT GRADNJA j.d.o.o.</izvorni_sadrzaj>
    <derivirana_varijabla naziv="DomainObject.Predmet.ProtustrankaIDrugi_1">HUĐ PROSPEKT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 PROSPEKT GRADNJA j.d.o.o., OIB 29683778030, Matije Gupca 67, 49210 Zabok</izvorni_sadrzaj>
    <derivirana_varijabla naziv="DomainObject.Predmet.ProtustrankaIDrugiAdressOIB_1">HUĐ PROSPEKT GRADNJA j.d.o.o., OIB 29683778030,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HUĐ PROSPEKT GRADNJA j.d.o.o.</item>
      <item>FINA Regionalni centar Zagreb</item>
    </izvorni_sadrzaj>
    <derivirana_varijabla naziv="DomainObject.Predmet.SudioniciListNaziv_1">
      <item>HUĐ PROSPEKT GRADNJA j.d.o.o.</item>
      <item>FINA Regionalni centar Zagreb</item>
    </derivirana_varijabla>
  </DomainObject.Predmet.SudioniciListNaziv>
  <DomainObject.Predmet.SudioniciListAdressOIB>
    <izvorni_sadrzaj>
      <item>HUĐ PROSPEKT GRADNJA j.d.o.o., OIB 29683778030, Matije Gupca 67,49210 Zabok</item>
      <item>FINA Regionalni centar Zagreb, OIB 85821130368, Trg svibanjskih žrtava 1995. 1,10000 Zagreb</item>
    </izvorni_sadrzaj>
    <derivirana_varijabla naziv="DomainObject.Predmet.SudioniciListAdressOIB_1">
      <item>HUĐ PROSPEKT GRADNJA j.d.o.o., OIB 29683778030, Matije Gupca 67,49210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29683778030</item>
      <item>, OIB 85821130368</item>
    </izvorni_sadrzaj>
    <derivirana_varijabla naziv="DomainObject.Predmet.SudioniciListNazivOIB_1">
      <item>, OIB 29683778030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6CD66-01B5-4F18-8107-06A71DEDB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2482</properties:Characters>
  <properties:Lines>106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2018-07-06T09:40:00Z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2018-07-06T09:42:00Z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St-701-18.docx)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