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161d" w14:paraId="51d161d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360AB6" w:rsidP="0002147A" w:rsidR="00360AB6" w:rsidRPr="006761E9">
      <w:pPr>
        <w:pStyle w:val="Tijeloteksta"/>
        <w:ind w:firstLine="708"/>
        <w:rPr>
          <w:szCs w:val="24"/>
        </w:rPr>
      </w:pPr>
      <w:r w:rsidRPr="006761E9">
        <w:rPr>
          <w:szCs w:val="24"/>
        </w:rPr>
        <w:t>Trgovački sud u Zadru OIB: 39670464653, po su</w:t>
      </w:r>
      <w:r w:rsidR="0002147A">
        <w:rPr>
          <w:szCs w:val="24"/>
        </w:rPr>
        <w:t>tkinji</w:t>
      </w:r>
      <w:r w:rsidRPr="006761E9">
        <w:rPr>
          <w:szCs w:val="24"/>
        </w:rPr>
        <w:t xml:space="preserve"> tog suda Ani Markač, </w:t>
      </w:r>
      <w:r w:rsidR="0002147A"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 w:rsidR="00B21B16">
        <w:rPr>
          <w:szCs w:val="24"/>
        </w:rPr>
        <w:t>MAKSIM MARIS DIZAJN j.d.o.o. za proizvodnju i usluge, Zadar, Stjepana Radića 14 A, OIB:10904622512</w:t>
      </w:r>
      <w:r w:rsidR="00C4379A">
        <w:rPr>
          <w:szCs w:val="24"/>
        </w:rPr>
        <w:t xml:space="preserve">, dana </w:t>
      </w:r>
      <w:r w:rsidR="00F95F17">
        <w:rPr>
          <w:szCs w:val="24"/>
        </w:rPr>
        <w:t>31</w:t>
      </w:r>
      <w:r w:rsidR="00563B6F">
        <w:rPr>
          <w:szCs w:val="24"/>
        </w:rPr>
        <w:t>. ožujka</w:t>
      </w:r>
      <w:r w:rsidRPr="006761E9">
        <w:rPr>
          <w:szCs w:val="24"/>
        </w:rPr>
        <w:t xml:space="preserve"> 2016. </w:t>
      </w:r>
    </w:p>
    <w:p w:rsidRDefault="004270AE" w:rsidP="00721F79" w:rsidR="004270AE" w:rsidRPr="006761E9"/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B21B16">
        <w:t>MAKSIM MARIS DIZAJN j.d.o.o. za proizvodnju i usluge, Zadar, Stjepana Radića 14 A, OIB:10904622512</w:t>
      </w:r>
      <w:r w:rsidR="00F40D4B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F95F17">
        <w:rPr>
          <w:b/>
          <w:bCs/>
        </w:rPr>
        <w:t xml:space="preserve">19. travnja </w:t>
      </w:r>
      <w:r w:rsidR="00D44689" w:rsidRPr="0002147A">
        <w:rPr>
          <w:b/>
          <w:bCs/>
        </w:rPr>
        <w:t>2016</w:t>
      </w:r>
      <w:r w:rsidRPr="0002147A">
        <w:rPr>
          <w:b/>
          <w:bCs/>
        </w:rPr>
        <w:t xml:space="preserve">. u </w:t>
      </w:r>
      <w:r w:rsidR="00F95F17">
        <w:rPr>
          <w:b/>
          <w:bCs/>
        </w:rPr>
        <w:t>11,30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F95F17">
        <w:rPr>
          <w:b/>
          <w:bCs/>
        </w:rPr>
        <w:t>19. travnja</w:t>
      </w:r>
      <w:r w:rsidR="0002147A" w:rsidRPr="0002147A">
        <w:rPr>
          <w:b/>
          <w:bCs/>
        </w:rPr>
        <w:t xml:space="preserve"> 2016. u </w:t>
      </w:r>
      <w:r w:rsidR="00F95F17">
        <w:rPr>
          <w:b/>
          <w:bCs/>
        </w:rPr>
        <w:t>11,40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B21B16">
        <w:t>MAKSIM MARIS DIZAJN j.d.o.o. za proizvodnju i usluge, Zadar, Stjepana Radića 14 A</w:t>
      </w:r>
      <w:r w:rsidR="00DB6B63">
        <w:t xml:space="preserve">, </w:t>
      </w:r>
      <w:r w:rsidR="00ED6162" w:rsidRPr="006761E9">
        <w:t>navodeći da</w:t>
      </w:r>
      <w:r w:rsidR="0002147A">
        <w:t xml:space="preserve"> dužnik na dan </w:t>
      </w:r>
      <w:r w:rsidR="00AE0353">
        <w:t>1</w:t>
      </w:r>
      <w:r w:rsidR="00563B6F">
        <w:t xml:space="preserve">. </w:t>
      </w:r>
      <w:r w:rsidR="00AE0353">
        <w:t>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B21B16">
        <w:t>644</w:t>
      </w:r>
      <w:r w:rsidR="00DB6B63">
        <w:t xml:space="preserve"> </w:t>
      </w:r>
      <w:r w:rsidR="00245588" w:rsidRPr="006761E9">
        <w:t xml:space="preserve">dana u iznosu od </w:t>
      </w:r>
      <w:r w:rsidR="00B21B16">
        <w:t>13.041,89</w:t>
      </w:r>
      <w:r w:rsidR="00245588" w:rsidRPr="006761E9">
        <w:t xml:space="preserve"> kune</w:t>
      </w:r>
      <w:r w:rsidR="004B71CF" w:rsidRPr="006761E9">
        <w:t xml:space="preserve">, te da ima </w:t>
      </w:r>
      <w:r w:rsidR="00AE0353">
        <w:t>1</w:t>
      </w:r>
      <w:r w:rsidR="00245588" w:rsidRPr="006761E9">
        <w:t xml:space="preserve"> zaposlen</w:t>
      </w:r>
      <w:r w:rsidR="00584DCD">
        <w:t>og</w:t>
      </w:r>
      <w:r w:rsidR="00245588" w:rsidRPr="006761E9">
        <w:t xml:space="preserve">. </w:t>
      </w:r>
    </w:p>
    <w:p w:rsidRDefault="00ED6162" w:rsidP="00F95F17" w:rsidR="005A3991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</w:p>
    <w:p w:rsidRDefault="00721F79" w:rsidP="0002147A" w:rsidR="00C443B6" w:rsidRPr="006761E9">
      <w:pPr>
        <w:jc w:val="center"/>
      </w:pPr>
      <w:r w:rsidRPr="006761E9">
        <w:t xml:space="preserve">U Zadru, </w:t>
      </w:r>
      <w:r w:rsidR="00F95F17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F95F17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F95F17" w:rsidR="00794DBD" w:rsidRPr="006761E9">
      <w:pPr>
        <w:jc w:val="right"/>
      </w:pP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F95F17" w:rsidP="00721F79" w:rsidR="00F95F17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B21B16">
        <w:t>MAKSIM MARIS DIZAJN j.d.o.o. za proizvodnju i usluge, Zadar, Stjepana Radića 14 A</w:t>
      </w:r>
      <w:r w:rsidR="00F40D4B">
        <w:t xml:space="preserve">, </w:t>
      </w:r>
      <w:r w:rsidR="0020610B" w:rsidRPr="006761E9">
        <w:t>i za član</w:t>
      </w:r>
      <w:r w:rsidR="00B21B16">
        <w:t>ove</w:t>
      </w:r>
      <w:r w:rsidR="0020610B" w:rsidRPr="006761E9">
        <w:t xml:space="preserve"> uprave s upozorenjem</w:t>
      </w:r>
    </w:p>
    <w:p w:rsidRDefault="00B21B16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ZORAN VRKIĆ, Zadar, Stjepana Radića 14/A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B21B16" w:rsidP="00B21B16" w:rsidR="00B21B16">
      <w:pPr>
        <w:pStyle w:val="Tijeloteksta"/>
        <w:numPr>
          <w:ilvl w:val="0"/>
          <w:numId w:val="3"/>
        </w:numPr>
        <w:rPr>
          <w:szCs w:val="24"/>
        </w:rPr>
      </w:pPr>
      <w:r w:rsidRPr="00B21B16">
        <w:rPr>
          <w:szCs w:val="24"/>
        </w:rPr>
        <w:t>LOVORKA VRKIĆ, Zadar, Stjepana Radića 14/A</w:t>
      </w:r>
      <w:r>
        <w:rPr>
          <w:szCs w:val="24"/>
        </w:rPr>
        <w:t xml:space="preserve">, </w:t>
      </w:r>
      <w:r w:rsidRPr="00B21B16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A20F62">
        <w:t xml:space="preserve">Zadar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970B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AC1C54">
      <w:t>33</w:t>
    </w:r>
    <w:r w:rsidR="00B21B16">
      <w:t>8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AC1C54">
      <w:t>33</w:t>
    </w:r>
    <w:r w:rsidR="00B21B16">
      <w:t>8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0BC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5F17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7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0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97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0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MAKSIM MARIS DIZAJN j.d.o.o. za proizvodnju i usluge</izvorni_sadrzaj>
    <derivirana_varijabla naziv="DomainObject.Predmet.ProtustrankaFormated_1">  MAKSIM MARIS DIZAJN j.d.o.o. za proizvodnju i usluge</derivirana_varijabla>
  </DomainObject.Predmet.ProtustrankaFormated>
  <DomainObject.Predmet.ProtustrankaFormatedOIB>
    <izvorni_sadrzaj>  MAKSIM MARIS DIZAJN j.d.o.o. za proizvodnju i usluge, OIB 10904622512</izvorni_sadrzaj>
    <derivirana_varijabla naziv="DomainObject.Predmet.ProtustrankaFormatedOIB_1">  MAKSIM MARIS DIZAJN j.d.o.o. za proizvodnju i usluge, OIB 10904622512</derivirana_varijabla>
  </DomainObject.Predmet.ProtustrankaFormatedOIB>
  <DomainObject.Predmet.ProtustrankaFormatedWithAdress>
    <izvorni_sadrzaj> MAKSIM MARIS DIZAJN j.d.o.o. za proizvodnju i usluge, Stjepana Radića 14/A, 23000 Zadar</izvorni_sadrzaj>
    <derivirana_varijabla naziv="DomainObject.Predmet.ProtustrankaFormatedWithAdress_1"> MAKSIM MARIS DIZAJN j.d.o.o. za proizvodnju i usluge, Stjepana Radića 14/A, 23000 Zadar</derivirana_varijabla>
  </DomainObject.Predmet.ProtustrankaFormatedWithAdress>
  <DomainObject.Predmet.ProtustrankaFormatedWithAdressOIB>
    <izvorni_sadrzaj> MAKSIM MARIS DIZAJN j.d.o.o. za proizvodnju i usluge, OIB 10904622512, Stjepana Radića 14/A, 23000 Zadar</izvorni_sadrzaj>
    <derivirana_varijabla naziv="DomainObject.Predmet.ProtustrankaFormatedWithAdressOIB_1"> MAKSIM MARIS DIZAJN j.d.o.o. za proizvodnju i usluge, OIB 10904622512, Stjepana Radića 14/A, 23000 Zadar</derivirana_varijabla>
  </DomainObject.Predmet.ProtustrankaFormatedWithAdressOIB>
  <DomainObject.Predmet.ProtustrankaWithAdress>
    <izvorni_sadrzaj>MAKSIM MARIS DIZAJN j.d.o.o. za proizvodnju i usluge Stjepana Radića 14/A, 23000 Zadar</izvorni_sadrzaj>
    <derivirana_varijabla naziv="DomainObject.Predmet.ProtustrankaWithAdress_1">MAKSIM MARIS DIZAJN j.d.o.o. za proizvodnju i usluge Stjepana Radića 14/A, 23000 Zadar</derivirana_varijabla>
  </DomainObject.Predmet.ProtustrankaWithAdress>
  <DomainObject.Predmet.ProtustrankaWithAdressOIB>
    <izvorni_sadrzaj>MAKSIM MARIS DIZAJN j.d.o.o. za proizvodnju i usluge, OIB 10904622512, Stjepana Radića 14/A, 23000 Zadar</izvorni_sadrzaj>
    <derivirana_varijabla naziv="DomainObject.Predmet.ProtustrankaWithAdressOIB_1">MAKSIM MARIS DIZAJN j.d.o.o. za proizvodnju i usluge, OIB 10904622512, Stjepana Radića 14/A, 23000 Zadar</derivirana_varijabla>
  </DomainObject.Predmet.ProtustrankaWithAdressOIB>
  <DomainObject.Predmet.ProtustrankaNazivFormated>
    <izvorni_sadrzaj>MAKSIM MARIS DIZAJN j.d.o.o. za proizvodnju i usluge</izvorni_sadrzaj>
    <derivirana_varijabla naziv="DomainObject.Predmet.ProtustrankaNazivFormated_1">MAKSIM MARIS DIZAJN j.d.o.o. za proizvodnju i usluge</derivirana_varijabla>
  </DomainObject.Predmet.ProtustrankaNazivFormated>
  <DomainObject.Predmet.ProtustrankaNazivFormatedOIB>
    <izvorni_sadrzaj>MAKSIM MARIS DIZAJN j.d.o.o. za proizvodnju i usluge, OIB 10904622512</izvorni_sadrzaj>
    <derivirana_varijabla naziv="DomainObject.Predmet.ProtustrankaNazivFormatedOIB_1">MAKSIM MARIS DIZAJN j.d.o.o. za proizvodnju i usluge, OIB 10904622512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13041.89</izvorni_sadrzaj>
    <derivirana_varijabla naziv="DomainObject.Predmet.TrenutnaVrijednost_1">13041.89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MAKSIM MARIS DIZAJN j.d.o.o. za proizvodnju i usluge</item>
    </izvorni_sadrzaj>
    <derivirana_varijabla naziv="DomainObject.Predmet.ProtuStrankaListFormated_1">
      <item>MAKSIM MARIS DIZAJN j.d.o.o. za proizvodnju i usluge</item>
    </derivirana_varijabla>
  </DomainObject.Predmet.ProtuStrankaListFormated>
  <DomainObject.Predmet.ProtuStrankaListFormatedOIB>
    <izvorni_sadrzaj>
      <item>MAKSIM MARIS DIZAJN j.d.o.o. za proizvodnju i usluge, OIB 10904622512</item>
    </izvorni_sadrzaj>
    <derivirana_varijabla naziv="DomainObject.Predmet.ProtuStrankaListFormatedOIB_1">
      <item>MAKSIM MARIS DIZAJN j.d.o.o. za proizvodnju i usluge, OIB 10904622512</item>
    </derivirana_varijabla>
  </DomainObject.Predmet.ProtuStrankaListFormatedOIB>
  <DomainObject.Predmet.ProtuStrankaListFormatedWithAdress>
    <izvorni_sadrzaj>
      <item>MAKSIM MARIS DIZAJN j.d.o.o. za proizvodnju i usluge, Stjepana Radića 14/A, 23000 Zadar</item>
    </izvorni_sadrzaj>
    <derivirana_varijabla naziv="DomainObject.Predmet.ProtuStrankaListFormatedWithAdress_1">
      <item>MAKSIM MARIS DIZAJN j.d.o.o. za proizvodnju i usluge, Stjepana Radića 14/A, 23000 Zadar</item>
    </derivirana_varijabla>
  </DomainObject.Predmet.ProtuStrankaListFormatedWithAdress>
  <DomainObject.Predmet.ProtuStrankaListFormatedWithAdressOIB>
    <izvorni_sadrzaj>
      <item>MAKSIM MARIS DIZAJN j.d.o.o. za proizvodnju i usluge, OIB 10904622512, Stjepana Radića 14/A, 23000 Zadar</item>
    </izvorni_sadrzaj>
    <derivirana_varijabla naziv="DomainObject.Predmet.ProtuStrankaListFormatedWithAdressOIB_1">
      <item>MAKSIM MARIS DIZAJN j.d.o.o. za proizvodnju i usluge, OIB 10904622512, Stjepana Radića 14/A, 23000 Zadar</item>
    </derivirana_varijabla>
  </DomainObject.Predmet.ProtuStrankaListFormatedWithAdressOIB>
  <DomainObject.Predmet.ProtuStrankaListNazivFormated>
    <izvorni_sadrzaj>
      <item>MAKSIM MARIS DIZAJN j.d.o.o. za proizvodnju i usluge</item>
    </izvorni_sadrzaj>
    <derivirana_varijabla naziv="DomainObject.Predmet.ProtuStrankaListNazivFormated_1">
      <item>MAKSIM MARIS DIZAJN j.d.o.o. za proizvodnju i usluge</item>
    </derivirana_varijabla>
  </DomainObject.Predmet.ProtuStrankaListNazivFormated>
  <DomainObject.Predmet.ProtuStrankaListNazivFormatedOIB>
    <izvorni_sadrzaj>
      <item>MAKSIM MARIS DIZAJN j.d.o.o. za proizvodnju i usluge, OIB 10904622512</item>
    </izvorni_sadrzaj>
    <derivirana_varijabla naziv="DomainObject.Predmet.ProtuStrankaListNazivFormatedOIB_1">
      <item>MAKSIM MARIS DIZAJN j.d.o.o. za proizvodnju i usluge, OIB 10904622512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MAKSIM MARIS DIZAJN j.d.o.o. za proizvodnju i usluge</izvorni_sadrzaj>
    <derivirana_varijabla naziv="DomainObject.Predmet.ProtustrankaIDrugi_1">MAKSIM MARIS DIZAJN j.d.o.o.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MAKSIM MARIS DIZAJN j.d.o.o. za proizvodnju i usluge, OIB 10904622512, Stjepana Radića 14/A, 23000 Zadar</izvorni_sadrzaj>
    <derivirana_varijabla naziv="DomainObject.Predmet.ProtustrankaIDrugiAdressOIB_1">MAKSIM MARIS DIZAJN j.d.o.o. za proizvodnju i usluge, OIB 10904622512, Stjepana Radića 14/A,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MAKSIM MARIS DIZAJN j.d.o.o. za proizvodnju i usluge</item>
    </izvorni_sadrzaj>
    <derivirana_varijabla naziv="DomainObject.Predmet.SudioniciListNaziv_1">
      <item>FINA</item>
      <item>MAKSIM MARIS DIZAJN j.d.o.o. za proizvodnju i usluge</item>
    </derivirana_varijabla>
  </DomainObject.Predmet.SudioniciListNaziv>
  <DomainObject.Predmet.SudioniciListAdressOIB>
    <izvorni_sadrzaj>
      <item>FINA, OIB 85821130368</item>
      <item>MAKSIM MARIS DIZAJN j.d.o.o. za proizvodnju i usluge, OIB 10904622512, Stjepana Radića 14/A,23000 Zadar</item>
    </izvorni_sadrzaj>
    <derivirana_varijabla naziv="DomainObject.Predmet.SudioniciListAdressOIB_1">
      <item>FINA, OIB 85821130368</item>
      <item>MAKSIM MARIS DIZAJN j.d.o.o. za proizvodnju i usluge, OIB 10904622512, Stjepana Radića 14/A,23000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10904622512</item>
    </izvorni_sadrzaj>
    <derivirana_varijabla naziv="DomainObject.Predmet.SudioniciListNazivOIB_1">
      <item>, OIB 85821130368</item>
      <item>, OIB 10904622512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C00F53-E9C3-4411-9238-7104C9BDAE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1945</properties:Characters>
  <properties:Lines>65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2016-03-15T10:17:00Z</dcterms:created>
  <dc:creator>Administrator</dc:creator>
  <cp:lastModifiedBy>Merlina Klišmanić</cp:lastModifiedBy>
  <cp:lastPrinted>2016-03-22T13:00:00Z</cp:lastPrinted>
  <dcterms:modified xmlns:xsi="http://www.w3.org/2001/XMLSchema-instance" xsi:type="dcterms:W3CDTF">2016-03-31T11:05:00Z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