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ac75" w14:paraId="d24ac7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323F5">
        <w:rPr>
          <w:rStyle w:val="Naglaeno"/>
          <w:b w:val="false"/>
        </w:rPr>
        <w:t>2</w:t>
      </w:r>
      <w:r w:rsidR="00CB5054">
        <w:rPr>
          <w:rStyle w:val="Naglaeno"/>
          <w:b w:val="false"/>
        </w:rPr>
        <w:t>88</w:t>
      </w:r>
      <w:r w:rsidR="00BA4C90">
        <w:rPr>
          <w:rStyle w:val="Naglaeno"/>
          <w:b w:val="false"/>
        </w:rPr>
        <w:t>0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4F0B19">
        <w:t>Osijek</w:t>
      </w:r>
      <w:r w:rsidR="00F564E3">
        <w:t>,</w:t>
      </w:r>
      <w:r w:rsidR="004F0B19">
        <w:t xml:space="preserve"> Podružnica Osijek</w:t>
      </w:r>
      <w:r w:rsidR="00EA1A0E">
        <w:t xml:space="preserve">, </w:t>
      </w:r>
      <w:r w:rsidR="004F0B19">
        <w:t>L. Jagera 3,</w:t>
      </w:r>
      <w:r w:rsidR="00EA1A0E">
        <w:t xml:space="preserve"> za provedbu</w:t>
      </w:r>
      <w:r w:rsidR="00867612">
        <w:t xml:space="preserve"> skraćenog stečajnog postupka </w:t>
      </w:r>
      <w:r w:rsidR="004A0D7B">
        <w:t>nad dužnikom</w:t>
      </w:r>
      <w:r w:rsidR="009657FB">
        <w:t xml:space="preserve"> </w:t>
      </w:r>
      <w:r w:rsidR="00CB5054">
        <w:t>EKO-NATRON PAPIR jednostavno društvo s ograničenom odgovornošću za proizvodnju proizvoda od papira, Čepin, Zrinjske gore 36, MBS: 030134566, OIB: 92080848244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BA4C90">
        <w:t>29</w:t>
      </w:r>
      <w:r w:rsidR="00BB3D58">
        <w:t xml:space="preserve">. </w:t>
      </w:r>
      <w:r w:rsidR="00BA4C90">
        <w:t>studenog</w:t>
      </w:r>
      <w:r w:rsidR="009657FB">
        <w:t>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CB5054">
        <w:t>EKO-NATRON PAPIR jednostavno društvo s ograničenom odgovornošću za proizvodnju proizvoda od papira, Čepin, Zrinjske gore 36, MBS: 030134566, OIB: 92080848244</w:t>
      </w:r>
      <w:r w:rsidR="006E721C">
        <w:t>,</w:t>
      </w:r>
      <w:r w:rsidR="00654B36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CB5054">
        <w:t>41</w:t>
      </w:r>
      <w:r w:rsidR="00083A93">
        <w:t>.</w:t>
      </w:r>
      <w:r w:rsidR="00CB5054">
        <w:t>60</w:t>
      </w:r>
      <w:r w:rsidR="00090F6A">
        <w:t>9</w:t>
      </w:r>
      <w:r w:rsidR="006E721C">
        <w:t>,</w:t>
      </w:r>
      <w:r w:rsidR="00CB5054">
        <w:t>79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6743B">
        <w:t>2</w:t>
      </w:r>
      <w:r w:rsidR="00CB5054">
        <w:t>88</w:t>
      </w:r>
      <w:r w:rsidR="00090F6A">
        <w:t>0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BA4C90">
        <w:t>29. studenog</w:t>
      </w:r>
      <w:r w:rsidR="006E4F26">
        <w:t>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BA4C90">
        <w:t>18</w:t>
      </w:r>
      <w:r w:rsidR="004F0B19">
        <w:t>.</w:t>
      </w:r>
      <w:r w:rsidR="00ED7CF1">
        <w:t>1</w:t>
      </w:r>
      <w:r w:rsidR="00BA4C90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83A93"/>
    <w:rsid w:val="00090F6A"/>
    <w:rsid w:val="00091B4B"/>
    <w:rsid w:val="000938B8"/>
    <w:rsid w:val="0009509C"/>
    <w:rsid w:val="00095305"/>
    <w:rsid w:val="000A45A9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10682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95F5D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3BFE"/>
    <w:rsid w:val="00357E24"/>
    <w:rsid w:val="003612A7"/>
    <w:rsid w:val="0036191B"/>
    <w:rsid w:val="003651BE"/>
    <w:rsid w:val="00375B3B"/>
    <w:rsid w:val="00375C7E"/>
    <w:rsid w:val="0038265B"/>
    <w:rsid w:val="003829D9"/>
    <w:rsid w:val="003832CA"/>
    <w:rsid w:val="00383AE3"/>
    <w:rsid w:val="00384135"/>
    <w:rsid w:val="003879D1"/>
    <w:rsid w:val="00390BF1"/>
    <w:rsid w:val="003924AF"/>
    <w:rsid w:val="003933B5"/>
    <w:rsid w:val="003940A4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58FD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0B19"/>
    <w:rsid w:val="004F1815"/>
    <w:rsid w:val="004F5FE8"/>
    <w:rsid w:val="004F653C"/>
    <w:rsid w:val="005126B5"/>
    <w:rsid w:val="005159C5"/>
    <w:rsid w:val="00515F79"/>
    <w:rsid w:val="005167FF"/>
    <w:rsid w:val="00516EFA"/>
    <w:rsid w:val="00530A9B"/>
    <w:rsid w:val="00531C5D"/>
    <w:rsid w:val="005323F5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00C98"/>
    <w:rsid w:val="0061134C"/>
    <w:rsid w:val="0061345F"/>
    <w:rsid w:val="00613D0A"/>
    <w:rsid w:val="0061727D"/>
    <w:rsid w:val="006207DD"/>
    <w:rsid w:val="0062265D"/>
    <w:rsid w:val="00632865"/>
    <w:rsid w:val="00632F7F"/>
    <w:rsid w:val="00633654"/>
    <w:rsid w:val="006372FF"/>
    <w:rsid w:val="0064388F"/>
    <w:rsid w:val="00644186"/>
    <w:rsid w:val="00644281"/>
    <w:rsid w:val="0064753E"/>
    <w:rsid w:val="0064793F"/>
    <w:rsid w:val="00652724"/>
    <w:rsid w:val="00654B36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D29E2"/>
    <w:rsid w:val="006E4F26"/>
    <w:rsid w:val="006E721C"/>
    <w:rsid w:val="006F5962"/>
    <w:rsid w:val="00711561"/>
    <w:rsid w:val="00712635"/>
    <w:rsid w:val="0073010A"/>
    <w:rsid w:val="00734726"/>
    <w:rsid w:val="00741A8A"/>
    <w:rsid w:val="00757E1D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5922"/>
    <w:rsid w:val="00917472"/>
    <w:rsid w:val="00930B0A"/>
    <w:rsid w:val="00936874"/>
    <w:rsid w:val="00937840"/>
    <w:rsid w:val="0094232B"/>
    <w:rsid w:val="0094702E"/>
    <w:rsid w:val="009525D4"/>
    <w:rsid w:val="009657FB"/>
    <w:rsid w:val="00971D68"/>
    <w:rsid w:val="009767F2"/>
    <w:rsid w:val="00980E4D"/>
    <w:rsid w:val="00986247"/>
    <w:rsid w:val="009A412B"/>
    <w:rsid w:val="009B40D7"/>
    <w:rsid w:val="009B46D8"/>
    <w:rsid w:val="009C1900"/>
    <w:rsid w:val="009C30EF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2015"/>
    <w:rsid w:val="00A85238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A4C90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B5054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2EB3"/>
    <w:rsid w:val="00D45B7F"/>
    <w:rsid w:val="00D505FE"/>
    <w:rsid w:val="00D64021"/>
    <w:rsid w:val="00D65B8F"/>
    <w:rsid w:val="00D6743B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85D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4A8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D7CF1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07EF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0E1A"/>
    <w:rsid w:val="00F92586"/>
    <w:rsid w:val="00F93684"/>
    <w:rsid w:val="00FA2A24"/>
    <w:rsid w:val="00FB1039"/>
    <w:rsid w:val="00FB7801"/>
    <w:rsid w:val="00FC0AD8"/>
    <w:rsid w:val="00FC1F8C"/>
    <w:rsid w:val="00FD16FD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5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95F5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95F5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F5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F5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5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95F5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95F5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F5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F5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2880</izvorni_sadrzaj>
    <derivirana_varijabla naziv="DomainObject.Predmet.Broj_1">2880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St-2880/2016</izvorni_sadrzaj>
    <derivirana_varijabla naziv="DomainObject.Predmet.OznakaBroj_1">St-2880/2016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EKO-NATRON PAPIR jednostavno društvo s ograničenom odgovornošću za proizvodnju proizvoda od papira</izvorni_sadrzaj>
    <derivirana_varijabla naziv="DomainObject.Predmet.ProtustrankaFormated_1">  EKO-NATRON PAPIR jednostavno društvo s ograničenom odgovornošću za proizvodnju proizvoda od papira</derivirana_varijabla>
  </DomainObject.Predmet.ProtustrankaFormated>
  <DomainObject.Predmet.ProtustrankaFormatedOIB>
    <izvorni_sadrzaj>  EKO-NATRON PAPIR jednostavno društvo s ograničenom odgovornošću za proizvodnju proizvoda od papira, OIB 92080848244</izvorni_sadrzaj>
    <derivirana_varijabla naziv="DomainObject.Predmet.ProtustrankaFormatedOIB_1">  EKO-NATRON PAPIR jednostavno društvo s ograničenom odgovornošću za proizvodnju proizvoda od papira, OIB 92080848244</derivirana_varijabla>
  </DomainObject.Predmet.ProtustrankaFormatedOIB>
  <DomainObject.Predmet.ProtustrankaFormatedWithAdress>
    <izvorni_sadrzaj> EKO-NATRON PAPIR jednostavno društvo s ograničenom odgovornošću za proizvodnju proizvoda od papira, Zrinjske gore 36, 31431 Čepin</izvorni_sadrzaj>
    <derivirana_varijabla naziv="DomainObject.Predmet.ProtustrankaFormatedWithAdress_1"> EKO-NATRON PAPIR jednostavno društvo s ograničenom odgovornošću za proizvodnju proizvoda od papira, Zrinjske gore 36, 31431 Čepin</derivirana_varijabla>
  </DomainObject.Predmet.ProtustrankaFormatedWithAdress>
  <DomainObject.Predmet.ProtustrankaFormatedWithAdressOIB>
    <izvorni_sadrzaj> EKO-NATRON PAPIR jednostavno društvo s ograničenom odgovornošću za proizvodnju proizvoda od papira, OIB 92080848244, Zrinjske gore 36, 31431 Čepin</izvorni_sadrzaj>
    <derivirana_varijabla naziv="DomainObject.Predmet.ProtustrankaFormatedWithAdressOIB_1"> EKO-NATRON PAPIR jednostavno društvo s ograničenom odgovornošću za proizvodnju proizvoda od papira, OIB 92080848244, Zrinjske gore 36, 31431 Čepin</derivirana_varijabla>
  </DomainObject.Predmet.ProtustrankaFormatedWithAdressOIB>
  <DomainObject.Predmet.ProtustrankaWithAdress>
    <izvorni_sadrzaj>EKO-NATRON PAPIR jednostavno društvo s ograničenom odgovornošću za proizvodnju proizvoda od papira Zrinjske gore 36, 31431 Čepin</izvorni_sadrzaj>
    <derivirana_varijabla naziv="DomainObject.Predmet.ProtustrankaWithAdress_1">EKO-NATRON PAPIR jednostavno društvo s ograničenom odgovornošću za proizvodnju proizvoda od papira Zrinjske gore 36, 31431 Čepin</derivirana_varijabla>
  </DomainObject.Predmet.ProtustrankaWithAdress>
  <DomainObject.Predmet.ProtustrankaWithAdressOIB>
    <izvorni_sadrzaj>EKO-NATRON PAPIR jednostavno društvo s ograničenom odgovornošću za proizvodnju proizvoda od papira, OIB 92080848244, Zrinjske gore 36, 31431 Čepin</izvorni_sadrzaj>
    <derivirana_varijabla naziv="DomainObject.Predmet.ProtustrankaWithAdressOIB_1">EKO-NATRON PAPIR jednostavno društvo s ograničenom odgovornošću za proizvodnju proizvoda od papira, OIB 92080848244, Zrinjske gore 36, 31431 Čepin</derivirana_varijabla>
  </DomainObject.Predmet.ProtustrankaWithAdressOIB>
  <DomainObject.Predmet.ProtustrankaNazivFormated>
    <izvorni_sadrzaj>EKO-NATRON PAPIR jednostavno društvo s ograničenom odgovornošću za proizvodnju proizvoda od papira</izvorni_sadrzaj>
    <derivirana_varijabla naziv="DomainObject.Predmet.ProtustrankaNazivFormated_1">EKO-NATRON PAPIR jednostavno društvo s ograničenom odgovornošću za proizvodnju proizvoda od papira</derivirana_varijabla>
  </DomainObject.Predmet.ProtustrankaNazivFormated>
  <DomainObject.Predmet.ProtustrankaNazivFormatedOIB>
    <izvorni_sadrzaj>EKO-NATRON PAPIR jednostavno društvo s ograničenom odgovornošću za proizvodnju proizvoda od papira, OIB 92080848244</izvorni_sadrzaj>
    <derivirana_varijabla naziv="DomainObject.Predmet.ProtustrankaNazivFormatedOIB_1">EKO-NATRON PAPIR jednostavno društvo s ograničenom odgovornošću za proizvodnju proizvoda od papira, OIB 92080848244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EKO-NATRON PAPIR jednostavno društvo s ograničenom odgovornošću za proizvodnju proizvoda od papira</item>
    </izvorni_sadrzaj>
    <derivirana_varijabla naziv="DomainObject.Predmet.ProtuStrankaListFormated_1">
      <item>EKO-NATRON PAPIR jednostavno društvo s ograničenom odgovornošću za proizvodnju proizvoda od papira</item>
    </derivirana_varijabla>
  </DomainObject.Predmet.ProtuStrankaListFormated>
  <DomainObject.Predmet.ProtuStrankaListFormatedOIB>
    <izvorni_sadrzaj>
      <item>EKO-NATRON PAPIR jednostavno društvo s ograničenom odgovornošću za proizvodnju proizvoda od papira, OIB 92080848244</item>
    </izvorni_sadrzaj>
    <derivirana_varijabla naziv="DomainObject.Predmet.ProtuStrankaListFormatedOIB_1">
      <item>EKO-NATRON PAPIR jednostavno društvo s ograničenom odgovornošću za proizvodnju proizvoda od papira, OIB 92080848244</item>
    </derivirana_varijabla>
  </DomainObject.Predmet.ProtuStrankaListFormatedOIB>
  <DomainObject.Predmet.ProtuStrankaListFormatedWithAdress>
    <izvorni_sadrzaj>
      <item>EKO-NATRON PAPIR jednostavno društvo s ograničenom odgovornošću za proizvodnju proizvoda od papira, Zrinjske gore 36, 31431 Čepin</item>
    </izvorni_sadrzaj>
    <derivirana_varijabla naziv="DomainObject.Predmet.ProtuStrankaListFormatedWithAdress_1">
      <item>EKO-NATRON PAPIR jednostavno društvo s ograničenom odgovornošću za proizvodnju proizvoda od papira, Zrinjske gore 36, 31431 Čepin</item>
    </derivirana_varijabla>
  </DomainObject.Predmet.ProtuStrankaListFormatedWithAdress>
  <DomainObject.Predmet.ProtuStrankaListFormatedWithAdressOIB>
    <izvorni_sadrzaj>
      <item>EKO-NATRON PAPIR jednostavno društvo s ograničenom odgovornošću za proizvodnju proizvoda od papira, OIB 92080848244, Zrinjske gore 36, 31431 Čepin</item>
    </izvorni_sadrzaj>
    <derivirana_varijabla naziv="DomainObject.Predmet.ProtuStrankaListFormatedWithAdressOIB_1">
      <item>EKO-NATRON PAPIR jednostavno društvo s ograničenom odgovornošću za proizvodnju proizvoda od papira, OIB 92080848244, Zrinjske gore 36, 31431 Čepin</item>
    </derivirana_varijabla>
  </DomainObject.Predmet.ProtuStrankaListFormatedWithAdressOIB>
  <DomainObject.Predmet.ProtuStrankaListNazivFormated>
    <izvorni_sadrzaj>
      <item>EKO-NATRON PAPIR jednostavno društvo s ograničenom odgovornošću za proizvodnju proizvoda od papira</item>
    </izvorni_sadrzaj>
    <derivirana_varijabla naziv="DomainObject.Predmet.ProtuStrankaListNazivFormated_1">
      <item>EKO-NATRON PAPIR jednostavno društvo s ograničenom odgovornošću za proizvodnju proizvoda od papira</item>
    </derivirana_varijabla>
  </DomainObject.Predmet.ProtuStrankaListNazivFormated>
  <DomainObject.Predmet.ProtuStrankaListNazivFormatedOIB>
    <izvorni_sadrzaj>
      <item>EKO-NATRON PAPIR jednostavno društvo s ograničenom odgovornošću za proizvodnju proizvoda od papira, OIB 92080848244</item>
    </izvorni_sadrzaj>
    <derivirana_varijabla naziv="DomainObject.Predmet.ProtuStrankaListNazivFormatedOIB_1">
      <item>EKO-NATRON PAPIR jednostavno društvo s ograničenom odgovornošću za proizvodnju proizvoda od papira, OIB 92080848244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EKO-NATRON PAPIR jednostavno društvo s ograničenom odgovornošću za proizvodnju proizvoda od papira</izvorni_sadrzaj>
    <derivirana_varijabla naziv="DomainObject.Predmet.ProtustrankaIDrugi_1">EKO-NATRON PAPIR jednostavno društvo s ograničenom odgovornošću za proizvodnju proizvoda od papira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EKO-NATRON PAPIR jednostavno društvo s ograničenom odgovornošću za proizvodnju proizvoda od papira, OIB 92080848244, Zrinjske gore 36, 31431 Čepin</izvorni_sadrzaj>
    <derivirana_varijabla naziv="DomainObject.Predmet.ProtustrankaIDrugiAdressOIB_1">EKO-NATRON PAPIR jednostavno društvo s ograničenom odgovornošću za proizvodnju proizvoda od papira, OIB 92080848244, Zrinjske gore 36,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EKO-NATRON PAPIR jednostavno društvo s ograničenom odgovornošću za proizvodnju proizvoda od papira</item>
    </izvorni_sadrzaj>
    <derivirana_varijabla naziv="DomainObject.Predmet.SudioniciListNaziv_1">
      <item>FINA RC OSIJEK</item>
      <item>EKO-NATRON PAPIR jednostavno društvo s ograničenom odgovornošću za proizvodnju proizvoda od papira</item>
    </derivirana_varijabla>
  </DomainObject.Predmet.SudioniciListNaziv>
  <DomainObject.Predmet.SudioniciListAdressOIB>
    <izvorni_sadrzaj>
      <item>FINA RC OSIJEK, OIB 85821130368</item>
      <item>EKO-NATRON PAPIR jednostavno društvo s ograničenom odgovornošću za proizvodnju proizvoda od papira, OIB 92080848244, Zrinjske gore 36,31431 Čepin</item>
    </izvorni_sadrzaj>
    <derivirana_varijabla naziv="DomainObject.Predmet.SudioniciListAdressOIB_1">
      <item>FINA RC OSIJEK, OIB 85821130368</item>
      <item>EKO-NATRON PAPIR jednostavno društvo s ograničenom odgovornošću za proizvodnju proizvoda od papira, OIB 92080848244, Zrinjske gore 36,31431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92080848244</item>
    </izvorni_sadrzaj>
    <derivirana_varijabla naziv="DomainObject.Predmet.SudioniciListNazivOIB_1">
      <item>, OIB 85821130368</item>
      <item>, OIB 92080848244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147BAD-5439-4982-9133-9D3D328418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2148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2016-11-29T07:56:00Z</dcterms:created>
  <dc:creator>Korisnik</dc:creator>
  <cp:lastModifiedBy>Maja Videnović</cp:lastModifiedBy>
  <cp:lastPrinted>2016-10-17T07:22:00Z</cp:lastPrinted>
  <dcterms:modified xmlns:xsi="http://www.w3.org/2001/XMLSchema-instance" xsi:type="dcterms:W3CDTF">2016-11-29T07:57:00Z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