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7839" w14:paraId="f69783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E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C703E7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HIDANOVIĆ društvo s ograničenom odgovornošću za trgovinu, ugostiteljstvo i proizvodnju</izvorni_sadrzaj>
    <derivirana_varijabla naziv="DomainObject.Predmet.ProtustrankaFormated_1">  HIDANOVIĆ društvo s ograničenom odgovornošću za trgovinu, ugostiteljstvo i proizvodnju</derivirana_varijabla>
  </DomainObject.Predmet.ProtustrankaFormated>
  <DomainObject.Predmet.ProtustrankaFormatedOIB>
    <izvorni_sadrzaj>  HIDANOVIĆ društvo s ograničenom odgovornošću za trgovinu, ugostiteljstvo i proizvodnju, OIB 36085152827</izvorni_sadrzaj>
    <derivirana_varijabla naziv="DomainObject.Predmet.ProtustrankaFormatedOIB_1">  HIDANOVIĆ društvo s ograničenom odgovornošću za trgovinu, ugostiteljstvo i proizvodnju, OIB 36085152827</derivirana_varijabla>
  </DomainObject.Predmet.ProtustrankaFormatedOIB>
  <DomainObject.Predmet.ProtustrankaFormatedWithAdress>
    <izvorni_sadrzaj> HIDANOVIĆ društvo s ograničenom odgovornošću za trgovinu, ugostiteljstvo i proizvodnju, Nikole Tesle 6, 40000 Belica</izvorni_sadrzaj>
    <derivirana_varijabla naziv="DomainObject.Predmet.ProtustrankaFormatedWithAdress_1"> HIDANOVIĆ društvo s ograničenom odgovornošću za trgovinu, ugostiteljstvo i proizvodnju, Nikole Tesle 6, 40000 Belica</derivirana_varijabla>
  </DomainObject.Predmet.ProtustrankaFormatedWithAdress>
  <DomainObject.Predmet.ProtustrankaFormatedWithAdressOIB>
    <izvorni_sadrzaj> HIDANOVIĆ društvo s ograničenom odgovornošću za trgovinu, ugostiteljstvo i proizvodnju, OIB 36085152827, Nikole Tesle 6, 40000 Belica</izvorni_sadrzaj>
    <derivirana_varijabla naziv="DomainObject.Predmet.ProtustrankaFormatedWithAdressOIB_1"> HIDANOVIĆ društvo s ograničenom odgovornošću za trgovinu, ugostiteljstvo i proizvodnju, OIB 36085152827, Nikole Tesle 6, 40000 Belica</derivirana_varijabla>
  </DomainObject.Predmet.ProtustrankaFormatedWithAdressOIB>
  <DomainObject.Predmet.ProtustrankaWithAdress>
    <izvorni_sadrzaj>HIDANOVIĆ društvo s ograničenom odgovornošću za trgovinu, ugostiteljstvo i proizvodnju Nikole Tesle 6, 40000 Belica</izvorni_sadrzaj>
    <derivirana_varijabla naziv="DomainObject.Predmet.ProtustrankaWithAdress_1">HIDANOVIĆ društvo s ograničenom odgovornošću za trgovinu, ugostiteljstvo i proizvodnju Nikole Tesle 6, 40000 Belica</derivirana_varijabla>
  </DomainObject.Predmet.ProtustrankaWithAdress>
  <DomainObject.Predmet.ProtustrankaWithAdressOIB>
    <izvorni_sadrzaj>HIDANOVIĆ društvo s ograničenom odgovornošću za trgovinu, ugostiteljstvo i proizvodnju, OIB 36085152827, Nikole Tesle 6, 40000 Belica</izvorni_sadrzaj>
    <derivirana_varijabla naziv="DomainObject.Predmet.ProtustrankaWithAdressOIB_1">HIDANOVIĆ društvo s ograničenom odgovornošću za trgovinu, ugostiteljstvo i proizvodnju, OIB 36085152827, Nikole Tesle 6, 40000 Belica</derivirana_varijabla>
  </DomainObject.Predmet.ProtustrankaWithAdressOIB>
  <DomainObject.Predmet.ProtustrankaNazivFormated>
    <izvorni_sadrzaj>HIDANOVIĆ društvo s ograničenom odgovornošću za trgovinu, ugostiteljstvo i proizvodnju</izvorni_sadrzaj>
    <derivirana_varijabla naziv="DomainObject.Predmet.ProtustrankaNazivFormated_1">HIDANOVIĆ društvo s ograničenom odgovornošću za trgovinu, ugostiteljstvo i proizvodnju</derivirana_varijabla>
  </DomainObject.Predmet.ProtustrankaNazivFormated>
  <DomainObject.Predmet.ProtustrankaNazivFormatedOIB>
    <izvorni_sadrzaj>HIDANOVIĆ društvo s ograničenom odgovornošću za trgovinu, ugostiteljstvo i proizvodnju, OIB 36085152827</izvorni_sadrzaj>
    <derivirana_varijabla naziv="DomainObject.Predmet.ProtustrankaNazivFormatedOIB_1">HIDANOVIĆ društvo s ograničenom odgovornošću za trgovinu, ugostiteljstvo i proizvodnju, OIB 36085152827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4430.33</izvorni_sadrzaj>
    <derivirana_varijabla naziv="DomainObject.Predmet.TrenutnaVrijednost_1">4430.33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HIDANOVIĆ društvo s ograničenom odgovornošću za trgovinu, ugostiteljstvo i proizvodnju</item>
    </izvorni_sadrzaj>
    <derivirana_varijabla naziv="DomainObject.Predmet.ProtuStrankaListFormated_1">
      <item>HIDANOVIĆ društvo s ograničenom odgovornošću za trgovinu, ugostiteljstvo i proizvodnju</item>
    </derivirana_varijabla>
  </DomainObject.Predmet.ProtuStrankaListFormated>
  <DomainObject.Predmet.ProtuStrankaListFormatedOIB>
    <izvorni_sadrzaj>
      <item>HIDANOVIĆ društvo s ograničenom odgovornošću za trgovinu, ugostiteljstvo i proizvodnju, OIB 36085152827</item>
    </izvorni_sadrzaj>
    <derivirana_varijabla naziv="DomainObject.Predmet.ProtuStrankaListFormatedOIB_1">
      <item>HIDANOVIĆ društvo s ograničenom odgovornošću za trgovinu, ugostiteljstvo i proizvodnju, OIB 36085152827</item>
    </derivirana_varijabla>
  </DomainObject.Predmet.ProtuStrankaListFormatedOIB>
  <DomainObject.Predmet.ProtuStrankaListFormatedWithAdress>
    <izvorni_sadrzaj>
      <item>HIDANOVIĆ društvo s ograničenom odgovornošću za trgovinu, ugostiteljstvo i proizvodnju, Nikole Tesle 6, 40000 Belica</item>
    </izvorni_sadrzaj>
    <derivirana_varijabla naziv="DomainObject.Predmet.ProtuStrankaListFormatedWithAdress_1">
      <item>HIDANOVIĆ društvo s ograničenom odgovornošću za trgovinu, ugostiteljstvo i proizvodnju, Nikole Tesle 6, 40000 Belica</item>
    </derivirana_varijabla>
  </DomainObject.Predmet.ProtuStrankaListFormatedWithAdress>
  <DomainObject.Predmet.ProtuStrankaListFormatedWithAdressOIB>
    <izvorni_sadrzaj>
      <item>HIDANOVIĆ društvo s ograničenom odgovornošću za trgovinu, ugostiteljstvo i proizvodnju, OIB 36085152827, Nikole Tesle 6, 40000 Belica</item>
    </izvorni_sadrzaj>
    <derivirana_varijabla naziv="DomainObject.Predmet.ProtuStrankaListFormatedWithAdressOIB_1">
      <item>HIDANOVIĆ društvo s ograničenom odgovornošću za trgovinu, ugostiteljstvo i proizvodnju, OIB 36085152827, Nikole Tesle 6, 40000 Belica</item>
    </derivirana_varijabla>
  </DomainObject.Predmet.ProtuStrankaListFormatedWithAdressOIB>
  <DomainObject.Predmet.ProtuStrankaListNazivFormated>
    <izvorni_sadrzaj>
      <item>HIDANOVIĆ društvo s ograničenom odgovornošću za trgovinu, ugostiteljstvo i proizvodnju</item>
    </izvorni_sadrzaj>
    <derivirana_varijabla naziv="DomainObject.Predmet.ProtuStrankaListNazivFormated_1">
      <item>HIDANOVIĆ društvo s ograničenom odgovornošću za trgovinu, ugostiteljstvo i proizvodnju</item>
    </derivirana_varijabla>
  </DomainObject.Predmet.ProtuStrankaListNazivFormated>
  <DomainObject.Predmet.ProtuStrankaListNazivFormatedOIB>
    <izvorni_sadrzaj>
      <item>HIDANOVIĆ društvo s ograničenom odgovornošću za trgovinu, ugostiteljstvo i proizvodnju, OIB 36085152827</item>
    </izvorni_sadrzaj>
    <derivirana_varijabla naziv="DomainObject.Predmet.ProtuStrankaListNazivFormatedOIB_1">
      <item>HIDANOVIĆ društvo s ograničenom odgovornošću za trgovinu, ugostiteljstvo i proizvodnju, OIB 36085152827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HIDANOVIĆ društvo s ograničenom odgovornošću za trgovinu, ugostiteljstvo i proizvodnju</izvorni_sadrzaj>
    <derivirana_varijabla naziv="DomainObject.Predmet.ProtustrankaIDrugi_1">HIDANOVIĆ društvo s ograničenom odgovornošću za trgovinu, ugostiteljstvo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HIDANOVIĆ društvo s ograničenom odgovornošću za trgovinu, ugostiteljstvo i proizvodnju, OIB 36085152827, Nikole Tesle 6, 40000 Belica</izvorni_sadrzaj>
    <derivirana_varijabla naziv="DomainObject.Predmet.ProtustrankaIDrugiAdressOIB_1">HIDANOVIĆ društvo s ograničenom odgovornošću za trgovinu, ugostiteljstvo i proizvodnju, OIB 36085152827, Nikole Tesle 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HIDANOVIĆ društvo s ograničenom odgovornošću za trgovinu, ugostiteljstvo i proizvodnju</item>
      <item>E-oglasna ploča</item>
      <item>Sudski registar</item>
    </izvorni_sadrzaj>
    <derivirana_varijabla naziv="DomainObject.Predmet.SudioniciListNaziv_1">
      <item>Financijska agencija</item>
      <item>HIDANOVIĆ društvo s ograničenom odgovornošću za trgovinu, ugostiteljstvo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36085152827</item>
      <item>, OIB null</item>
    </izvorni_sadrzaj>
    <derivirana_varijabla naziv="DomainObject.Predmet.SudioniciListNazivOIB_1">
      <item>, OIB null</item>
      <item>, OIB 85821130368</item>
      <item>, OIB 36085152827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