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B233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CB233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F266DD" w:rsidR="00CB0B5A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  <w:p w:rsidRDefault="00CB0B5A" w:rsidP="00F266DD" w:rsidR="00CB0B5A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9af44a" w14:paraId="c9af44a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3169A5">
        <w:rPr>
          <w:sz w:val="24"/>
        </w:rPr>
        <w:t>6778</w:t>
      </w:r>
      <w:r>
        <w:rPr>
          <w:sz w:val="24"/>
        </w:rPr>
        <w:t>/15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CB0B5A" w:rsidP="00CB0B5A" w:rsidR="00CB0B5A">
      <w:pPr>
        <w:ind w:left="2880"/>
        <w:jc w:val="right"/>
        <w:rPr>
          <w:b/>
          <w:sz w:val="24"/>
        </w:rPr>
      </w:pP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</w:t>
      </w:r>
      <w:r w:rsidR="0001156B">
        <w:rPr>
          <w:sz w:val="24"/>
          <w:szCs w:val="24"/>
        </w:rPr>
        <w:t>sucu</w:t>
      </w:r>
      <w:r>
        <w:rPr>
          <w:sz w:val="24"/>
          <w:szCs w:val="24"/>
        </w:rPr>
        <w:t xml:space="preserve"> tog suda </w:t>
      </w:r>
      <w:r w:rsidR="0001156B">
        <w:rPr>
          <w:sz w:val="24"/>
          <w:szCs w:val="24"/>
        </w:rPr>
        <w:t>Mariji Krajnović</w:t>
      </w:r>
      <w:r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3169A5">
        <w:rPr>
          <w:sz w:val="24"/>
          <w:szCs w:val="24"/>
        </w:rPr>
        <w:t>SKELE MATOŠEVIĆ d.</w:t>
      </w:r>
      <w:r w:rsidR="00337F10">
        <w:rPr>
          <w:sz w:val="24"/>
          <w:szCs w:val="24"/>
        </w:rPr>
        <w:t xml:space="preserve">o.o. </w:t>
      </w:r>
      <w:r w:rsidR="003169A5">
        <w:rPr>
          <w:sz w:val="24"/>
          <w:szCs w:val="24"/>
        </w:rPr>
        <w:t xml:space="preserve">Dugo Selo, </w:t>
      </w:r>
      <w:proofErr w:type="spellStart"/>
      <w:r w:rsidR="003169A5">
        <w:rPr>
          <w:sz w:val="24"/>
          <w:szCs w:val="24"/>
        </w:rPr>
        <w:t>Kažotićeva</w:t>
      </w:r>
      <w:proofErr w:type="spellEnd"/>
      <w:r w:rsidR="003169A5">
        <w:rPr>
          <w:sz w:val="24"/>
          <w:szCs w:val="24"/>
        </w:rPr>
        <w:t xml:space="preserve"> 2</w:t>
      </w:r>
      <w:r w:rsidR="0001156B">
        <w:rPr>
          <w:sz w:val="24"/>
          <w:szCs w:val="24"/>
        </w:rPr>
        <w:t xml:space="preserve">, OIB: </w:t>
      </w:r>
      <w:r w:rsidR="003169A5">
        <w:rPr>
          <w:sz w:val="24"/>
          <w:szCs w:val="24"/>
        </w:rPr>
        <w:t>35124015687</w:t>
      </w:r>
      <w:r>
        <w:rPr>
          <w:sz w:val="24"/>
          <w:szCs w:val="24"/>
        </w:rPr>
        <w:t xml:space="preserve">, </w:t>
      </w:r>
      <w:r w:rsidR="003169A5">
        <w:rPr>
          <w:sz w:val="24"/>
          <w:szCs w:val="24"/>
        </w:rPr>
        <w:t xml:space="preserve">kojeg zastupaju odvjetnici </w:t>
      </w:r>
      <w:r w:rsidR="00CB2331">
        <w:rPr>
          <w:sz w:val="24"/>
          <w:szCs w:val="24"/>
        </w:rPr>
        <w:t>u</w:t>
      </w:r>
      <w:r w:rsidR="003169A5">
        <w:rPr>
          <w:sz w:val="24"/>
          <w:szCs w:val="24"/>
        </w:rPr>
        <w:t xml:space="preserve"> OD </w:t>
      </w:r>
      <w:proofErr w:type="spellStart"/>
      <w:r w:rsidR="003169A5">
        <w:rPr>
          <w:sz w:val="24"/>
          <w:szCs w:val="24"/>
        </w:rPr>
        <w:t>Jagar</w:t>
      </w:r>
      <w:proofErr w:type="spellEnd"/>
      <w:r w:rsidR="003169A5">
        <w:rPr>
          <w:sz w:val="24"/>
          <w:szCs w:val="24"/>
        </w:rPr>
        <w:t xml:space="preserve"> &amp;</w:t>
      </w:r>
      <w:r w:rsidR="00D5489C">
        <w:rPr>
          <w:sz w:val="24"/>
          <w:szCs w:val="24"/>
        </w:rPr>
        <w:t xml:space="preserve"> </w:t>
      </w:r>
      <w:r w:rsidR="003169A5">
        <w:rPr>
          <w:sz w:val="24"/>
          <w:szCs w:val="24"/>
        </w:rPr>
        <w:t xml:space="preserve">Grebenar iz Zagreba, </w:t>
      </w:r>
      <w:proofErr w:type="spellStart"/>
      <w:r w:rsidR="003169A5">
        <w:rPr>
          <w:sz w:val="24"/>
          <w:szCs w:val="24"/>
        </w:rPr>
        <w:t>Masarykova</w:t>
      </w:r>
      <w:proofErr w:type="spellEnd"/>
      <w:r w:rsidR="003169A5">
        <w:rPr>
          <w:sz w:val="24"/>
          <w:szCs w:val="24"/>
        </w:rPr>
        <w:t xml:space="preserve"> 15, da</w:t>
      </w:r>
      <w:r>
        <w:rPr>
          <w:sz w:val="24"/>
          <w:szCs w:val="24"/>
        </w:rPr>
        <w:t xml:space="preserve">na </w:t>
      </w:r>
      <w:r w:rsidR="00CB2331">
        <w:rPr>
          <w:sz w:val="24"/>
          <w:szCs w:val="24"/>
        </w:rPr>
        <w:t>30</w:t>
      </w:r>
      <w:r w:rsidR="009F5865">
        <w:rPr>
          <w:sz w:val="24"/>
          <w:szCs w:val="24"/>
        </w:rPr>
        <w:t xml:space="preserve">. </w:t>
      </w:r>
      <w:r w:rsidR="00337F10">
        <w:rPr>
          <w:sz w:val="24"/>
          <w:szCs w:val="24"/>
        </w:rPr>
        <w:t>svibnja</w:t>
      </w:r>
      <w:r>
        <w:rPr>
          <w:sz w:val="24"/>
          <w:szCs w:val="24"/>
        </w:rPr>
        <w:t xml:space="preserve"> 2016. 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CB0B5A" w:rsidP="00CB0B5A" w:rsidR="00CB0B5A">
      <w:pPr>
        <w:ind w:firstLine="720"/>
        <w:jc w:val="both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3169A5">
        <w:rPr>
          <w:sz w:val="24"/>
          <w:szCs w:val="24"/>
        </w:rPr>
        <w:t xml:space="preserve">SKELE MATOŠEVIĆ d.o.o. Dugo Selo, </w:t>
      </w:r>
      <w:proofErr w:type="spellStart"/>
      <w:r w:rsidR="003169A5">
        <w:rPr>
          <w:sz w:val="24"/>
          <w:szCs w:val="24"/>
        </w:rPr>
        <w:t>Kažotićeva</w:t>
      </w:r>
      <w:proofErr w:type="spellEnd"/>
      <w:r w:rsidR="003169A5">
        <w:rPr>
          <w:sz w:val="24"/>
          <w:szCs w:val="24"/>
        </w:rPr>
        <w:t xml:space="preserve"> 2, OIB: 35124015687. 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CB0B5A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3169A5">
        <w:rPr>
          <w:sz w:val="24"/>
        </w:rPr>
        <w:t>9</w:t>
      </w:r>
      <w:r w:rsidR="009F5865">
        <w:rPr>
          <w:sz w:val="24"/>
        </w:rPr>
        <w:t xml:space="preserve">. </w:t>
      </w:r>
      <w:r w:rsidR="003169A5">
        <w:rPr>
          <w:sz w:val="24"/>
        </w:rPr>
        <w:t>ožujka</w:t>
      </w:r>
      <w:r>
        <w:rPr>
          <w:sz w:val="24"/>
        </w:rPr>
        <w:t xml:space="preserve"> 2016. dužnik je dostavio potvrdu FINA-e od </w:t>
      </w:r>
      <w:r w:rsidR="003169A5">
        <w:rPr>
          <w:sz w:val="24"/>
        </w:rPr>
        <w:t>8</w:t>
      </w:r>
      <w:r w:rsidR="009F5865">
        <w:rPr>
          <w:sz w:val="24"/>
        </w:rPr>
        <w:t xml:space="preserve">. </w:t>
      </w:r>
      <w:r w:rsidR="003169A5">
        <w:rPr>
          <w:sz w:val="24"/>
        </w:rPr>
        <w:t>ožujka</w:t>
      </w:r>
      <w:r>
        <w:rPr>
          <w:sz w:val="24"/>
        </w:rPr>
        <w:t xml:space="preserve"> 2016. iz koje je vidljivo 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3169A5">
        <w:rPr>
          <w:sz w:val="24"/>
        </w:rPr>
        <w:t>8</w:t>
      </w:r>
      <w:r>
        <w:rPr>
          <w:sz w:val="24"/>
        </w:rPr>
        <w:t xml:space="preserve">. </w:t>
      </w:r>
      <w:r w:rsidR="003169A5">
        <w:rPr>
          <w:sz w:val="24"/>
        </w:rPr>
        <w:t>ožujka</w:t>
      </w:r>
      <w:r>
        <w:rPr>
          <w:sz w:val="24"/>
        </w:rPr>
        <w:t xml:space="preserve">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CB0B5A" w:rsidR="00CB0B5A" w:rsidRPr="008600EF">
      <w:pPr>
        <w:pStyle w:val="Odlomakpopisa"/>
        <w:ind w:left="0"/>
        <w:jc w:val="center"/>
      </w:pPr>
      <w:r>
        <w:t xml:space="preserve">U Zagrebu, </w:t>
      </w:r>
      <w:r w:rsidR="00CB2331">
        <w:t>30</w:t>
      </w:r>
      <w:r w:rsidR="009F5865">
        <w:t xml:space="preserve">. </w:t>
      </w:r>
      <w:r w:rsidR="00337F10">
        <w:t>svibnja</w:t>
      </w:r>
      <w:r>
        <w:t xml:space="preserve"> 2016</w:t>
      </w:r>
      <w:r w:rsidRPr="008600EF"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>Marija Krajnović</w:t>
      </w:r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CB2331" w:rsidP="00CB2331" w:rsidR="00CB2331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:</w:t>
      </w:r>
    </w:p>
    <w:p w:rsidRDefault="00CB2331" w:rsidP="00CB2331" w:rsidR="00CB2331">
      <w:pPr>
        <w:jc w:val="right"/>
        <w:rPr>
          <w:sz w:val="24"/>
        </w:rPr>
      </w:pPr>
      <w:r>
        <w:rPr>
          <w:sz w:val="24"/>
        </w:rPr>
        <w:t>Karmen Malkoč</w:t>
      </w:r>
    </w:p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3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01156B">
      <w:rPr>
        <w:sz w:val="24"/>
      </w:rPr>
      <w:t>5998</w:t>
    </w:r>
    <w:r>
      <w:rPr>
        <w:sz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266D4"/>
    <w:rsid w:val="00133143"/>
    <w:rsid w:val="001552DD"/>
    <w:rsid w:val="002059CC"/>
    <w:rsid w:val="0027631B"/>
    <w:rsid w:val="003169A5"/>
    <w:rsid w:val="00337F10"/>
    <w:rsid w:val="00416317"/>
    <w:rsid w:val="00657945"/>
    <w:rsid w:val="009F5865"/>
    <w:rsid w:val="00B54609"/>
    <w:rsid w:val="00C50C96"/>
    <w:rsid w:val="00CB0B5A"/>
    <w:rsid w:val="00CB2331"/>
    <w:rsid w:val="00D5489C"/>
    <w:rsid w:val="00E55579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0B5A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0B5A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6778</izvorni_sadrzaj>
    <derivirana_varijabla naziv="DomainObject.Predmet.Broj_1">6778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St-6778/2015</izvorni_sadrzaj>
    <derivirana_varijabla naziv="DomainObject.Predmet.OznakaBroj_1">St-6778/2015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SKELE MATOŠEVIĆ d.o.o. zastupanog po punomoćniku OD JAGAR &amp; GREBENAR</izvorni_sadrzaj>
    <derivirana_varijabla naziv="DomainObject.Predmet.ProtustrankaFormated_1">  SKELE MATOŠEVIĆ d.o.o. zastupanog po punomoćniku OD JAGAR &amp; GREBENAR</derivirana_varijabla>
  </DomainObject.Predmet.ProtustrankaFormated>
  <DomainObject.Predmet.ProtustrankaFormatedOIB>
    <izvorni_sadrzaj>  SKELE MATOŠEVIĆ d.o.o., OIB 35124015687 zastupanog po punomoćniku OD JAGAR &amp; GREBENAR</izvorni_sadrzaj>
    <derivirana_varijabla naziv="DomainObject.Predmet.ProtustrankaFormatedOIB_1">  SKELE MATOŠEVIĆ d.o.o., OIB 35124015687 zastupanog po punomoćniku OD JAGAR &amp; GREBENAR</derivirana_varijabla>
  </DomainObject.Predmet.ProtustrankaFormatedOIB>
  <DomainObject.Predmet.ProtustrankaFormatedWithAdress>
    <izvorni_sadrzaj> SKELE MATOŠEVIĆ d.o.o., Kažotićeva 2, 10370 Dugo Selo zastupanog po punomoćniku OD JAGAR &amp; GREBENAR</izvorni_sadrzaj>
    <derivirana_varijabla naziv="DomainObject.Predmet.ProtustrankaFormatedWithAdress_1"> SKELE MATOŠEVIĆ d.o.o., Kažotićeva 2, 10370 Dugo Selo zastupanog po punomoćniku OD JAGAR &amp; GREBENAR</derivirana_varijabla>
  </DomainObject.Predmet.ProtustrankaFormatedWithAdress>
  <DomainObject.Predmet.ProtustrankaFormatedWithAdressOIB>
    <izvorni_sadrzaj> SKELE MATOŠEVIĆ d.o.o., OIB 35124015687, Kažotićeva 2, 10370 Dugo Selo zastupanog po punomoćniku OD JAGAR &amp; GREBENAR</izvorni_sadrzaj>
    <derivirana_varijabla naziv="DomainObject.Predmet.ProtustrankaFormatedWithAdressOIB_1"> SKELE MATOŠEVIĆ d.o.o., OIB 35124015687, Kažotićeva 2, 10370 Dugo Selo zastupanog po punomoćniku OD JAGAR &amp; GREBENAR</derivirana_varijabla>
  </DomainObject.Predmet.ProtustrankaFormatedWithAdressOIB>
  <DomainObject.Predmet.ProtustrankaWithAdress>
    <izvorni_sadrzaj>SKELE MATOŠEVIĆ d.o.o. Kažotićeva 2, 10370 Dugo Selo</izvorni_sadrzaj>
    <derivirana_varijabla naziv="DomainObject.Predmet.ProtustrankaWithAdress_1">SKELE MATOŠEVIĆ d.o.o. Kažotićeva 2, 10370 Dugo Selo</derivirana_varijabla>
  </DomainObject.Predmet.ProtustrankaWithAdress>
  <DomainObject.Predmet.ProtustrankaWithAdressOIB>
    <izvorni_sadrzaj>SKELE MATOŠEVIĆ d.o.o., OIB 35124015687, Kažotićeva 2, 10370 Dugo Selo</izvorni_sadrzaj>
    <derivirana_varijabla naziv="DomainObject.Predmet.ProtustrankaWithAdressOIB_1">SKELE MATOŠEVIĆ d.o.o., OIB 35124015687, Kažotićeva 2, 10370 Dugo Selo</derivirana_varijabla>
  </DomainObject.Predmet.ProtustrankaWithAdressOIB>
  <DomainObject.Predmet.ProtustrankaNazivFormated>
    <izvorni_sadrzaj>SKELE MATOŠEVIĆ d.o.o.</izvorni_sadrzaj>
    <derivirana_varijabla naziv="DomainObject.Predmet.ProtustrankaNazivFormated_1">SKELE MATOŠEVIĆ d.o.o.</derivirana_varijabla>
  </DomainObject.Predmet.ProtustrankaNazivFormated>
  <DomainObject.Predmet.ProtustrankaNazivFormatedOIB>
    <izvorni_sadrzaj>SKELE MATOŠEVIĆ d.o.o., OIB 35124015687</izvorni_sadrzaj>
    <derivirana_varijabla naziv="DomainObject.Predmet.ProtustrankaNazivFormatedOIB_1">SKELE MATOŠEVIĆ d.o.o., OIB 35124015687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SKELE MATOŠEVIĆ d.o.o. zastupanog po punomoćniku OD JAGAR &amp; GREBENAR</item>
    </izvorni_sadrzaj>
    <derivirana_varijabla naziv="DomainObject.Predmet.ProtuStrankaListFormated_1">
      <item>SKELE MATOŠEVIĆ d.o.o. zastupanog po punomoćniku OD JAGAR &amp; GREBENAR</item>
    </derivirana_varijabla>
  </DomainObject.Predmet.ProtuStrankaListFormated>
  <DomainObject.Predmet.ProtuStrankaListFormatedOIB>
    <izvorni_sadrzaj>
      <item>SKELE MATOŠEVIĆ d.o.o., OIB 35124015687 zastupanog po punomoćniku OD JAGAR &amp; GREBENAR</item>
    </izvorni_sadrzaj>
    <derivirana_varijabla naziv="DomainObject.Predmet.ProtuStrankaListFormatedOIB_1">
      <item>SKELE MATOŠEVIĆ d.o.o., OIB 35124015687 zastupanog po punomoćniku OD JAGAR &amp; GREBENAR</item>
    </derivirana_varijabla>
  </DomainObject.Predmet.ProtuStrankaListFormatedOIB>
  <DomainObject.Predmet.ProtuStrankaListFormatedWithAdress>
    <izvorni_sadrzaj>
      <item>SKELE MATOŠEVIĆ d.o.o., Kažotićeva 2, 10370 Dugo Selo zastupanog po punomoćniku OD JAGAR &amp; GREBENAR</item>
    </izvorni_sadrzaj>
    <derivirana_varijabla naziv="DomainObject.Predmet.ProtuStrankaListFormatedWithAdress_1">
      <item>SKELE MATOŠEVIĆ d.o.o., Kažotićeva 2, 10370 Dugo Selo zastupanog po punomoćniku OD JAGAR &amp; GREBENAR</item>
    </derivirana_varijabla>
  </DomainObject.Predmet.ProtuStrankaListFormatedWithAdress>
  <DomainObject.Predmet.ProtuStrankaListFormatedWithAdressOIB>
    <izvorni_sadrzaj>
      <item>SKELE MATOŠEVIĆ d.o.o., OIB 35124015687, Kažotićeva 2, 10370 Dugo Selo zastupanog po punomoćniku OD JAGAR &amp; GREBENAR</item>
    </izvorni_sadrzaj>
    <derivirana_varijabla naziv="DomainObject.Predmet.ProtuStrankaListFormatedWithAdressOIB_1">
      <item>SKELE MATOŠEVIĆ d.o.o., OIB 35124015687, Kažotićeva 2, 10370 Dugo Selo zastupanog po punomoćniku OD JAGAR &amp; GREBENAR</item>
    </derivirana_varijabla>
  </DomainObject.Predmet.ProtuStrankaListFormatedWithAdressOIB>
  <DomainObject.Predmet.ProtuStrankaListNazivFormated>
    <izvorni_sadrzaj>
      <item>SKELE MATOŠEVIĆ d.o.o.</item>
    </izvorni_sadrzaj>
    <derivirana_varijabla naziv="DomainObject.Predmet.ProtuStrankaListNazivFormated_1">
      <item>SKELE MATOŠEVIĆ d.o.o.</item>
    </derivirana_varijabla>
  </DomainObject.Predmet.ProtuStrankaListNazivFormated>
  <DomainObject.Predmet.ProtuStrankaListNazivFormatedOIB>
    <izvorni_sadrzaj>
      <item>SKELE MATOŠEVIĆ d.o.o., OIB 35124015687</item>
    </izvorni_sadrzaj>
    <derivirana_varijabla naziv="DomainObject.Predmet.ProtuStrankaListNazivFormatedOIB_1">
      <item>SKELE MATOŠEVIĆ d.o.o., OIB 35124015687</item>
    </derivirana_varijabla>
  </DomainObject.Predmet.ProtuStrankaListNazivFormatedOIB>
  <DomainObject.Predmet.OstaliListFormated>
    <izvorni_sadrzaj>
      <item>Anto Matošević</item>
      <item>OD JAGAR &amp; GREBENAR punomoćnik sudionika u postupku SKELE MATOŠEVIĆ d.o.o.</item>
    </izvorni_sadrzaj>
    <derivirana_varijabla naziv="DomainObject.Predmet.OstaliListFormated_1">
      <item>Anto Matošević</item>
      <item>OD JAGAR &amp; GREBENAR punomoćnik sudionika u postupku SKELE MATOŠEVIĆ d.o.o.</item>
    </derivirana_varijabla>
  </DomainObject.Predmet.OstaliListFormated>
  <DomainObject.Predmet.OstaliListFormatedOIB>
    <izvorni_sadrzaj>
      <item>Anto Matošević, OIB 16299896667</item>
      <item>OD JAGAR &amp; GREBENAR punomoćnik sudionika u postupku SKELE MATOŠEVIĆ d.o.o.</item>
    </izvorni_sadrzaj>
    <derivirana_varijabla naziv="DomainObject.Predmet.OstaliListFormatedOIB_1">
      <item>Anto Matošević, OIB 16299896667</item>
      <item>OD JAGAR &amp; GREBENAR punomoćnik sudionika u postupku SKELE MATOŠEVIĆ d.o.o.</item>
    </derivirana_varijabla>
  </DomainObject.Predmet.OstaliListFormatedOIB>
  <DomainObject.Predmet.OstaliListFormatedWithAdress>
    <izvorni_sadrzaj>
      <item>Anto Matošević, Plješevička 28, 31431 Čepin</item>
      <item>OD JAGAR &amp; GREBENAR, MASARIKOVA 15, 10000 Zagreb punomoćnik sudionika u postupku SKELE MATOŠEVIĆ d.o.o.</item>
    </izvorni_sadrzaj>
    <derivirana_varijabla naziv="DomainObject.Predmet.OstaliListFormatedWithAdress_1">
      <item>Anto Matošević, Plješevička 28, 31431 Čepin</item>
      <item>OD JAGAR &amp; GREBENAR, MASARIKOVA 15, 10000 Zagreb punomoćnik sudionika u postupku SKELE MATOŠEVIĆ d.o.o.</item>
    </derivirana_varijabla>
  </DomainObject.Predmet.OstaliListFormatedWithAdress>
  <DomainObject.Predmet.OstaliListFormatedWithAdressOIB>
    <izvorni_sadrzaj>
      <item>Anto Matošević, OIB 16299896667, Plješevička 28, 31431 Čepin</item>
      <item>OD JAGAR &amp; GREBENAR, MASARIKOVA 15, 10000 Zagreb punomoćnik sudionika u postupku SKELE MATOŠEVIĆ d.o.o.</item>
    </izvorni_sadrzaj>
    <derivirana_varijabla naziv="DomainObject.Predmet.OstaliListFormatedWithAdressOIB_1">
      <item>Anto Matošević, OIB 16299896667, Plješevička 28, 31431 Čepin</item>
      <item>OD JAGAR &amp; GREBENAR, MASARIKOVA 15, 10000 Zagreb punomoćnik sudionika u postupku SKELE MATOŠEVIĆ d.o.o.</item>
    </derivirana_varijabla>
  </DomainObject.Predmet.OstaliListFormatedWithAdressOIB>
  <DomainObject.Predmet.OstaliListNazivFormated>
    <izvorni_sadrzaj>
      <item>Anto Matošević</item>
      <item>OD JAGAR &amp; GREBENAR</item>
    </izvorni_sadrzaj>
    <derivirana_varijabla naziv="DomainObject.Predmet.OstaliListNazivFormated_1">
      <item>Anto Matošević</item>
      <item>OD JAGAR &amp; GREBENAR</item>
    </derivirana_varijabla>
  </DomainObject.Predmet.OstaliListNazivFormated>
  <DomainObject.Predmet.OstaliListNazivFormatedOIB>
    <izvorni_sadrzaj>
      <item>Anto Matošević, OIB 16299896667</item>
      <item>OD JAGAR &amp; GREBENAR</item>
    </izvorni_sadrzaj>
    <derivirana_varijabla naziv="DomainObject.Predmet.OstaliListNazivFormatedOIB_1">
      <item>Anto Matošević, OIB 16299896667</item>
      <item>OD JAGAR &amp; GREBENAR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SKELE MATOŠEVIĆ d.o.o.</izvorni_sadrzaj>
    <derivirana_varijabla naziv="DomainObject.Predmet.ProtustrankaIDrugi_1">SKELE MATOŠEVIĆ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SKELE MATOŠEVIĆ d.o.o., OIB 35124015687, Kažotićeva 2, 10370 Dugo Selo</izvorni_sadrzaj>
    <derivirana_varijabla naziv="DomainObject.Predmet.ProtustrankaIDrugiAdressOIB_1">SKELE MATOŠEVIĆ d.o.o., OIB 35124015687, Kažotićeva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SKELE MATOŠEVIĆ d.o.o.</item>
      <item>Anto Matošević</item>
      <item>OD JAGAR &amp; GREBENAR</item>
    </izvorni_sadrzaj>
    <derivirana_varijabla naziv="DomainObject.Predmet.SudioniciListNaziv_1">
      <item>FINA Regionalni centar Zagreb</item>
      <item>SKELE MATOŠEVIĆ d.o.o.</item>
      <item>Anto Matošević</item>
      <item>OD JAGAR &amp; GREBENAR</item>
    </derivirana_varijabla>
  </DomainObject.Predmet.SudioniciListNaziv>
  <DomainObject.Predmet.SudioniciListAdressOIB>
    <izvorni_sadrzaj>
      <item>FINA Regionalni centar Zagreb, OIB 85821130368, Trg svibanjskih žrtava 1995.1,10000 Zagreb</item>
      <item>SKELE MATOŠEVIĆ d.o.o., OIB 35124015687, Kažotićeva 2,10370 Dugo Selo</item>
      <item>Anto Matošević, OIB 16299896667, Plješevička 28,31431 Čepin</item>
      <item>OD JAGAR &amp; GREBENAR, MASARIKOVA 15,10000 Zagreb</item>
    </izvorni_sadrzaj>
    <derivirana_varijabla naziv="DomainObject.Predmet.SudioniciListAdressOIB_1">
      <item>FINA Regionalni centar Zagreb, OIB 85821130368, Trg svibanjskih žrtava 1995.1,10000 Zagreb</item>
      <item>SKELE MATOŠEVIĆ d.o.o., OIB 35124015687, Kažotićeva 2,10370 Dugo Selo</item>
      <item>Anto Matošević, OIB 16299896667, Plješevička 28,31431 Čepin</item>
      <item>OD JAGAR &amp; GREBENAR, MASARIKOVA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35124015687</item>
      <item>, OIB 16299896667</item>
      <item>, OIB null</item>
    </izvorni_sadrzaj>
    <derivirana_varijabla naziv="DomainObject.Predmet.SudioniciListNazivOIB_1">
      <item>, OIB 85821130368</item>
      <item>, OIB 35124015687</item>
      <item>, OIB 16299896667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1418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2016-05-04T11:36:00Z</dcterms:created>
  <dc:creator>Jelena Vučemilo Manojlovski</dc:creator>
  <cp:lastModifiedBy>Karmen Malkoč</cp:lastModifiedBy>
  <cp:lastPrinted>2016-05-30T07:12:00Z</cp:lastPrinted>
  <dcterms:modified xmlns:xsi="http://www.w3.org/2001/XMLSchema-instance" xsi:type="dcterms:W3CDTF">2016-05-30T07:13:00Z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