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3eb1" w14:paraId="bc63eb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64A8F">
        <w:t>1533/17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64A8F" w:rsidRPr="00364A8F">
        <w:t>EKO VRELO SOKOVI d.o.o., Zagreb, Gramača 8a, OIB: 60798982257</w:t>
      </w:r>
      <w:r w:rsidR="00CE7081">
        <w:t>, kojeg zastupa punomoćnik Marko Bujić, odvjetnik u Zagrebu, Andrije Kačića Miošića 9a, 28</w:t>
      </w:r>
      <w:r w:rsidR="00364A8F">
        <w:t xml:space="preserve">. studenog </w:t>
      </w:r>
      <w:r w:rsidR="00B276A8">
        <w:t>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64A8F" w:rsidRPr="00364A8F">
        <w:t>EKO VRELO SOKOVI d.o.o., Zagreb, Gramača 8a, OIB: 60798982257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64A8F">
        <w:t>2</w:t>
      </w:r>
      <w:r w:rsidR="00CE7081">
        <w:t>8</w:t>
      </w:r>
      <w:r w:rsidR="00364A8F">
        <w:t>. studenog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D00A9D">
        <w:t>10,00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E7081">
        <w:t>Martin Lukin, Zagreb, Gračanska cesta 145f, OIB: 12398076495.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64A8F" w:rsidRPr="00364A8F">
        <w:t>EKO VRELO SOKOVI d.o.o., Zagreb, Gramača 8a, OIB: 60798982257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64A8F">
        <w:rPr>
          <w:rFonts w:eastAsia="Calibri"/>
          <w:lang w:eastAsia="en-US"/>
        </w:rPr>
        <w:t>2</w:t>
      </w:r>
      <w:r w:rsidR="00CE7081">
        <w:rPr>
          <w:rFonts w:eastAsia="Calibri"/>
          <w:lang w:eastAsia="en-US"/>
        </w:rPr>
        <w:t>8</w:t>
      </w:r>
      <w:r w:rsidR="00364A8F">
        <w:rPr>
          <w:rFonts w:eastAsia="Calibri"/>
          <w:lang w:eastAsia="en-US"/>
        </w:rPr>
        <w:t>. studenog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64A8F" w:rsidRPr="00364A8F">
        <w:t>EKO VRELO SOKOVI d.o.o., Zagreb, Gramača 8a, OIB: 60798982257</w:t>
      </w:r>
      <w:r w:rsidR="005C17BA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CE7081" w:rsidP="00B0604A" w:rsidR="00F6264F">
      <w:pPr>
        <w:ind w:firstLine="708"/>
        <w:jc w:val="both"/>
      </w:pPr>
      <w:r>
        <w:t>Dužnik</w:t>
      </w:r>
      <w:r w:rsidR="00B74CF9" w:rsidRPr="00B26DB0">
        <w:t xml:space="preserve"> je podni</w:t>
      </w:r>
      <w:r>
        <w:t>o</w:t>
      </w:r>
      <w:r w:rsidR="00B74CF9" w:rsidRPr="00B26DB0">
        <w:t xml:space="preserve"> </w:t>
      </w:r>
      <w:r w:rsidR="00B0604A">
        <w:t>prijedlog</w:t>
      </w:r>
      <w:r w:rsidR="00B74CF9" w:rsidRPr="00B26DB0">
        <w:t xml:space="preserve"> za </w:t>
      </w:r>
      <w:r w:rsidR="00B0604A">
        <w:t>otvaranje</w:t>
      </w:r>
      <w:r w:rsidR="00F6264F">
        <w:t xml:space="preserve"> stečajnog postupka </w:t>
      </w:r>
      <w:r w:rsidR="00B74CF9" w:rsidRPr="00B26DB0">
        <w:t xml:space="preserve">nad dužnikom </w:t>
      </w:r>
      <w:r w:rsidR="00364A8F" w:rsidRPr="00364A8F">
        <w:t>EKO VRELO SOKOVI d.o.o., Zagreb, Gramača 8a, OIB: 60798982257</w:t>
      </w:r>
      <w:r w:rsidR="00305723" w:rsidRPr="00305723">
        <w:t>,</w:t>
      </w:r>
      <w:r w:rsidR="00631A90">
        <w:t xml:space="preserve"> dana </w:t>
      </w:r>
      <w:r w:rsidR="00AA3427">
        <w:t>17. svibnja 2017.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64A8F">
        <w:t>1533/17</w:t>
      </w:r>
      <w:r w:rsidR="005C17BA">
        <w:t xml:space="preserve"> od </w:t>
      </w:r>
      <w:r w:rsidR="00AA3427">
        <w:t>7. prosinca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AA3427">
      <w:pPr>
        <w:ind w:firstLine="708"/>
        <w:jc w:val="both"/>
      </w:pPr>
      <w:r>
        <w:t xml:space="preserve">Iz </w:t>
      </w:r>
      <w:r w:rsidR="00AA3427">
        <w:t>potvrde</w:t>
      </w:r>
      <w:r>
        <w:t xml:space="preserve"> FINA-e od </w:t>
      </w:r>
      <w:r w:rsidR="00AA3427">
        <w:t>15</w:t>
      </w:r>
      <w:r w:rsidR="005C17BA">
        <w:t>. veljače 2018</w:t>
      </w:r>
      <w:r>
        <w:t xml:space="preserve">. proizlazi da </w:t>
      </w:r>
      <w:r w:rsidR="00AA3427">
        <w:t>je na računima dužnika na dan izdavanja potvrde evidentirano 356 dana neprekidne blokade, a nepodmirene obveze iznose 2.681.792,97 kn (list 23 spisa).</w:t>
      </w:r>
    </w:p>
    <w:p w:rsidRDefault="00AA3427" w:rsidP="00346FC3" w:rsidR="00AA3427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 xml:space="preserve">enaplaćeni iznos obveza na dan </w:t>
      </w:r>
      <w:r w:rsidR="00CA1092">
        <w:t>28. studeni</w:t>
      </w:r>
      <w:r>
        <w:t xml:space="preserve"> 2018. po svim neizvršenim osnovama za plaćanje na računu dužnika </w:t>
      </w:r>
      <w:r w:rsidR="00CA1092">
        <w:t>2.893.530,25</w:t>
      </w:r>
      <w:r w:rsidR="00410A23">
        <w:t xml:space="preserve"> kn</w:t>
      </w:r>
      <w:r>
        <w:t xml:space="preserve">, a početak blokade računa traje od </w:t>
      </w:r>
      <w:r w:rsidR="00CA1092">
        <w:t>24. veljače 2017</w:t>
      </w:r>
      <w:r w:rsidR="00553A34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A1092">
        <w:t>19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A567CA">
        <w:t xml:space="preserve">Centra za vozila Hrvatske od </w:t>
      </w:r>
      <w:r w:rsidR="00CA1092">
        <w:t>27. veljače</w:t>
      </w:r>
      <w:r w:rsidR="00A567CA">
        <w:t xml:space="preserve"> 20</w:t>
      </w:r>
      <w:r w:rsidR="00CA1092">
        <w:t>1</w:t>
      </w:r>
      <w:r w:rsidR="00A567CA">
        <w:t>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CA1092">
        <w:t>25</w:t>
      </w:r>
      <w:r>
        <w:t xml:space="preserve"> spisa).</w:t>
      </w:r>
    </w:p>
    <w:p w:rsidRDefault="00A567CA" w:rsidP="00040BD4" w:rsidR="00A567CA">
      <w:pPr>
        <w:ind w:firstLine="708"/>
        <w:jc w:val="both"/>
      </w:pPr>
    </w:p>
    <w:p w:rsidRDefault="00CA1092" w:rsidP="00CA1092" w:rsidR="00282E1E">
      <w:pPr>
        <w:ind w:firstLine="709"/>
        <w:jc w:val="both"/>
      </w:pPr>
      <w:r>
        <w:t>Iz</w:t>
      </w:r>
      <w:r w:rsidR="00282E1E" w:rsidRPr="00B26DB0">
        <w:t xml:space="preserve"> naveden</w:t>
      </w:r>
      <w:r w:rsidR="00282E1E">
        <w:t>og proizlazi d</w:t>
      </w:r>
      <w:r w:rsidR="00282E1E" w:rsidRPr="00B26DB0">
        <w:t xml:space="preserve">a imovina dužnika </w:t>
      </w:r>
      <w:r w:rsidRPr="00364A8F">
        <w:t>EKO VRELO SOKOVI d.o.o., Zagreb, Gramača 8a, OIB: 60798982257</w:t>
      </w:r>
      <w:r w:rsidR="00E53F97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A1092">
        <w:t>1533/17</w:t>
      </w:r>
      <w:r w:rsidR="00A567CA">
        <w:t xml:space="preserve"> od </w:t>
      </w:r>
      <w:r w:rsidR="00CA1092">
        <w:t xml:space="preserve">27. ožujka </w:t>
      </w:r>
      <w:r w:rsidR="00A567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567CA">
        <w:t>2. kolovoza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64A8F">
        <w:t>2</w:t>
      </w:r>
      <w:r w:rsidR="00D00A9D">
        <w:t>8</w:t>
      </w:r>
      <w:r w:rsidR="00364A8F">
        <w:t>. studenog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5E4" w:rsidR="00E235E4">
      <w:r>
        <w:separator/>
      </w:r>
    </w:p>
  </w:endnote>
  <w:endnote w:id="0" w:type="continuationSeparator">
    <w:p w:rsidRDefault="00E235E4" w:rsidR="00E23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5E4" w:rsidR="00E235E4">
      <w:r>
        <w:separator/>
      </w:r>
    </w:p>
  </w:footnote>
  <w:footnote w:id="0" w:type="continuationSeparator">
    <w:p w:rsidRDefault="00E235E4" w:rsidR="00E23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A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64A8F">
      <w:t>1533/17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64A8F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3427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348FE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A1092"/>
    <w:rsid w:val="00CB0868"/>
    <w:rsid w:val="00CE03D0"/>
    <w:rsid w:val="00CE7081"/>
    <w:rsid w:val="00CF05EC"/>
    <w:rsid w:val="00D00A9D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235E4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St-1533/2017</izvorni_sadrzaj>
    <derivirana_varijabla naziv="DomainObject.Predmet.OznakaBroj_1">St-1533/2017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VRELO SOKOVI d.o.o. zastupanog po punomoćniku Kristian Lesar; Tobijas Lesar; Marko Bujić</izvorni_sadrzaj>
    <derivirana_varijabla naziv="DomainObject.Predmet.ProtustrankaFormated_1">  EKO VRELO SOKOVI d.o.o. zastupanog po punomoćniku Kristian Lesar; Tobijas Lesar; Marko Bujić</derivirana_varijabla>
  </DomainObject.Predmet.ProtustrankaFormated>
  <DomainObject.Predmet.ProtustrankaFormatedOIB>
    <izvorni_sadrzaj>  EKO VRELO SOKOVI d.o.o., OIB 60798982257 zastupanog po punomoćniku Kristian Lesar; Tobijas Lesar; Marko Bujić</izvorni_sadrzaj>
    <derivirana_varijabla naziv="DomainObject.Predmet.ProtustrankaFormatedOIB_1">  EKO VRELO SOKOVI d.o.o., OIB 60798982257 zastupanog po punomoćniku Kristian Lesar; Tobijas Lesar; Marko Bujić</derivirana_varijabla>
  </DomainObject.Predmet.ProtustrankaFormatedOIB>
  <DomainObject.Predmet.ProtustrankaFormatedWithAdress>
    <izvorni_sadrzaj> EKO VRELO SOKOVI d.o.o., Gramača 8A, 10000 Zagreb zastupanog po punomoćniku Kristian Lesar; Tobijas Lesar; Marko Bujić</izvorni_sadrzaj>
    <derivirana_varijabla naziv="DomainObject.Predmet.ProtustrankaFormatedWithAdress_1"> EKO VRELO SOKOVI d.o.o., Gramača 8A, 10000 Zagreb zastupanog po punomoćniku Kristian Lesar; Tobijas Lesar; Marko Bujić</derivirana_varijabla>
  </DomainObject.Predmet.ProtustrankaFormatedWithAdress>
  <DomainObject.Predmet.ProtustrankaFormatedWithAdressOIB>
    <izvorni_sadrzaj> EKO VRELO SOKOVI d.o.o., OIB 60798982257, Gramača 8A, 10000 Zagreb zastupanog po punomoćniku Kristian Lesar; Tobijas Lesar; Marko Bujić</izvorni_sadrzaj>
    <derivirana_varijabla naziv="DomainObject.Predmet.ProtustrankaFormatedWithAdressOIB_1"> EKO VRELO SOKOVI d.o.o., OIB 60798982257, Gramača 8A, 10000 Zagreb zastupanog po punomoćniku Kristian Lesar; Tobijas Lesar; Marko Bujić</derivirana_varijabla>
  </DomainObject.Predmet.ProtustrankaFormatedWithAdressOIB>
  <DomainObject.Predmet.ProtustrankaWithAdress>
    <izvorni_sadrzaj>EKO VRELO SOKOVI d.o.o. Gramača 8A, 10000 Zagreb</izvorni_sadrzaj>
    <derivirana_varijabla naziv="DomainObject.Predmet.ProtustrankaWithAdress_1">EKO VRELO SOKOVI d.o.o. Gramača 8A, 10000 Zagreb</derivirana_varijabla>
  </DomainObject.Predmet.ProtustrankaWithAdress>
  <DomainObject.Predmet.ProtustrankaWithAdressOIB>
    <izvorni_sadrzaj>EKO VRELO SOKOVI d.o.o., OIB 60798982257, Gramača 8A, 10000 Zagreb</izvorni_sadrzaj>
    <derivirana_varijabla naziv="DomainObject.Predmet.ProtustrankaWithAdressOIB_1">EKO VRELO SOKOVI d.o.o., OIB 60798982257, Gramača 8A, 10000 Zagreb</derivirana_varijabla>
  </DomainObject.Predmet.ProtustrankaWithAdressOIB>
  <DomainObject.Predmet.ProtustrankaNazivFormated>
    <izvorni_sadrzaj>EKO VRELO SOKOVI d.o.o.</izvorni_sadrzaj>
    <derivirana_varijabla naziv="DomainObject.Predmet.ProtustrankaNazivFormated_1">EKO VRELO SOKOVI d.o.o.</derivirana_varijabla>
  </DomainObject.Predmet.ProtustrankaNazivFormated>
  <DomainObject.Predmet.ProtustrankaNazivFormatedOIB>
    <izvorni_sadrzaj>EKO VRELO SOKOVI d.o.o., OIB 60798982257</izvorni_sadrzaj>
    <derivirana_varijabla naziv="DomainObject.Predmet.ProtustrankaNazivFormatedOIB_1">EKO VRELO SOKOVI d.o.o., OIB 60798982257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VRELO SOKOVI d.o.o.; Kristian Lesar</izvorni_sadrzaj>
    <derivirana_varijabla naziv="DomainObject.Predmet.StrankaFormated_1">  EKO VRELO SOKOVI d.o.o.; Kristian Lesar</derivirana_varijabla>
  </DomainObject.Predmet.StrankaFormated>
  <DomainObject.Predmet.StrankaFormatedOIB>
    <izvorni_sadrzaj>  EKO VRELO SOKOVI d.o.o., OIB 60798982257; Kristian Lesar, OIB 44317966401</izvorni_sadrzaj>
    <derivirana_varijabla naziv="DomainObject.Predmet.StrankaFormatedOIB_1">  EKO VRELO SOKOVI d.o.o., OIB 60798982257; Kristian Lesar, OIB 44317966401</derivirana_varijabla>
  </DomainObject.Predmet.StrankaFormatedOIB>
  <DomainObject.Predmet.StrankaFormatedWithAdress>
    <izvorni_sadrzaj> EKO VRELO SOKOVI d.o.o., Gramača 8A, 10000 Zagreb; Kristian Lesar, Ulica Milislava Demerca 12, 10000 Zagreb</izvorni_sadrzaj>
    <derivirana_varijabla naziv="DomainObject.Predmet.StrankaFormatedWithAdress_1"> EKO VRELO SOKOVI d.o.o., Gramača 8A, 10000 Zagreb; Kristian Lesar, Ulica Milislava Demerca 12, 10000 Zagreb</derivirana_varijabla>
  </DomainObject.Predmet.StrankaFormatedWithAdress>
  <DomainObject.Predmet.StrankaFormatedWithAdressOIB>
    <izvorni_sadrzaj> EKO VRELO SOKOVI d.o.o., OIB 60798982257, Gramača 8A, 10000 Zagreb; Kristian Lesar, OIB 44317966401, Ulica Milislava Demerca 12, 10000 Zagreb</izvorni_sadrzaj>
    <derivirana_varijabla naziv="DomainObject.Predmet.StrankaFormatedWithAdressOIB_1"> EKO VRELO SOKOVI d.o.o., OIB 60798982257, Gramača 8A, 10000 Zagreb; Kristian Lesar, OIB 44317966401, Ulica Milislava Demerca 12, 10000 Zagreb</derivirana_varijabla>
  </DomainObject.Predmet.StrankaFormatedWithAdressOIB>
  <DomainObject.Predmet.StrankaWithAdress>
    <izvorni_sadrzaj>EKO VRELO SOKOVI d.o.o. Gramača 8A,10000 Zagreb,Kristian Lesar Ulica Milislava Demerca 12,10000 Zagreb</izvorni_sadrzaj>
    <derivirana_varijabla naziv="DomainObject.Predmet.StrankaWithAdress_1">EKO VRELO SOKOVI d.o.o. Gramača 8A,10000 Zagreb,Kristian Lesar Ulica Milislava Demerca 12,10000 Zagreb</derivirana_varijabla>
  </DomainObject.Predmet.StrankaWithAdress>
  <DomainObject.Predmet.StrankaWithAdressOIB>
    <izvorni_sadrzaj>EKO VRELO SOKOVI d.o.o., OIB 60798982257, Gramača 8A,10000 Zagreb,Kristian Lesar, OIB 44317966401, Ulica Milislava Demerca 12,10000 Zagreb</izvorni_sadrzaj>
    <derivirana_varijabla naziv="DomainObject.Predmet.StrankaWithAdressOIB_1">EKO VRELO SOKOVI d.o.o., OIB 60798982257, Gramača 8A,10000 Zagreb,Kristian Lesar, OIB 44317966401, Ulica Milislava Demerca 12,10000 Zagreb</derivirana_varijabla>
  </DomainObject.Predmet.StrankaWithAdressOIB>
  <DomainObject.Predmet.StrankaNazivFormated>
    <izvorni_sadrzaj>EKO VRELO SOKOVI d.o.o.,Kristian Lesar</izvorni_sadrzaj>
    <derivirana_varijabla naziv="DomainObject.Predmet.StrankaNazivFormated_1">EKO VRELO SOKOVI d.o.o.,Kristian Lesar</derivirana_varijabla>
  </DomainObject.Predmet.StrankaNazivFormated>
  <DomainObject.Predmet.StrankaNazivFormatedOIB>
    <izvorni_sadrzaj>EKO VRELO SOKOVI d.o.o., OIB 60798982257,Kristian Lesar, OIB 44317966401</izvorni_sadrzaj>
    <derivirana_varijabla naziv="DomainObject.Predmet.StrankaNazivFormatedOIB_1">EKO VRELO SOKOVI d.o.o., OIB 60798982257,Kristian Lesar, OIB 44317966401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EKO VRELO SOKOVI d.o.o.</item>
      <item>Kristian Lesar</item>
    </izvorni_sadrzaj>
    <derivirana_varijabla naziv="DomainObject.Predmet.StrankaListFormated_1">
      <item>EKO VRELO SOKOVI d.o.o.</item>
      <item>Kristian Lesar</item>
    </derivirana_varijabla>
  </DomainObject.Predmet.StrankaListFormated>
  <DomainObject.Predmet.StrankaListFormatedOIB>
    <izvorni_sadrzaj>
      <item>EKO VRELO SOKOVI d.o.o., OIB 60798982257</item>
      <item>Kristian Lesar, OIB 44317966401</item>
    </izvorni_sadrzaj>
    <derivirana_varijabla naziv="DomainObject.Predmet.StrankaListFormatedOIB_1">
      <item>EKO VRELO SOKOVI d.o.o., OIB 60798982257</item>
      <item>Kristian Lesar, OIB 44317966401</item>
    </derivirana_varijabla>
  </DomainObject.Predmet.StrankaListFormatedOIB>
  <DomainObject.Predmet.StrankaListFormatedWithAdress>
    <izvorni_sadrzaj>
      <item>EKO VRELO SOKOVI d.o.o., Gramača 8A, 10000 Zagreb</item>
      <item>Kristian Lesar, Ulica Milislava Demerca 12, 10000 Zagreb</item>
    </izvorni_sadrzaj>
    <derivirana_varijabla naziv="DomainObject.Predmet.StrankaListFormatedWithAdress_1">
      <item>EKO VRELO SOKOVI d.o.o., Gramača 8A, 10000 Zagreb</item>
      <item>Kristian Lesar, Ulica Milislava Demerca 12, 10000 Zagreb</item>
    </derivirana_varijabla>
  </DomainObject.Predmet.StrankaListFormatedWithAdress>
  <DomainObject.Predmet.StrankaListFormatedWithAdressOIB>
    <izvorni_sadrzaj>
      <item>EKO VRELO SOKOVI d.o.o., OIB 60798982257, Gramača 8A, 10000 Zagreb</item>
      <item>Kristian Lesar, OIB 44317966401, Ulica Milislava Demerca 12, 10000 Zagreb</item>
    </izvorni_sadrzaj>
    <derivirana_varijabla naziv="DomainObject.Predmet.StrankaListFormatedWithAdressOIB_1">
      <item>EKO VRELO SOKOVI d.o.o., OIB 60798982257, Gramača 8A, 10000 Zagreb</item>
      <item>Kristian Lesar, OIB 44317966401, Ulica Milislava Demerca 12, 10000 Zagreb</item>
    </derivirana_varijabla>
  </DomainObject.Predmet.StrankaListFormatedWithAdressOIB>
  <DomainObject.Predmet.StrankaListNazivFormated>
    <izvorni_sadrzaj>
      <item>EKO VRELO SOKOVI d.o.o.</item>
      <item>Kristian Lesar</item>
    </izvorni_sadrzaj>
    <derivirana_varijabla naziv="DomainObject.Predmet.StrankaListNazivFormated_1">
      <item>EKO VRELO SOKOVI d.o.o.</item>
      <item>Kristian Lesar</item>
    </derivirana_varijabla>
  </DomainObject.Predmet.StrankaListNazivFormated>
  <DomainObject.Predmet.StrankaListNazivFormatedOIB>
    <izvorni_sadrzaj>
      <item>EKO VRELO SOKOVI d.o.o., OIB 60798982257</item>
      <item>Kristian Lesar, OIB 44317966401</item>
    </izvorni_sadrzaj>
    <derivirana_varijabla naziv="DomainObject.Predmet.StrankaListNazivFormatedOIB_1">
      <item>EKO VRELO SOKOVI d.o.o., OIB 60798982257</item>
      <item>Kristian Lesar, OIB 44317966401</item>
    </derivirana_varijabla>
  </DomainObject.Predmet.StrankaListNazivFormatedOIB>
  <DomainObject.Predmet.ProtuStrankaListFormated>
    <izvorni_sadrzaj>
      <item>EKO VRELO SOKOVI d.o.o. zastupanog po punomoćniku Kristian Lesar; Tobijas Lesar; Marko Bujić</item>
    </izvorni_sadrzaj>
    <derivirana_varijabla naziv="DomainObject.Predmet.ProtuStrankaListFormated_1">
      <item>EKO VRELO SOKOVI d.o.o. zastupanog po punomoćniku Kristian Lesar; Tobijas Lesar; Marko Bujić</item>
    </derivirana_varijabla>
  </DomainObject.Predmet.ProtuStrankaListFormated>
  <DomainObject.Predmet.ProtuStrankaListFormatedOIB>
    <izvorni_sadrzaj>
      <item>EKO VRELO SOKOVI d.o.o., OIB 60798982257 zastupanog po punomoćniku Kristian Lesar; Tobijas Lesar; Marko Bujić</item>
    </izvorni_sadrzaj>
    <derivirana_varijabla naziv="DomainObject.Predmet.ProtuStrankaListFormatedOIB_1">
      <item>EKO VRELO SOKOVI d.o.o., OIB 60798982257 zastupanog po punomoćniku Kristian Lesar; Tobijas Lesar; Marko Bujić</item>
    </derivirana_varijabla>
  </DomainObject.Predmet.ProtuStrankaListFormatedOIB>
  <DomainObject.Predmet.ProtuStrankaListFormatedWithAdress>
    <izvorni_sadrzaj>
      <item>EKO VRELO SOKOVI d.o.o., Gramača 8A, 10000 Zagreb zastupanog po punomoćniku Kristian Lesar; Tobijas Lesar; Marko Bujić</item>
    </izvorni_sadrzaj>
    <derivirana_varijabla naziv="DomainObject.Predmet.ProtuStrankaListFormatedWithAdress_1">
      <item>EKO VRELO SOKOVI d.o.o., Gramača 8A, 10000 Zagreb zastupanog po punomoćniku Kristian Lesar; Tobijas Lesar; Marko Bujić</item>
    </derivirana_varijabla>
  </DomainObject.Predmet.ProtuStrankaListFormatedWithAdress>
  <DomainObject.Predmet.ProtuStrankaListFormatedWithAdressOIB>
    <izvorni_sadrzaj>
      <item>EKO VRELO SOKOVI d.o.o., OIB 60798982257, Gramača 8A, 10000 Zagreb zastupanog po punomoćniku Kristian Lesar; Tobijas Lesar; Marko Bujić</item>
    </izvorni_sadrzaj>
    <derivirana_varijabla naziv="DomainObject.Predmet.ProtuStrankaListFormatedWithAdressOIB_1">
      <item>EKO VRELO SOKOVI d.o.o., OIB 60798982257, Gramača 8A, 10000 Zagreb zastupanog po punomoćniku Kristian Lesar; Tobijas Lesar; Marko Bujić</item>
    </derivirana_varijabla>
  </DomainObject.Predmet.ProtuStrankaListFormatedWithAdressOIB>
  <DomainObject.Predmet.ProtuStrankaListNazivFormated>
    <izvorni_sadrzaj>
      <item>EKO VRELO SOKOVI d.o.o.</item>
    </izvorni_sadrzaj>
    <derivirana_varijabla naziv="DomainObject.Predmet.ProtuStrankaListNazivFormated_1">
      <item>EKO VRELO SOKOVI d.o.o.</item>
    </derivirana_varijabla>
  </DomainObject.Predmet.ProtuStrankaListNazivFormated>
  <DomainObject.Predmet.ProtuStrankaListNazivFormatedOIB>
    <izvorni_sadrzaj>
      <item>EKO VRELO SOKOVI d.o.o., OIB 60798982257</item>
    </izvorni_sadrzaj>
    <derivirana_varijabla naziv="DomainObject.Predmet.ProtuStrankaListNazivFormatedOIB_1">
      <item>EKO VRELO SOKOVI d.o.o., OIB 60798982257</item>
    </derivirana_varijabla>
  </DomainObject.Predmet.ProtuStrankaListNazivFormatedOIB>
  <DomainObject.Predmet.OstaliListFormated>
    <izvorni_sadrzaj>
      <item>Kristian Lesar punomoćnik sudionika u postupku EKO VRELO SOKOVI d.o.o.</item>
      <item>Tobijas Lesar punomoćnik sudionika u postupku EKO VRELO SOKOVI d.o.o.</item>
      <item>Marko Bujić punomoćnik sudionika u postupku EKO VRELO SOKOVI d.o.o.</item>
    </izvorni_sadrzaj>
    <derivirana_varijabla naziv="DomainObject.Predmet.OstaliListFormated_1">
      <item>Kristian Lesar punomoćnik sudionika u postupku EKO VRELO SOKOVI d.o.o.</item>
      <item>Tobijas Lesar punomoćnik sudionika u postupku EKO VRELO SOKOVI d.o.o.</item>
      <item>Marko Bujić punomoćnik sudionika u postupku EKO VRELO SOKOVI d.o.o.</item>
    </derivirana_varijabla>
  </DomainObject.Predmet.OstaliListFormated>
  <DomainObject.Predmet.OstaliListFormatedOIB>
    <izvorni_sadrzaj>
      <item>Kristian Lesar, OIB 44317966401 punomoćnik sudionika u postupku EKO VRELO SOKOVI d.o.o.</item>
      <item>Tobijas Lesar, OIB 85117825740 punomoćnik sudionika u postupku EKO VRELO SOKOVI d.o.o.</item>
      <item>Marko Bujić, OIB 78076250498 punomoćnik sudionika u postupku EKO VRELO SOKOVI d.o.o.</item>
    </izvorni_sadrzaj>
    <derivirana_varijabla naziv="DomainObject.Predmet.OstaliListFormatedOIB_1">
      <item>Kristian Lesar, OIB 44317966401 punomoćnik sudionika u postupku EKO VRELO SOKOVI d.o.o.</item>
      <item>Tobijas Lesar, OIB 85117825740 punomoćnik sudionika u postupku EKO VRELO SOKOVI d.o.o.</item>
      <item>Marko Bujić, OIB 78076250498 punomoćnik sudionika u postupku EKO VRELO SOKOVI d.o.o.</item>
    </derivirana_varijabla>
  </DomainObject.Predmet.OstaliListFormatedOIB>
  <DomainObject.Predmet.OstaliListFormatedWithAdress>
    <izvorni_sadrzaj>
      <item>Kristian Lesar, Ulica Milislava Demerca 12, 10000 Zagreb punomoćnik sudionika u postupku EKO VRELO SOKOVI d.o.o.</item>
      <item>Tobijas Lesar, Demercova 12, 10000 Zagreb punomoćnik sudionika u postupku EKO VRELO SOKOVI d.o.o.</item>
      <item>Marko Bujić, Andrije Kačića Miošića 9 A, 10000 Zagreb punomoćnik sudionika u postupku EKO VRELO SOKOVI d.o.o.</item>
    </izvorni_sadrzaj>
    <derivirana_varijabla naziv="DomainObject.Predmet.OstaliListFormatedWithAdress_1">
      <item>Kristian Lesar, Ulica Milislava Demerca 12, 10000 Zagreb punomoćnik sudionika u postupku EKO VRELO SOKOVI d.o.o.</item>
      <item>Tobijas Lesar, Demercova 12, 10000 Zagreb punomoćnik sudionika u postupku EKO VRELO SOKOVI d.o.o.</item>
      <item>Marko Bujić, Andrije Kačića Miošića 9 A, 10000 Zagreb punomoćnik sudionika u postupku EKO VRELO SOKOVI d.o.o.</item>
    </derivirana_varijabla>
  </DomainObject.Predmet.OstaliListFormatedWithAdress>
  <DomainObject.Predmet.OstaliListFormatedWithAdressOIB>
    <izvorni_sadrzaj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  <item>Marko Bujić, OIB 78076250498, Andrije Kačića Miošića 9 A, 10000 Zagreb punomoćnik sudionika u postupku EKO VRELO SOKOVI d.o.o.</item>
    </izvorni_sadrzaj>
    <derivirana_varijabla naziv="DomainObject.Predmet.OstaliListFormatedWithAdressOIB_1"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  <item>Marko Bujić, OIB 78076250498, Andrije Kačića Miošića 9 A, 10000 Zagreb punomoćnik sudionika u postupku EKO VRELO SOKOVI d.o.o.</item>
    </derivirana_varijabla>
  </DomainObject.Predmet.OstaliListFormatedWithAdressOIB>
  <DomainObject.Predmet.OstaliListNazivFormated>
    <izvorni_sadrzaj>
      <item>Kristian Lesar</item>
      <item>Tobijas Lesar</item>
      <item>Marko Bujić</item>
    </izvorni_sadrzaj>
    <derivirana_varijabla naziv="DomainObject.Predmet.OstaliListNazivFormated_1">
      <item>Kristian Lesar</item>
      <item>Tobijas Lesar</item>
      <item>Marko Bujić</item>
    </derivirana_varijabla>
  </DomainObject.Predmet.OstaliListNazivFormated>
  <DomainObject.Predmet.OstaliListNazivFormatedOIB>
    <izvorni_sadrzaj>
      <item>Kristian Lesar, OIB 44317966401</item>
      <item>Tobijas Lesar, OIB 85117825740</item>
      <item>Marko Bujić, OIB 78076250498</item>
    </izvorni_sadrzaj>
    <derivirana_varijabla naziv="DomainObject.Predmet.OstaliListNazivFormatedOIB_1">
      <item>Kristian Lesar, OIB 44317966401</item>
      <item>Tobijas Lesar, OIB 85117825740</item>
      <item>Marko Bujić, OIB 78076250498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VRELO SOKOVI d.o.o. i dr.</izvorni_sadrzaj>
    <derivirana_varijabla naziv="DomainObject.Predmet.StrankaIDrugi_1">EKO VRELO SOKOVI d.o.o. i dr.</derivirana_varijabla>
  </DomainObject.Predmet.StrankaIDrugi>
  <DomainObject.Predmet.ProtustrankaIDrugi>
    <izvorni_sadrzaj>EKO VRELO SOKOVI d.o.o.</izvorni_sadrzaj>
    <derivirana_varijabla naziv="DomainObject.Predmet.ProtustrankaIDrugi_1">EKO VRELO SOKOVI d.o.o.</derivirana_varijabla>
  </DomainObject.Predmet.ProtustrankaIDrugi>
  <DomainObject.Predmet.StrankaIDrugiAdressOIB>
    <izvorni_sadrzaj>EKO VRELO SOKOVI d.o.o., OIB 60798982257, Gramača 8A, 10000 Zagreb i dr.</izvorni_sadrzaj>
    <derivirana_varijabla naziv="DomainObject.Predmet.StrankaIDrugiAdressOIB_1">EKO VRELO SOKOVI d.o.o., OIB 60798982257, Gramača 8A, 10000 Zagreb i dr.</derivirana_varijabla>
  </DomainObject.Predmet.StrankaIDrugiAdressOIB>
  <DomainObject.Predmet.ProtustrankaIDrugiAdressOIB>
    <izvorni_sadrzaj>EKO VRELO SOKOVI d.o.o., OIB 60798982257, Gramača 8A, 10000 Zagreb</izvorni_sadrzaj>
    <derivirana_varijabla naziv="DomainObject.Predmet.ProtustrankaIDrugiAdressOIB_1">EKO VRELO SOKOVI d.o.o., OIB 60798982257, Gramača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VRELO SOKOVI d.o.o.</item>
      <item>EKO VRELO SOKOVI d.o.o.</item>
      <item>Kristian Lesar</item>
      <item>Tobijas Lesar</item>
      <item>Kristian Lesar</item>
      <item>Marko Bujić</item>
    </izvorni_sadrzaj>
    <derivirana_varijabla naziv="DomainObject.Predmet.SudioniciListNaziv_1">
      <item>EKO VRELO SOKOVI d.o.o.</item>
      <item>EKO VRELO SOKOVI d.o.o.</item>
      <item>Kristian Lesar</item>
      <item>Tobijas Lesar</item>
      <item>Kristian Lesar</item>
      <item>Marko Bujić</item>
    </derivirana_varijabla>
  </DomainObject.Predmet.SudioniciListNaziv>
  <DomainObject.Predmet.SudioniciListAdressOIB>
    <izvorni_sadrzaj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  <item>Marko Bujić, OIB 78076250498, Andrije Kačića Miošića 9 A,10000 Zagreb</item>
    </izvorni_sadrzaj>
    <derivirana_varijabla naziv="DomainObject.Predmet.SudioniciListAdressOIB_1"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  <item>Marko Bujić, OIB 78076250498, Andrije Kačića Miošića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60798982257</item>
      <item>, OIB 60798982257</item>
      <item>, OIB 44317966401</item>
      <item>, OIB 85117825740</item>
      <item>, OIB 44317966401</item>
      <item>, OIB 78076250498</item>
    </izvorni_sadrzaj>
    <derivirana_varijabla naziv="DomainObject.Predmet.SudioniciListNazivOIB_1">
      <item>, OIB 60798982257</item>
      <item>, OIB 60798982257</item>
      <item>, OIB 44317966401</item>
      <item>, OIB 85117825740</item>
      <item>, OIB 44317966401</item>
      <item>, OIB 78076250498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St-1533/2017-10</izvorni_sadrzaj>
    <derivirana_varijabla naziv="DomainObject.PredzadnjaOdlukaIzPredmeta.Oznaka_1">St-1533/2017-10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622</properties:Words>
  <properties:Characters>3249</properties:Characters>
  <properties:Lines>98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2018-11-27T13:29:00Z</dcterms:created>
  <dc:creator>Korisnik</dc:creator>
  <cp:lastModifiedBy>Draženka Prpić</cp:lastModifiedBy>
  <cp:lastPrinted>2018-11-28T08:50:00Z</cp:lastPrinted>
  <dcterms:modified xmlns:xsi="http://www.w3.org/2001/XMLSchema-instance" xsi:type="dcterms:W3CDTF">2018-11-28T08:50:00Z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-EKO VRELO SOKOVI-St-1533-17.docx)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