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3b56" w14:paraId="4183b56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480700">
        <w:rPr>
          <w:lang w:val="hr-HR"/>
        </w:rPr>
        <w:t>SPALACIA d.o.o., OIB: 60997609993, Split, Odakova 26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80700" w:rsidRPr="00480700">
        <w:rPr>
          <w:szCs w:val="24"/>
        </w:rPr>
        <w:t>SPALACIA d.o.o., OIB: 60997609993, Split, Odakova 26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480700">
        <w:rPr>
          <w:rFonts w:cs="Times New Roman" w:eastAsia="Times New Roman"/>
          <w:szCs w:val="24"/>
          <w:lang w:eastAsia="hr-HR"/>
        </w:rPr>
        <w:t>3</w:t>
      </w:r>
      <w:r w:rsidR="00991576">
        <w:rPr>
          <w:rFonts w:cs="Times New Roman" w:eastAsia="Times New Roman"/>
          <w:szCs w:val="24"/>
          <w:lang w:eastAsia="hr-HR"/>
        </w:rPr>
        <w:t>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480700">
        <w:t>9:00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80700" w:rsidR="00480700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480700">
        <w:rPr>
          <w:rFonts w:cs="Times New Roman" w:eastAsia="Times New Roman"/>
          <w:szCs w:val="24"/>
          <w:lang w:eastAsia="hr-HR"/>
        </w:rPr>
        <w:t>Štefan-Matijas Karabatić iz</w:t>
      </w:r>
      <w:r w:rsidR="00480700" w:rsidRPr="00480700">
        <w:rPr>
          <w:rFonts w:cs="Times New Roman" w:eastAsia="Times New Roman"/>
          <w:szCs w:val="24"/>
          <w:lang w:eastAsia="hr-HR"/>
        </w:rPr>
        <w:t xml:space="preserve"> Split</w:t>
      </w:r>
      <w:r w:rsidR="00480700">
        <w:rPr>
          <w:rFonts w:cs="Times New Roman" w:eastAsia="Times New Roman"/>
          <w:szCs w:val="24"/>
          <w:lang w:eastAsia="hr-HR"/>
        </w:rPr>
        <w:t>a</w:t>
      </w:r>
      <w:r w:rsidR="00480700" w:rsidRPr="00480700">
        <w:rPr>
          <w:rFonts w:cs="Times New Roman" w:eastAsia="Times New Roman"/>
          <w:szCs w:val="24"/>
          <w:lang w:eastAsia="hr-HR"/>
        </w:rPr>
        <w:t>, Vukovarska 111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480700" w:rsidRPr="00480700">
        <w:t>Štefan</w:t>
      </w:r>
      <w:r w:rsidR="00480700">
        <w:t>u</w:t>
      </w:r>
      <w:r w:rsidR="00480700" w:rsidRPr="00480700">
        <w:t>-Matijas</w:t>
      </w:r>
      <w:r w:rsidR="00480700">
        <w:t>u</w:t>
      </w:r>
      <w:r w:rsidR="00480700" w:rsidRPr="00480700">
        <w:t xml:space="preserve"> Karabatić</w:t>
      </w:r>
      <w:r w:rsidR="00480700">
        <w:t>u</w:t>
      </w:r>
      <w:r w:rsidR="00480700" w:rsidRPr="00480700">
        <w:t xml:space="preserve"> </w:t>
      </w:r>
      <w:r w:rsidR="005A35A0" w:rsidRPr="00564E07">
        <w:t xml:space="preserve">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FA4A6A">
        <w:rPr>
          <w:szCs w:val="24"/>
        </w:rPr>
        <w:t>8. prosinc</w:t>
      </w:r>
      <w:r w:rsidR="00A40F25">
        <w:rPr>
          <w:szCs w:val="24"/>
        </w:rPr>
        <w:t>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480700" w:rsidRPr="00480700">
        <w:rPr>
          <w:szCs w:val="24"/>
        </w:rPr>
        <w:t>SPALACIA d.o.o., OIB: 60997609993, Split, Odakova 26</w:t>
      </w:r>
      <w:r w:rsidR="00FA4A6A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480700">
        <w:rPr>
          <w:szCs w:val="24"/>
        </w:rPr>
        <w:t>5</w:t>
      </w:r>
      <w:r w:rsidR="00FA4A6A">
        <w:rPr>
          <w:szCs w:val="24"/>
        </w:rPr>
        <w:t>. prosinca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480700">
        <w:rPr>
          <w:szCs w:val="24"/>
        </w:rPr>
        <w:t>28.908,02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B74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FA4A6A">
      <w:t>207</w:t>
    </w:r>
    <w:r w:rsidR="00480700">
      <w:t>3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FA4A6A">
      <w:t>207</w:t>
    </w:r>
    <w:r w:rsidR="00480700">
      <w:t>3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80700"/>
    <w:rsid w:val="00487D82"/>
    <w:rsid w:val="004C051F"/>
    <w:rsid w:val="00542BD8"/>
    <w:rsid w:val="00547BB8"/>
    <w:rsid w:val="00554B74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A4A6A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SPALACIA društvo s ograničenom odgovornošću, turistička agencija</izvorni_sadrzaj>
    <derivirana_varijabla naziv="DomainObject.Predmet.ProtustrankaFormated_1">  SPALACIA društvo s ograničenom odgovornošću, turistička agencija</derivirana_varijabla>
  </DomainObject.Predmet.ProtustrankaFormated>
  <DomainObject.Predmet.ProtustrankaFormatedOIB>
    <izvorni_sadrzaj>  SPALACIA društvo s ograničenom odgovornošću, turistička agencija, OIB 60997609993</izvorni_sadrzaj>
    <derivirana_varijabla naziv="DomainObject.Predmet.ProtustrankaFormatedOIB_1">  SPALACIA društvo s ograničenom odgovornošću, turistička agencija, OIB 60997609993</derivirana_varijabla>
  </DomainObject.Predmet.ProtustrankaFormatedOIB>
  <DomainObject.Predmet.ProtustrankaFormatedWithAdress>
    <izvorni_sadrzaj> SPALACIA društvo s ograničenom odgovornošću, turistička agencija, Odakova 26, 21000 Split</izvorni_sadrzaj>
    <derivirana_varijabla naziv="DomainObject.Predmet.ProtustrankaFormatedWithAdress_1"> SPALACIA društvo s ograničenom odgovornošću, turistička agencija, Odakova 26, 21000 Split</derivirana_varijabla>
  </DomainObject.Predmet.ProtustrankaFormatedWithAdress>
  <DomainObject.Predmet.ProtustrankaFormatedWithAdressOIB>
    <izvorni_sadrzaj> SPALACIA društvo s ograničenom odgovornošću, turistička agencija, OIB 60997609993, Odakova 26, 21000 Split</izvorni_sadrzaj>
    <derivirana_varijabla naziv="DomainObject.Predmet.ProtustrankaFormatedWithAdressOIB_1"> SPALACIA društvo s ograničenom odgovornošću, turistička agencija, OIB 60997609993, Odakova 26, 21000 Split</derivirana_varijabla>
  </DomainObject.Predmet.ProtustrankaFormatedWithAdressOIB>
  <DomainObject.Predmet.ProtustrankaWithAdress>
    <izvorni_sadrzaj>SPALACIA društvo s ograničenom odgovornošću, turistička agencija Odakova 26, 21000 Split</izvorni_sadrzaj>
    <derivirana_varijabla naziv="DomainObject.Predmet.ProtustrankaWithAdress_1">SPALACIA društvo s ograničenom odgovornošću, turistička agencija Odakova 26, 21000 Split</derivirana_varijabla>
  </DomainObject.Predmet.ProtustrankaWithAdress>
  <DomainObject.Predmet.ProtustrankaWithAdressOIB>
    <izvorni_sadrzaj>SPALACIA društvo s ograničenom odgovornošću, turistička agencija, OIB 60997609993, Odakova 26, 21000 Split</izvorni_sadrzaj>
    <derivirana_varijabla naziv="DomainObject.Predmet.ProtustrankaWithAdressOIB_1">SPALACIA društvo s ograničenom odgovornošću, turistička agencija, OIB 60997609993, Odakova 26, 21000 Split</derivirana_varijabla>
  </DomainObject.Predmet.ProtustrankaWithAdressOIB>
  <DomainObject.Predmet.ProtustrankaNazivFormated>
    <izvorni_sadrzaj>SPALACIA društvo s ograničenom odgovornošću, turistička agencija</izvorni_sadrzaj>
    <derivirana_varijabla naziv="DomainObject.Predmet.ProtustrankaNazivFormated_1">SPALACIA društvo s ograničenom odgovornošću, turistička agencija</derivirana_varijabla>
  </DomainObject.Predmet.ProtustrankaNazivFormated>
  <DomainObject.Predmet.ProtustrankaNazivFormatedOIB>
    <izvorni_sadrzaj>SPALACIA društvo s ograničenom odgovornošću, turistička agencija, OIB 60997609993</izvorni_sadrzaj>
    <derivirana_varijabla naziv="DomainObject.Predmet.ProtustrankaNazivFormatedOIB_1">SPALACIA društvo s ograničenom odgovornošću, turistička agencija, OIB 60997609993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28908.02</izvorni_sadrzaj>
    <derivirana_varijabla naziv="DomainObject.Predmet.TrenutnaVrijednost_1">28908.02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SPALACIA društvo s ograničenom odgovornošću, turistička agencija</item>
    </izvorni_sadrzaj>
    <derivirana_varijabla naziv="DomainObject.Predmet.ProtuStrankaListFormated_1">
      <item>SPALACIA društvo s ograničenom odgovornošću, turistička agencija</item>
    </derivirana_varijabla>
  </DomainObject.Predmet.ProtuStrankaListFormated>
  <DomainObject.Predmet.ProtuStrankaListFormatedOIB>
    <izvorni_sadrzaj>
      <item>SPALACIA društvo s ograničenom odgovornošću, turistička agencija, OIB 60997609993</item>
    </izvorni_sadrzaj>
    <derivirana_varijabla naziv="DomainObject.Predmet.ProtuStrankaListFormatedOIB_1">
      <item>SPALACIA društvo s ograničenom odgovornošću, turistička agencija, OIB 60997609993</item>
    </derivirana_varijabla>
  </DomainObject.Predmet.ProtuStrankaListFormatedOIB>
  <DomainObject.Predmet.ProtuStrankaListFormatedWithAdress>
    <izvorni_sadrzaj>
      <item>SPALACIA društvo s ograničenom odgovornošću, turistička agencija, Odakova 26, 21000 Split</item>
    </izvorni_sadrzaj>
    <derivirana_varijabla naziv="DomainObject.Predmet.ProtuStrankaListFormatedWithAdress_1">
      <item>SPALACIA društvo s ograničenom odgovornošću, turistička agencija, Odakova 26, 21000 Split</item>
    </derivirana_varijabla>
  </DomainObject.Predmet.ProtuStrankaListFormatedWithAdress>
  <DomainObject.Predmet.ProtuStrankaListFormatedWithAdressOIB>
    <izvorni_sadrzaj>
      <item>SPALACIA društvo s ograničenom odgovornošću, turistička agencija, OIB 60997609993, Odakova 26, 21000 Split</item>
    </izvorni_sadrzaj>
    <derivirana_varijabla naziv="DomainObject.Predmet.ProtuStrankaListFormatedWithAdressOIB_1">
      <item>SPALACIA društvo s ograničenom odgovornošću, turistička agencija, OIB 60997609993, Odakova 26, 21000 Split</item>
    </derivirana_varijabla>
  </DomainObject.Predmet.ProtuStrankaListFormatedWithAdressOIB>
  <DomainObject.Predmet.ProtuStrankaListNazivFormated>
    <izvorni_sadrzaj>
      <item>SPALACIA društvo s ograničenom odgovornošću, turistička agencija</item>
    </izvorni_sadrzaj>
    <derivirana_varijabla naziv="DomainObject.Predmet.ProtuStrankaListNazivFormated_1">
      <item>SPALACIA društvo s ograničenom odgovornošću, turistička agencija</item>
    </derivirana_varijabla>
  </DomainObject.Predmet.ProtuStrankaListNazivFormated>
  <DomainObject.Predmet.ProtuStrankaListNazivFormatedOIB>
    <izvorni_sadrzaj>
      <item>SPALACIA društvo s ograničenom odgovornošću, turistička agencija, OIB 60997609993</item>
    </izvorni_sadrzaj>
    <derivirana_varijabla naziv="DomainObject.Predmet.ProtuStrankaListNazivFormatedOIB_1">
      <item>SPALACIA društvo s ograničenom odgovornošću, turistička agencija, OIB 60997609993</item>
    </derivirana_varijabla>
  </DomainObject.Predmet.ProtuStrankaListNazivFormatedOIB>
  <DomainObject.Predmet.OstaliListFormated>
    <izvorni_sadrzaj>
      <item>Štefan-Matijas Karabatić</item>
    </izvorni_sadrzaj>
    <derivirana_varijabla naziv="DomainObject.Predmet.OstaliListFormated_1">
      <item>Štefan-Matijas Karabatić</item>
    </derivirana_varijabla>
  </DomainObject.Predmet.OstaliListFormated>
  <DomainObject.Predmet.OstaliListFormatedOIB>
    <izvorni_sadrzaj>
      <item>Štefan-Matijas Karabatić, OIB 98850065524</item>
    </izvorni_sadrzaj>
    <derivirana_varijabla naziv="DomainObject.Predmet.OstaliListFormatedOIB_1">
      <item>Štefan-Matijas Karabatić, OIB 98850065524</item>
    </derivirana_varijabla>
  </DomainObject.Predmet.OstaliListFormatedOIB>
  <DomainObject.Predmet.OstaliListFormatedWithAdress>
    <izvorni_sadrzaj>
      <item>Štefan-Matijas Karabatić, Vukovarska 111, 21000 Split</item>
    </izvorni_sadrzaj>
    <derivirana_varijabla naziv="DomainObject.Predmet.OstaliListFormatedWithAdress_1">
      <item>Štefan-Matijas Karabatić, Vukovarska 111, 21000 Split</item>
    </derivirana_varijabla>
  </DomainObject.Predmet.OstaliListFormatedWithAdress>
  <DomainObject.Predmet.OstaliListFormatedWithAdressOIB>
    <izvorni_sadrzaj>
      <item>Štefan-Matijas Karabatić, OIB 98850065524, Vukovarska 111, 21000 Split</item>
    </izvorni_sadrzaj>
    <derivirana_varijabla naziv="DomainObject.Predmet.OstaliListFormatedWithAdressOIB_1">
      <item>Štefan-Matijas Karabatić, OIB 98850065524, Vukovarska 111, 21000 Split</item>
    </derivirana_varijabla>
  </DomainObject.Predmet.OstaliListFormatedWithAdressOIB>
  <DomainObject.Predmet.OstaliListNazivFormated>
    <izvorni_sadrzaj>
      <item>Štefan-Matijas Karabatić</item>
    </izvorni_sadrzaj>
    <derivirana_varijabla naziv="DomainObject.Predmet.OstaliListNazivFormated_1">
      <item>Štefan-Matijas Karabatić</item>
    </derivirana_varijabla>
  </DomainObject.Predmet.OstaliListNazivFormated>
  <DomainObject.Predmet.OstaliListNazivFormatedOIB>
    <izvorni_sadrzaj>
      <item>Štefan-Matijas Karabatić, OIB 98850065524</item>
    </izvorni_sadrzaj>
    <derivirana_varijabla naziv="DomainObject.Predmet.OstaliListNazivFormatedOIB_1">
      <item>Štefan-Matijas Karabatić, OIB 98850065524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SPALACIA društvo s ograničenom odgovornošću, turistička agencija</izvorni_sadrzaj>
    <derivirana_varijabla naziv="DomainObject.Predmet.ProtustrankaIDrugi_1">SPALACIA društvo s ograničenom odgovornošću,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SPALACIA društvo s ograničenom odgovornošću, turistička agencija, OIB 60997609993, Odakova 26, 21000 Split</izvorni_sadrzaj>
    <derivirana_varijabla naziv="DomainObject.Predmet.ProtustrankaIDrugiAdressOIB_1">SPALACIA društvo s ograničenom odgovornošću, turistička agencija, OIB 60997609993, Odakova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SPALACIA društvo s ograničenom odgovornošću, turistička agencija</item>
      <item>FINANCIJSKA AGENCIJA, RC SPLIT</item>
      <item>Štefan-Matijas Karabatić</item>
    </izvorni_sadrzaj>
    <derivirana_varijabla naziv="DomainObject.Predmet.SudioniciListNaziv_1">
      <item>SPALACIA društvo s ograničenom odgovornošću, turistička agencija</item>
      <item>FINANCIJSKA AGENCIJA, RC SPLIT</item>
      <item>Štefan-Matijas Karabatić</item>
    </derivirana_varijabla>
  </DomainObject.Predmet.SudioniciListNaziv>
  <DomainObject.Predmet.SudioniciListAdressOIB>
    <izvorni_sadrzaj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izvorni_sadrzaj>
    <derivirana_varijabla naziv="DomainObject.Predmet.SudioniciListAdressOIB_1">
      <item>SPALACIA društvo s ograničenom odgovornošću, turistička agencija, OIB 60997609993, Odakova 26,21000 Split</item>
      <item>FINANCIJSKA AGENCIJA, RC SPLIT, OIB 85821130368, Mažuranićevo šetalište 24 b,21000 Split</item>
      <item>Štefan-Matijas Karabatić, OIB 98850065524, Vukovarska 111,21000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60997609993</item>
      <item>, OIB 85821130368</item>
      <item>, OIB 98850065524</item>
    </izvorni_sadrzaj>
    <derivirana_varijabla naziv="DomainObject.Predmet.SudioniciListNazivOIB_1">
      <item>, OIB 60997609993</item>
      <item>, OIB 85821130368</item>
      <item>, OIB 98850065524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7C32E-0195-4352-85D2-153E72E17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4920</properties:Characters>
  <properties:Lines>96</properties:Lines>
  <properties:Paragraphs>48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2017-04-12T08:40:00Z</cp:lastPrinted>
  <dcterms:modified xmlns:xsi="http://www.w3.org/2001/XMLSchema-instance" xsi:type="dcterms:W3CDTF">2017-04-19T07:06:00Z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