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24AFE36" w:rsidRDefault="00442941" w:rsidP="00442941" w:rsidR="00442941" w:rsidRPr="00D450F2">
      <w:pPr>
        <w:spacing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D450F2">
        <w:rPr>
          <w:rFonts w:cs="Times New Roman" w:hAnsi="Times New Roman" w:ascii="Times New Roman"/>
          <w:b/>
          <w:sz w:val="24"/>
          <w:szCs w:val="24"/>
        </w:rPr>
        <w:t>Stečajni upravitelj</w:t>
      </w:r>
    </w:p>
    <w:p w14:textId="77777777" w14:paraId="02073B82" w:rsidRDefault="00442941" w:rsidP="00442941" w:rsidR="00442941" w:rsidRPr="00D450F2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D450F2">
        <w:rPr>
          <w:rFonts w:cs="Times New Roman" w:hAnsi="Times New Roman" w:ascii="Times New Roman"/>
          <w:b/>
          <w:sz w:val="24"/>
          <w:szCs w:val="24"/>
        </w:rPr>
        <w:t>Tibor Toth</w:t>
      </w:r>
    </w:p>
    <w:p w14:textId="77777777" w14:paraId="6A828E31" w:rsidRDefault="00442941" w:rsidP="00442941" w:rsidR="00442941" w:rsidRPr="00D450F2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450F2">
        <w:rPr>
          <w:rFonts w:cs="Times New Roman" w:hAnsi="Times New Roman" w:ascii="Times New Roman"/>
          <w:sz w:val="24"/>
          <w:szCs w:val="24"/>
        </w:rPr>
        <w:t>Hribarov prilaz 10</w:t>
      </w:r>
    </w:p>
    <w:p w14:textId="77777777" w14:paraId="2D95CED6" w:rsidRDefault="00442941" w:rsidP="00442941" w:rsidR="00442941" w:rsidRPr="00D450F2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450F2">
        <w:rPr>
          <w:rFonts w:cs="Times New Roman" w:hAnsi="Times New Roman" w:ascii="Times New Roman"/>
          <w:sz w:val="24"/>
          <w:szCs w:val="24"/>
        </w:rPr>
        <w:t>10 000 ZAGREB</w:t>
      </w:r>
    </w:p>
    <w:p w14:textId="77777777" w14:paraId="672CBAD6" w:rsidRDefault="00442941" w:rsidP="00442941" w:rsidR="00442941" w:rsidRPr="00D450F2">
      <w:pPr>
        <w:rPr>
          <w:rFonts w:cs="Times New Roman" w:hAnsi="Times New Roman" w:ascii="Times New Roman"/>
          <w:sz w:val="24"/>
          <w:szCs w:val="24"/>
        </w:rPr>
      </w:pPr>
    </w:p>
    <w:p w14:textId="77777777" w14:paraId="3A088E71" w:rsidRDefault="00442941" w:rsidP="00442941" w:rsidR="00442941" w:rsidRPr="00D450F2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450F2">
        <w:rPr>
          <w:rFonts w:cs="Times New Roman" w:hAnsi="Times New Roman" w:ascii="Times New Roman"/>
          <w:sz w:val="24"/>
          <w:szCs w:val="24"/>
        </w:rPr>
        <w:t>Mob: 091/525 - 9703</w:t>
      </w:r>
    </w:p>
    <w:p w14:textId="77777777" w14:paraId="754D51B3" w:rsidRDefault="00442941" w:rsidP="00442941" w:rsidR="00442941" w:rsidRPr="00D450F2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450F2">
        <w:rPr>
          <w:rFonts w:cs="Times New Roman" w:hAnsi="Times New Roman" w:ascii="Times New Roman"/>
          <w:sz w:val="24"/>
          <w:szCs w:val="24"/>
        </w:rPr>
        <w:t xml:space="preserve">e-mail: </w:t>
      </w:r>
      <w:hyperlink r:id="rId10" w:history="true">
        <w:r w:rsidRPr="00D450F2">
          <w:rPr>
            <w:rStyle w:val="Hiperveza"/>
            <w:rFonts w:cs="Times New Roman" w:hAnsi="Times New Roman" w:ascii="Times New Roman"/>
            <w:sz w:val="24"/>
            <w:szCs w:val="24"/>
          </w:rPr>
          <w:t>tibor.toth257@gmail.com</w:t>
        </w:r>
      </w:hyperlink>
    </w:p>
    <w:p w14:textId="77777777" w14:paraId="32443943" w:rsidRDefault="00442941" w:rsidP="00442941" w:rsidR="00442941" w:rsidRPr="00D450F2">
      <w:pPr>
        <w:spacing w:after="0"/>
        <w:rPr>
          <w:rFonts w:cs="Times New Roman" w:hAnsi="Times New Roman" w:ascii="Times New Roman"/>
          <w:sz w:val="24"/>
          <w:szCs w:val="24"/>
        </w:rPr>
      </w:pPr>
    </w:p>
    <w:p w14:textId="77777777" w14:paraId="7E559547" w:rsidRDefault="00442941" w:rsidP="00442941" w:rsidR="00442941" w:rsidRPr="00D450F2">
      <w:pPr>
        <w:spacing w:after="0"/>
        <w:rPr>
          <w:rFonts w:cs="Times New Roman" w:hAnsi="Times New Roman" w:ascii="Times New Roman"/>
          <w:sz w:val="24"/>
          <w:szCs w:val="24"/>
        </w:rPr>
      </w:pPr>
    </w:p>
    <w:p w14:textId="77777777" w14:paraId="344CD21C" w:rsidRDefault="00C87F1B" w:rsidP="00C87F1B" w:rsidR="00C87F1B" w:rsidRPr="00011BEA">
      <w:pPr>
        <w:keepNext/>
        <w:spacing w:lineRule="auto" w:line="276" w:after="0"/>
        <w:ind w:firstLine="720" w:left="4236"/>
        <w:jc w:val="both"/>
        <w:outlineLvl w:val="0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  <w:r w:rsidRPr="00011BEA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REPUBLIKA HRVATSKA</w:t>
      </w:r>
    </w:p>
    <w:p w14:textId="512D4834" w14:paraId="022545D5" w:rsidRDefault="00C87F1B" w:rsidP="00C87F1B" w:rsidR="00C87F1B">
      <w:pPr>
        <w:spacing w:lineRule="auto" w:line="276" w:after="0"/>
        <w:ind w:firstLine="720" w:left="4236"/>
        <w:jc w:val="both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  <w:r w:rsidRPr="00011BEA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TRGOVAČKI SUD U ZAGREBU</w:t>
      </w:r>
    </w:p>
    <w:p w14:textId="672938EB" w14:paraId="6AF49EB2" w:rsidRDefault="001020DE" w:rsidP="00C87F1B" w:rsidR="00C87F1B" w:rsidRPr="00011BEA">
      <w:pPr>
        <w:spacing w:lineRule="auto" w:line="276" w:after="0"/>
        <w:ind w:firstLine="720" w:left="4236"/>
        <w:jc w:val="both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Zagreb</w:t>
      </w:r>
      <w:r w:rsidR="00961DC5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Amruševa 2/II</w:t>
      </w:r>
    </w:p>
    <w:p w14:textId="4CB78BC2" w14:paraId="4578F3D9" w:rsidRDefault="009D1938" w:rsidP="00C87F1B" w:rsidR="00C87F1B" w:rsidRPr="00011BEA">
      <w:pPr>
        <w:spacing w:lineRule="auto" w:line="276" w:after="0"/>
        <w:ind w:left="495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Stečajna sutkinja</w:t>
      </w:r>
    </w:p>
    <w:p w14:textId="37B3FCDD" w14:paraId="5C077CBD" w:rsidRDefault="001020DE" w:rsidP="00C87F1B" w:rsidR="00C87F1B">
      <w:pPr>
        <w:spacing w:lineRule="auto" w:line="276" w:after="0"/>
        <w:ind w:left="495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Vesna</w:t>
      </w:r>
      <w:r w:rsidRPr="001020D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Sremac Šoštar</w:t>
      </w:r>
    </w:p>
    <w:p w14:textId="77777777" w14:paraId="0EF881CE" w:rsidRDefault="001020DE" w:rsidP="00C87F1B" w:rsidR="001020DE" w:rsidRPr="00011BEA">
      <w:pPr>
        <w:spacing w:lineRule="auto" w:line="276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</w:p>
    <w:p w14:textId="5A1F18CB" w14:paraId="2649526D" w:rsidRDefault="004E250E" w:rsidP="00C87F1B" w:rsidR="00C87F1B" w:rsidRPr="00011BEA">
      <w:pPr>
        <w:spacing w:lineRule="auto" w:line="276" w:after="0"/>
        <w:ind w:firstLine="720" w:left="423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Posl. br. </w:t>
      </w:r>
      <w:r w:rsidR="001020DE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St-5243/16</w:t>
      </w:r>
    </w:p>
    <w:p w14:textId="77777777" w14:paraId="65EBEB6C" w:rsidRDefault="00D450F2" w:rsidP="00A66BEE" w:rsidR="00D450F2">
      <w:pPr>
        <w:spacing w:lineRule="auto" w:line="276"/>
        <w:jc w:val="both"/>
        <w:rPr>
          <w:rFonts w:cs="Arial" w:hAnsi="Arial" w:ascii="Arial"/>
          <w:sz w:val="20"/>
          <w:szCs w:val="20"/>
        </w:rPr>
      </w:pPr>
    </w:p>
    <w:p w14:textId="77777777" w14:paraId="26B3878C" w:rsidRDefault="00DB7331" w:rsidP="00B11CC9" w:rsidR="00DB7331">
      <w:pPr>
        <w:spacing w:lineRule="auto" w:line="276"/>
        <w:rPr>
          <w:rFonts w:cs="Arial" w:hAnsi="Arial" w:ascii="Arial"/>
          <w:sz w:val="20"/>
          <w:szCs w:val="20"/>
        </w:rPr>
      </w:pPr>
    </w:p>
    <w:p w14:textId="77777777" w14:paraId="5063BC42" w:rsidRDefault="008804D1" w:rsidP="00B11CC9" w:rsidR="008804D1">
      <w:pPr>
        <w:spacing w:lineRule="auto" w:line="276"/>
        <w:rPr>
          <w:rFonts w:cs="Arial" w:hAnsi="Arial" w:ascii="Arial"/>
          <w:sz w:val="20"/>
          <w:szCs w:val="20"/>
        </w:rPr>
      </w:pPr>
    </w:p>
    <w:p w14:textId="77777777" w14:paraId="1D3A04DF" w:rsidRDefault="008804D1" w:rsidP="00B11CC9" w:rsidR="008804D1">
      <w:pPr>
        <w:spacing w:lineRule="auto" w:line="276"/>
        <w:rPr>
          <w:rFonts w:cs="Arial" w:hAnsi="Arial" w:ascii="Arial"/>
          <w:sz w:val="20"/>
          <w:szCs w:val="20"/>
        </w:rPr>
      </w:pPr>
    </w:p>
    <w:p w14:textId="77777777" w14:paraId="55D9B122" w:rsidRDefault="00616022" w:rsidP="00883815" w:rsidR="00616022">
      <w:pPr>
        <w:spacing w:lineRule="auto" w:line="276" w:after="0"/>
        <w:jc w:val="center"/>
        <w:rPr>
          <w:rFonts w:cs="Times New Roman" w:hAnsi="Times New Roman" w:ascii="Times New Roman"/>
          <w:b/>
          <w:sz w:val="24"/>
        </w:rPr>
      </w:pPr>
    </w:p>
    <w:p w14:textId="77777777" w14:paraId="1B6D4231" w:rsidRDefault="00616022" w:rsidP="00883815" w:rsidR="00616022">
      <w:pPr>
        <w:spacing w:lineRule="auto" w:line="276" w:after="0"/>
        <w:jc w:val="center"/>
        <w:rPr>
          <w:rFonts w:cs="Times New Roman" w:hAnsi="Times New Roman" w:ascii="Times New Roman"/>
          <w:b/>
          <w:sz w:val="24"/>
        </w:rPr>
      </w:pPr>
    </w:p>
    <w:p w14:textId="77777777" w14:paraId="4991074D" w:rsidRDefault="00616022" w:rsidP="00883815" w:rsidR="00616022">
      <w:pPr>
        <w:spacing w:lineRule="auto" w:line="276" w:after="0"/>
        <w:jc w:val="center"/>
        <w:rPr>
          <w:rFonts w:cs="Times New Roman" w:hAnsi="Times New Roman" w:ascii="Times New Roman"/>
          <w:b/>
          <w:sz w:val="24"/>
        </w:rPr>
      </w:pPr>
    </w:p>
    <w:p w14:textId="77777777" w14:paraId="5BD1E2F9" w:rsidRDefault="00616022" w:rsidP="00883815" w:rsidR="00616022">
      <w:pPr>
        <w:spacing w:lineRule="auto" w:line="276" w:after="0"/>
        <w:jc w:val="center"/>
        <w:rPr>
          <w:rFonts w:cs="Times New Roman" w:hAnsi="Times New Roman" w:ascii="Times New Roman"/>
          <w:b/>
          <w:sz w:val="24"/>
        </w:rPr>
      </w:pPr>
    </w:p>
    <w:p w14:textId="77777777" w14:paraId="1DFD47AC" w:rsidRDefault="00883815" w:rsidP="00883815" w:rsidR="00883815" w:rsidRPr="00883815">
      <w:pPr>
        <w:spacing w:lineRule="auto" w:line="276" w:after="0"/>
        <w:jc w:val="center"/>
        <w:rPr>
          <w:rFonts w:cs="Times New Roman" w:hAnsi="Times New Roman" w:ascii="Times New Roman"/>
          <w:b/>
          <w:sz w:val="24"/>
        </w:rPr>
      </w:pPr>
      <w:r w:rsidRPr="00883815">
        <w:rPr>
          <w:rFonts w:cs="Times New Roman" w:hAnsi="Times New Roman" w:ascii="Times New Roman"/>
          <w:b/>
          <w:sz w:val="24"/>
        </w:rPr>
        <w:t>IZVJEŠĆE</w:t>
      </w:r>
    </w:p>
    <w:p w14:textId="77777777" w14:paraId="18B34377" w:rsidRDefault="00883815" w:rsidP="00883815" w:rsidR="00883815" w:rsidRPr="00883815">
      <w:pPr>
        <w:spacing w:lineRule="auto" w:line="276" w:after="0"/>
        <w:jc w:val="center"/>
        <w:rPr>
          <w:rFonts w:cs="Times New Roman" w:hAnsi="Times New Roman" w:ascii="Times New Roman"/>
          <w:b/>
          <w:sz w:val="24"/>
        </w:rPr>
      </w:pPr>
      <w:r w:rsidRPr="00883815">
        <w:rPr>
          <w:rFonts w:cs="Times New Roman" w:hAnsi="Times New Roman" w:ascii="Times New Roman"/>
          <w:b/>
          <w:sz w:val="24"/>
        </w:rPr>
        <w:t>STEČAJNOG UPRAVITELJA O GOSPODARSKOM POLOŽAJU</w:t>
      </w:r>
    </w:p>
    <w:p w14:textId="7DAA7895" w14:paraId="302FE5A0" w:rsidRDefault="00883815" w:rsidP="00883815" w:rsidR="00883815" w:rsidRPr="00883815">
      <w:pPr>
        <w:spacing w:lineRule="auto" w:line="276" w:after="0"/>
        <w:jc w:val="center"/>
        <w:rPr>
          <w:rFonts w:cs="Times New Roman" w:hAnsi="Times New Roman" w:ascii="Times New Roman"/>
          <w:b/>
          <w:sz w:val="24"/>
        </w:rPr>
      </w:pPr>
      <w:r w:rsidRPr="00883815">
        <w:rPr>
          <w:rFonts w:cs="Times New Roman" w:hAnsi="Times New Roman" w:ascii="Times New Roman"/>
          <w:b/>
          <w:sz w:val="24"/>
        </w:rPr>
        <w:t xml:space="preserve">STEČAJNOG </w:t>
      </w:r>
      <w:r w:rsidR="00A46EEE">
        <w:rPr>
          <w:rFonts w:cs="Times New Roman" w:hAnsi="Times New Roman" w:ascii="Times New Roman"/>
          <w:b/>
          <w:sz w:val="24"/>
        </w:rPr>
        <w:t xml:space="preserve">DUŽNIKA </w:t>
      </w:r>
      <w:r w:rsidR="008D02A7">
        <w:rPr>
          <w:rFonts w:cs="Times New Roman" w:hAnsi="Times New Roman" w:ascii="Times New Roman"/>
          <w:b/>
          <w:sz w:val="24"/>
        </w:rPr>
        <w:t xml:space="preserve">AVANTURIST </w:t>
      </w:r>
      <w:r w:rsidRPr="00883815">
        <w:rPr>
          <w:rFonts w:cs="Times New Roman" w:hAnsi="Times New Roman" w:ascii="Times New Roman"/>
          <w:b/>
          <w:sz w:val="24"/>
        </w:rPr>
        <w:t>d.o.o. u stečaju</w:t>
      </w:r>
    </w:p>
    <w:p w14:textId="77777777" w14:paraId="38890A36" w:rsidRDefault="00883815" w:rsidP="00B11CC9" w:rsidR="00883815">
      <w:pPr>
        <w:spacing w:lineRule="auto" w:line="276"/>
        <w:rPr>
          <w:sz w:val="20"/>
          <w:szCs w:val="20"/>
        </w:rPr>
      </w:pPr>
    </w:p>
    <w:p w14:textId="77777777" w14:paraId="7C598059" w:rsidRDefault="008804D1" w:rsidP="00B11CC9" w:rsidR="008804D1">
      <w:pPr>
        <w:spacing w:lineRule="auto" w:line="276"/>
        <w:rPr>
          <w:sz w:val="20"/>
          <w:szCs w:val="20"/>
        </w:rPr>
      </w:pPr>
    </w:p>
    <w:p w14:textId="77777777" w14:paraId="109DC228" w:rsidRDefault="008804D1" w:rsidP="00B11CC9" w:rsidR="008804D1">
      <w:pPr>
        <w:spacing w:lineRule="auto" w:line="276"/>
        <w:rPr>
          <w:sz w:val="20"/>
          <w:szCs w:val="20"/>
        </w:rPr>
      </w:pPr>
    </w:p>
    <w:p w14:textId="77777777" w14:paraId="0F2E3AB2" w:rsidRDefault="008804D1" w:rsidP="00B11CC9" w:rsidR="008804D1">
      <w:pPr>
        <w:spacing w:lineRule="auto" w:line="276"/>
        <w:rPr>
          <w:sz w:val="20"/>
          <w:szCs w:val="20"/>
        </w:rPr>
      </w:pPr>
    </w:p>
    <w:p w14:textId="77777777" w14:paraId="7B8E810C" w:rsidRDefault="008804D1" w:rsidP="00B11CC9" w:rsidR="008804D1">
      <w:pPr>
        <w:spacing w:lineRule="auto" w:line="276"/>
        <w:rPr>
          <w:sz w:val="20"/>
          <w:szCs w:val="20"/>
        </w:rPr>
      </w:pPr>
    </w:p>
    <w:p w14:textId="77777777" w14:paraId="24F9A704" w:rsidRDefault="008804D1" w:rsidP="00B11CC9" w:rsidR="008804D1">
      <w:pPr>
        <w:spacing w:lineRule="auto" w:line="276"/>
        <w:rPr>
          <w:sz w:val="20"/>
          <w:szCs w:val="20"/>
        </w:rPr>
      </w:pPr>
    </w:p>
    <w:p w14:textId="77777777" w14:paraId="18890F76" w:rsidRDefault="008804D1" w:rsidP="00B11CC9" w:rsidR="008804D1">
      <w:pPr>
        <w:spacing w:lineRule="auto" w:line="276"/>
        <w:rPr>
          <w:sz w:val="20"/>
          <w:szCs w:val="20"/>
        </w:rPr>
      </w:pPr>
    </w:p>
    <w:p w14:textId="77777777" w14:paraId="5D22CE86" w:rsidRDefault="008804D1" w:rsidP="00B11CC9" w:rsidR="008804D1">
      <w:pPr>
        <w:spacing w:lineRule="auto" w:line="276"/>
        <w:rPr>
          <w:sz w:val="20"/>
          <w:szCs w:val="20"/>
        </w:rPr>
      </w:pPr>
    </w:p>
    <w:p w14:textId="77777777" w14:paraId="1B59CE69" w:rsidRDefault="008804D1" w:rsidP="00B11CC9" w:rsidR="008804D1">
      <w:pPr>
        <w:spacing w:lineRule="auto" w:line="276"/>
        <w:rPr>
          <w:sz w:val="20"/>
          <w:szCs w:val="20"/>
        </w:rPr>
      </w:pPr>
    </w:p>
    <w:p w14:textId="77777777" w14:paraId="5F5062EA" w:rsidRDefault="008804D1" w:rsidP="00B11CC9" w:rsidR="008804D1">
      <w:pPr>
        <w:spacing w:lineRule="auto" w:line="276"/>
        <w:rPr>
          <w:sz w:val="20"/>
          <w:szCs w:val="20"/>
        </w:rPr>
      </w:pPr>
    </w:p>
    <w:p w14:textId="668E447A" w14:paraId="29EFA3DE" w:rsidRDefault="009B2C93" w:rsidP="00CC68B2" w:rsidR="00CC68B2">
      <w:pPr>
        <w:spacing w:lineRule="auto" w:line="276"/>
        <w:jc w:val="center"/>
        <w:rPr>
          <w:rFonts w:cs="Times New Roman" w:hAnsi="Times New Roman" w:ascii="Times New Roman"/>
          <w:sz w:val="24"/>
          <w:szCs w:val="20"/>
        </w:rPr>
      </w:pPr>
      <w:r>
        <w:rPr>
          <w:rFonts w:cs="Times New Roman" w:hAnsi="Times New Roman" w:ascii="Times New Roman"/>
          <w:sz w:val="24"/>
          <w:szCs w:val="20"/>
        </w:rPr>
        <w:t xml:space="preserve">U Zagrebu, </w:t>
      </w:r>
      <w:r w:rsidR="001820D1">
        <w:rPr>
          <w:rFonts w:cs="Times New Roman" w:hAnsi="Times New Roman" w:ascii="Times New Roman"/>
          <w:sz w:val="24"/>
          <w:szCs w:val="20"/>
        </w:rPr>
        <w:t>22</w:t>
      </w:r>
      <w:r w:rsidR="00A86A94">
        <w:rPr>
          <w:rFonts w:cs="Times New Roman" w:hAnsi="Times New Roman" w:ascii="Times New Roman"/>
          <w:sz w:val="24"/>
          <w:szCs w:val="20"/>
        </w:rPr>
        <w:t>.01.2019</w:t>
      </w:r>
      <w:r w:rsidR="00CC68B2" w:rsidRPr="00ED5D8E">
        <w:rPr>
          <w:rFonts w:cs="Times New Roman" w:hAnsi="Times New Roman" w:ascii="Times New Roman"/>
          <w:sz w:val="24"/>
          <w:szCs w:val="20"/>
        </w:rPr>
        <w:t>.</w:t>
      </w:r>
    </w:p>
    <w:p w14:textId="7B1595ED" w14:paraId="696E54F6" w:rsidRDefault="00BD2899" w:rsidP="00851330" w:rsidR="00BD2899" w:rsidRPr="00BD2899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 w:rsidRPr="00BD2899">
        <w:rPr>
          <w:rFonts w:cs="Times New Roman" w:hAnsi="Times New Roman" w:ascii="Times New Roman"/>
          <w:sz w:val="24"/>
        </w:rPr>
        <w:lastRenderedPageBreak/>
        <w:t>Sukladno odredbi članka 227. Stečajnog zakona (u daljnjem tekstu: SZ), a temeljem Rje</w:t>
      </w:r>
      <w:r w:rsidR="00EB58F4">
        <w:rPr>
          <w:rFonts w:cs="Times New Roman" w:hAnsi="Times New Roman" w:ascii="Times New Roman"/>
          <w:sz w:val="24"/>
        </w:rPr>
        <w:t>šenja Trgovačkog suda u Zagrebu</w:t>
      </w:r>
      <w:r w:rsidR="005176E2">
        <w:rPr>
          <w:rFonts w:cs="Times New Roman" w:hAnsi="Times New Roman" w:ascii="Times New Roman"/>
          <w:sz w:val="24"/>
        </w:rPr>
        <w:t>,</w:t>
      </w:r>
      <w:r w:rsidR="00B275DB">
        <w:rPr>
          <w:rFonts w:cs="Times New Roman" w:hAnsi="Times New Roman" w:ascii="Times New Roman"/>
          <w:sz w:val="24"/>
        </w:rPr>
        <w:t xml:space="preserve"> posl.br. </w:t>
      </w:r>
      <w:r w:rsidRPr="00BD2899">
        <w:rPr>
          <w:rFonts w:cs="Times New Roman" w:hAnsi="Times New Roman" w:ascii="Times New Roman"/>
          <w:sz w:val="24"/>
        </w:rPr>
        <w:t>St-</w:t>
      </w:r>
      <w:r w:rsidR="004F67BA">
        <w:rPr>
          <w:rFonts w:cs="Times New Roman" w:hAnsi="Times New Roman" w:ascii="Times New Roman"/>
          <w:sz w:val="24"/>
        </w:rPr>
        <w:t>5243/16</w:t>
      </w:r>
      <w:r w:rsidRPr="00BD2899">
        <w:rPr>
          <w:rFonts w:cs="Times New Roman" w:hAnsi="Times New Roman" w:ascii="Times New Roman"/>
          <w:sz w:val="24"/>
        </w:rPr>
        <w:t xml:space="preserve"> od </w:t>
      </w:r>
      <w:r w:rsidR="004F67BA">
        <w:rPr>
          <w:rFonts w:cs="Times New Roman" w:hAnsi="Times New Roman" w:ascii="Times New Roman"/>
          <w:sz w:val="24"/>
        </w:rPr>
        <w:t>23.08</w:t>
      </w:r>
      <w:r w:rsidR="00B275DB">
        <w:rPr>
          <w:rFonts w:cs="Times New Roman" w:hAnsi="Times New Roman" w:ascii="Times New Roman"/>
          <w:sz w:val="24"/>
        </w:rPr>
        <w:t>.2018</w:t>
      </w:r>
      <w:r w:rsidRPr="00BD2899">
        <w:rPr>
          <w:rFonts w:cs="Times New Roman" w:hAnsi="Times New Roman" w:ascii="Times New Roman"/>
          <w:sz w:val="24"/>
        </w:rPr>
        <w:t xml:space="preserve">. godine, podnosim izvješće o gospodarskom položaju stečajnog dužnika </w:t>
      </w:r>
      <w:r w:rsidR="005A2594">
        <w:rPr>
          <w:rFonts w:cs="Times New Roman" w:hAnsi="Times New Roman" w:ascii="Times New Roman"/>
          <w:sz w:val="24"/>
        </w:rPr>
        <w:t xml:space="preserve">AVANTURIST </w:t>
      </w:r>
      <w:r w:rsidRPr="00BD2899">
        <w:rPr>
          <w:rFonts w:cs="Times New Roman" w:hAnsi="Times New Roman" w:ascii="Times New Roman"/>
          <w:sz w:val="24"/>
        </w:rPr>
        <w:t>d.o.o. u stečaju kako slijedi:</w:t>
      </w:r>
    </w:p>
    <w:p w14:textId="77777777" w14:paraId="48BE4EFD" w:rsidRDefault="00B05473" w:rsidP="00B05473" w:rsidR="00B05473">
      <w:pPr>
        <w:spacing w:lineRule="auto" w:line="276"/>
        <w:jc w:val="both"/>
        <w:rPr>
          <w:b/>
          <w:u w:val="single"/>
        </w:rPr>
      </w:pPr>
    </w:p>
    <w:p w14:textId="24637BF9" w14:paraId="530F5D9F" w:rsidRDefault="00B05473" w:rsidP="00B05473" w:rsidR="00B05473">
      <w:pPr>
        <w:spacing w:lineRule="auto" w:line="276"/>
        <w:jc w:val="both"/>
        <w:rPr>
          <w:rFonts w:cs="Times New Roman" w:hAnsi="Times New Roman" w:ascii="Times New Roman"/>
          <w:b/>
          <w:sz w:val="24"/>
          <w:u w:val="single"/>
        </w:rPr>
      </w:pPr>
      <w:r w:rsidRPr="00B05473">
        <w:rPr>
          <w:rFonts w:cs="Times New Roman" w:hAnsi="Times New Roman" w:ascii="Times New Roman"/>
          <w:b/>
          <w:sz w:val="24"/>
          <w:u w:val="single"/>
        </w:rPr>
        <w:t>1. UVODNE NAPOMENE</w:t>
      </w:r>
    </w:p>
    <w:p w14:textId="77777777" w14:paraId="1797CB23" w:rsidRDefault="007329E9" w:rsidP="00B05473" w:rsidR="007329E9" w:rsidRPr="007329E9">
      <w:pPr>
        <w:spacing w:lineRule="auto" w:line="276"/>
        <w:jc w:val="both"/>
        <w:rPr>
          <w:rFonts w:cs="Times New Roman" w:hAnsi="Times New Roman" w:ascii="Times New Roman"/>
          <w:b/>
          <w:sz w:val="24"/>
          <w:u w:val="single"/>
        </w:rPr>
      </w:pPr>
    </w:p>
    <w:p w14:textId="5831B6A3" w14:paraId="457319A2" w:rsidRDefault="007329E9" w:rsidP="007329E9" w:rsidR="007329E9" w:rsidRPr="007329E9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Financijska agencija </w:t>
      </w:r>
      <w:r w:rsidRPr="007329E9">
        <w:rPr>
          <w:rFonts w:cs="Times New Roman" w:hAnsi="Times New Roman" w:ascii="Times New Roman"/>
          <w:sz w:val="24"/>
        </w:rPr>
        <w:t>podnijela je prijedlog za otvaranje stečajnog postupka nad dužnikom AVANTURIST d.o.o., Zagreb, Nečujamska 11, OIB: 47587290634, temeljem čl. 444. st. 1. Stečajnog zakona (NN 71/15, u daljnjem tekstu SZ-a), u kojem se navodi da stečajni dužnik u očevidniku redoslijeda osnova za plaćanje ima evidentirane neizvršene osnove za plaćanje u neprekinutom razdoblju od 261 dana u iznosu od 11.387,42 kn, na dan 01. rujna 2015. godine.</w:t>
      </w:r>
    </w:p>
    <w:p w14:textId="356D2CA8" w14:paraId="6BAB2966" w:rsidRDefault="007329E9" w:rsidP="007329E9" w:rsidR="007329E9" w:rsidRPr="007329E9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 w:rsidRPr="007329E9">
        <w:rPr>
          <w:rFonts w:cs="Times New Roman" w:hAnsi="Times New Roman" w:ascii="Times New Roman"/>
          <w:sz w:val="24"/>
        </w:rPr>
        <w:t>Rješenjem ovog suda, broj gornji od 27. lipnja 2017. g. pokrenut je postupak radi utvrđivanja pretpostavki za otvaranje stečajnog postupka nad dužnikom (prethodni postupak) i određeno je ročište radi izjašnjenja o prijedlogu za otvaranje stečajnog postupka dana 17. srpnja 2017. godine.</w:t>
      </w:r>
    </w:p>
    <w:p w14:textId="282C03C0" w14:paraId="5D0B2709" w:rsidRDefault="007329E9" w:rsidP="007329E9" w:rsidR="007329E9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 w:rsidRPr="007329E9">
        <w:rPr>
          <w:rFonts w:cs="Times New Roman" w:hAnsi="Times New Roman" w:ascii="Times New Roman"/>
          <w:sz w:val="24"/>
        </w:rPr>
        <w:t xml:space="preserve">Prema potvrdi FINE od 10. svibnja 2018.g. godine žiro račun dužnika blokiran je neprekidno 1241 dana, na dan 08. svibnja 2018., a nepodmirene obveze iznose 5.154,69 kn. </w:t>
      </w:r>
    </w:p>
    <w:p w14:textId="3493C1CF" w14:paraId="3B989A7E" w:rsidRDefault="007329E9" w:rsidP="007329E9" w:rsidR="007329E9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Vjerovnik Republika Hrvatska, Ministarstvo financija, Porezna </w:t>
      </w:r>
      <w:r w:rsidR="0067201C">
        <w:rPr>
          <w:rFonts w:cs="Times New Roman" w:hAnsi="Times New Roman" w:ascii="Times New Roman"/>
          <w:sz w:val="24"/>
        </w:rPr>
        <w:t>uprava, obav</w:t>
      </w:r>
      <w:r>
        <w:rPr>
          <w:rFonts w:cs="Times New Roman" w:hAnsi="Times New Roman" w:ascii="Times New Roman"/>
          <w:sz w:val="24"/>
        </w:rPr>
        <w:t>ij</w:t>
      </w:r>
      <w:r w:rsidR="0067201C">
        <w:rPr>
          <w:rFonts w:cs="Times New Roman" w:hAnsi="Times New Roman" w:ascii="Times New Roman"/>
          <w:sz w:val="24"/>
        </w:rPr>
        <w:t>esti</w:t>
      </w:r>
      <w:r>
        <w:rPr>
          <w:rFonts w:cs="Times New Roman" w:hAnsi="Times New Roman" w:ascii="Times New Roman"/>
          <w:sz w:val="24"/>
        </w:rPr>
        <w:t>o je sud o postojanju imovine- BRODICA</w:t>
      </w:r>
      <w:r w:rsidRPr="007329E9">
        <w:rPr>
          <w:rFonts w:cs="Times New Roman" w:hAnsi="Times New Roman" w:ascii="Times New Roman"/>
          <w:sz w:val="24"/>
        </w:rPr>
        <w:t>, duljine 5,80 m, godina proizvodnje 1986., upisana u luci LI Biograd na moru, oznake 1235 BG</w:t>
      </w:r>
    </w:p>
    <w:p w14:textId="1B13AE1C" w14:paraId="3B4E11E5" w:rsidRDefault="007329E9" w:rsidP="007329E9" w:rsidR="00425B84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Rješenjem ovoga suda od 23. kolovoza</w:t>
      </w:r>
      <w:r w:rsidR="004E4F94">
        <w:rPr>
          <w:rFonts w:cs="Times New Roman" w:hAnsi="Times New Roman" w:ascii="Times New Roman"/>
          <w:sz w:val="24"/>
        </w:rPr>
        <w:t xml:space="preserve"> 2018</w:t>
      </w:r>
      <w:r w:rsidR="004E4F94" w:rsidRPr="004E4F94">
        <w:rPr>
          <w:rFonts w:cs="Times New Roman" w:hAnsi="Times New Roman" w:ascii="Times New Roman"/>
          <w:sz w:val="24"/>
        </w:rPr>
        <w:t xml:space="preserve">. </w:t>
      </w:r>
      <w:r w:rsidR="004E4F94">
        <w:rPr>
          <w:rFonts w:cs="Times New Roman" w:hAnsi="Times New Roman" w:ascii="Times New Roman"/>
          <w:sz w:val="24"/>
        </w:rPr>
        <w:t xml:space="preserve">otvoren je stečajni postupak te </w:t>
      </w:r>
      <w:r w:rsidR="00EC2244">
        <w:rPr>
          <w:rFonts w:cs="Times New Roman" w:hAnsi="Times New Roman" w:ascii="Times New Roman"/>
          <w:sz w:val="24"/>
        </w:rPr>
        <w:t>sam imenovan stečajnim upraviteljem navedenom dužniku.</w:t>
      </w:r>
    </w:p>
    <w:p w14:textId="77777777" w14:paraId="0B87FB0B" w:rsidRDefault="007329E9" w:rsidP="00E43D3A" w:rsidR="007329E9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14:textId="37DF45DD" w14:paraId="057AB775" w:rsidRDefault="00E43D3A" w:rsidP="00E43D3A" w:rsidR="00E43D3A" w:rsidRPr="00425B84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 w:rsidRPr="00E43D3A">
        <w:rPr>
          <w:rFonts w:cs="Times New Roman" w:hAnsi="Times New Roman" w:ascii="Times New Roman"/>
          <w:b/>
          <w:sz w:val="24"/>
          <w:szCs w:val="24"/>
          <w:u w:val="single"/>
        </w:rPr>
        <w:t>2. OSNOVNI PODACI O STEČAJNOM DUŽNIKU</w:t>
      </w:r>
    </w:p>
    <w:p w14:textId="77777777" w14:paraId="4FDCB362" w:rsidRDefault="00E43D3A" w:rsidP="00E43D3A" w:rsidR="00E43D3A" w:rsidRPr="00E43D3A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</w:p>
    <w:p w14:textId="582685A9" w14:paraId="60DA9310" w:rsidRDefault="00221F1F" w:rsidP="00E43D3A" w:rsidR="00E43D3A" w:rsidRPr="00E43D3A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>STANJE UPISA U SUDSKOM REGISTRU</w:t>
      </w:r>
      <w:r w:rsidR="00AA0DBA">
        <w:rPr>
          <w:rFonts w:cs="Times New Roman" w:hAnsi="Times New Roman" w:ascii="Times New Roman"/>
          <w:b/>
          <w:bCs/>
        </w:rPr>
        <w:t xml:space="preserve"> </w:t>
      </w:r>
    </w:p>
    <w:p w14:textId="77777777" w14:paraId="3C48AC32" w:rsidRDefault="00BD2899" w:rsidP="00BD2899" w:rsidR="00BD2899">
      <w:pPr>
        <w:spacing w:lineRule="auto" w:line="276"/>
        <w:jc w:val="both"/>
        <w:rPr>
          <w:rFonts w:cs="Times New Roman" w:hAnsi="Times New Roman" w:ascii="Times New Roman"/>
          <w:sz w:val="24"/>
          <w:szCs w:val="20"/>
        </w:rPr>
      </w:pPr>
    </w:p>
    <w:p w14:textId="62DC2A02" w14:paraId="4B02DCC5" w:rsidRDefault="00940C8B" w:rsidP="00691430" w:rsidR="00940C8B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>Uvido</w:t>
      </w:r>
      <w:r>
        <w:rPr>
          <w:rFonts w:cs="Times New Roman" w:hAnsi="Times New Roman" w:ascii="Times New Roman"/>
        </w:rPr>
        <w:t>m u izvadak iz sudskog registra</w:t>
      </w:r>
      <w:r w:rsidRPr="006239E1">
        <w:rPr>
          <w:rFonts w:cs="Times New Roman" w:hAnsi="Times New Roman" w:ascii="Times New Roman"/>
        </w:rPr>
        <w:t xml:space="preserve"> utvrdio sam da je trgovačko društvo </w:t>
      </w:r>
      <w:r w:rsidR="0067201C">
        <w:rPr>
          <w:rFonts w:cs="Times New Roman" w:hAnsi="Times New Roman" w:ascii="Times New Roman"/>
          <w:b/>
        </w:rPr>
        <w:t xml:space="preserve">AVANTURIST </w:t>
      </w:r>
      <w:r w:rsidRPr="006239E1">
        <w:rPr>
          <w:rFonts w:cs="Times New Roman" w:hAnsi="Times New Roman" w:ascii="Times New Roman"/>
          <w:b/>
        </w:rPr>
        <w:t>d.o.o. u stečaju</w:t>
      </w:r>
      <w:r w:rsidRPr="006239E1">
        <w:rPr>
          <w:rFonts w:cs="Times New Roman" w:hAnsi="Times New Roman" w:ascii="Times New Roman"/>
        </w:rPr>
        <w:t xml:space="preserve">, </w:t>
      </w:r>
      <w:r w:rsidR="00262726">
        <w:rPr>
          <w:rFonts w:cs="Times New Roman" w:hAnsi="Times New Roman" w:ascii="Times New Roman"/>
        </w:rPr>
        <w:t>Zagreb</w:t>
      </w:r>
      <w:r w:rsidRPr="006239E1">
        <w:rPr>
          <w:rFonts w:cs="Times New Roman" w:hAnsi="Times New Roman" w:ascii="Times New Roman"/>
        </w:rPr>
        <w:t xml:space="preserve">, </w:t>
      </w:r>
      <w:r w:rsidR="0067201C">
        <w:rPr>
          <w:rFonts w:cs="Times New Roman" w:hAnsi="Times New Roman" w:ascii="Times New Roman"/>
        </w:rPr>
        <w:t>Nečujamska 11</w:t>
      </w:r>
      <w:r w:rsidRPr="006239E1">
        <w:rPr>
          <w:rFonts w:cs="Times New Roman" w:hAnsi="Times New Roman" w:ascii="Times New Roman"/>
        </w:rPr>
        <w:t xml:space="preserve">, OIB: </w:t>
      </w:r>
      <w:r w:rsidR="0067201C" w:rsidRPr="007329E9">
        <w:rPr>
          <w:rFonts w:cs="Times New Roman" w:hAnsi="Times New Roman" w:ascii="Times New Roman"/>
        </w:rPr>
        <w:t>47587290634</w:t>
      </w:r>
      <w:r w:rsidR="002D4054">
        <w:rPr>
          <w:rFonts w:cs="Times New Roman" w:hAnsi="Times New Roman" w:ascii="Times New Roman"/>
        </w:rPr>
        <w:t>,</w:t>
      </w:r>
      <w:r w:rsidR="00C523FC">
        <w:rPr>
          <w:rFonts w:cs="Times New Roman" w:hAnsi="Times New Roman" w:ascii="Times New Roman"/>
        </w:rPr>
        <w:t xml:space="preserve"> </w:t>
      </w:r>
      <w:r w:rsidRPr="006239E1">
        <w:rPr>
          <w:rFonts w:cs="Times New Roman" w:hAnsi="Times New Roman" w:ascii="Times New Roman"/>
        </w:rPr>
        <w:t xml:space="preserve">upisano u Sudskom registru kod Trgovačkog suda u Zagrebu pod MBS: </w:t>
      </w:r>
      <w:r w:rsidR="0067201C" w:rsidRPr="0067201C">
        <w:rPr>
          <w:rFonts w:cs="Times New Roman" w:hAnsi="Times New Roman" w:ascii="Times New Roman"/>
        </w:rPr>
        <w:t>080304501</w:t>
      </w:r>
      <w:r w:rsidRPr="006239E1">
        <w:rPr>
          <w:rFonts w:cs="Times New Roman" w:hAnsi="Times New Roman" w:ascii="Times New Roman"/>
        </w:rPr>
        <w:t>.</w:t>
      </w:r>
    </w:p>
    <w:p w14:textId="77777777" w14:paraId="47DC4CE7" w:rsidRDefault="00E43D3A" w:rsidP="00BD2899" w:rsidR="00E43D3A">
      <w:pPr>
        <w:spacing w:lineRule="auto" w:line="276"/>
        <w:jc w:val="both"/>
        <w:rPr>
          <w:rFonts w:cs="Times New Roman" w:hAnsi="Times New Roman" w:ascii="Times New Roman"/>
          <w:sz w:val="24"/>
          <w:szCs w:val="20"/>
        </w:rPr>
      </w:pPr>
    </w:p>
    <w:p w14:textId="719010E5" w14:paraId="697F23DD" w:rsidRDefault="00200A27" w:rsidP="00626B97" w:rsidR="00200A27" w:rsidRPr="00626B97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 xml:space="preserve">Društvo je osnovano temeljem </w:t>
      </w:r>
      <w:r w:rsidR="004F0A3B" w:rsidRPr="004F0A3B">
        <w:rPr>
          <w:rFonts w:cs="Times New Roman" w:hAnsi="Times New Roman" w:ascii="Times New Roman"/>
        </w:rPr>
        <w:t>Akt</w:t>
      </w:r>
      <w:r w:rsidR="004F0A3B">
        <w:rPr>
          <w:rFonts w:cs="Times New Roman" w:hAnsi="Times New Roman" w:ascii="Times New Roman"/>
        </w:rPr>
        <w:t>a</w:t>
      </w:r>
      <w:r w:rsidR="004F0A3B" w:rsidRPr="004F0A3B">
        <w:rPr>
          <w:rFonts w:cs="Times New Roman" w:hAnsi="Times New Roman" w:ascii="Times New Roman"/>
        </w:rPr>
        <w:t xml:space="preserve"> o osnivanju od 29. kolovoza 1994. godine usklađen sa ZTD dana 27. prosinca 1995. godine i sastavljen u novom obliku kao Izjava.</w:t>
      </w:r>
    </w:p>
    <w:p w14:textId="77777777" w14:paraId="4D8FCF58" w:rsidRDefault="00953972" w:rsidP="00200A27" w:rsidR="00953972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14:textId="6A7C05B4" w14:paraId="0EF56580" w:rsidRDefault="00953972" w:rsidP="008B5C50" w:rsidR="007329E9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 xml:space="preserve">Temeljni kapital društva iznosi </w:t>
      </w:r>
      <w:r w:rsidR="004F0A3B">
        <w:rPr>
          <w:rFonts w:cs="Times New Roman" w:hAnsi="Times New Roman" w:ascii="Times New Roman"/>
        </w:rPr>
        <w:t>20.000</w:t>
      </w:r>
      <w:r w:rsidR="005426B1">
        <w:rPr>
          <w:rFonts w:cs="Times New Roman" w:hAnsi="Times New Roman" w:ascii="Times New Roman"/>
        </w:rPr>
        <w:t>,</w:t>
      </w:r>
      <w:r w:rsidRPr="006239E1">
        <w:rPr>
          <w:rFonts w:cs="Times New Roman" w:hAnsi="Times New Roman" w:ascii="Times New Roman"/>
        </w:rPr>
        <w:t>00 kuna.</w:t>
      </w:r>
    </w:p>
    <w:p w14:textId="240C8274" w14:paraId="7FDA7A6A" w:rsidRDefault="005C3D11" w:rsidP="008B5C50" w:rsidR="008B5C50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lastRenderedPageBreak/>
        <w:t>Predmet poslovanja društva čin</w:t>
      </w:r>
      <w:r w:rsidR="00BC3ACF">
        <w:rPr>
          <w:rFonts w:cs="Times New Roman" w:hAnsi="Times New Roman" w:ascii="Times New Roman"/>
        </w:rPr>
        <w:t>e</w:t>
      </w:r>
      <w:r w:rsidRPr="006239E1">
        <w:rPr>
          <w:rFonts w:cs="Times New Roman" w:hAnsi="Times New Roman" w:ascii="Times New Roman"/>
        </w:rPr>
        <w:t xml:space="preserve"> slijedeće djelatnosti:</w:t>
      </w:r>
    </w:p>
    <w:p w14:textId="77777777" w14:paraId="359D528A" w:rsidRDefault="008B5C50" w:rsidP="008B5C50" w:rsidR="008B5C50" w:rsidRPr="008B5C50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14:textId="77777777" w14:paraId="70C39862" w:rsidRDefault="002D2611" w:rsidP="002D2611" w:rsidR="002D2611" w:rsidRPr="002D2611">
      <w:pPr>
        <w:pStyle w:val="Uvuenotijeloteksta"/>
        <w:spacing w:lineRule="auto" w:line="276"/>
        <w:rPr>
          <w:rFonts w:cs="Times New Roman" w:hAnsi="Times New Roman" w:ascii="Times New Roman"/>
        </w:rPr>
      </w:pPr>
    </w:p>
    <w:p w14:textId="77777777" w14:paraId="1AB9EAE1" w:rsidRDefault="002D2611" w:rsidP="002D2611" w:rsidR="002D2611" w:rsidRPr="002D2611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2D2611">
        <w:rPr>
          <w:rFonts w:cs="Times New Roman" w:hAnsi="Times New Roman" w:ascii="Times New Roman"/>
        </w:rPr>
        <w:t>*</w:t>
      </w:r>
      <w:r w:rsidRPr="002D2611">
        <w:rPr>
          <w:rFonts w:cs="Times New Roman" w:hAnsi="Times New Roman" w:ascii="Times New Roman"/>
        </w:rPr>
        <w:tab/>
        <w:t>Kupnja i prodaja robe</w:t>
      </w:r>
    </w:p>
    <w:p w14:textId="77777777" w14:paraId="69747634" w:rsidRDefault="002D2611" w:rsidP="002D2611" w:rsidR="002D2611" w:rsidRPr="002D2611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2D2611">
        <w:rPr>
          <w:rFonts w:cs="Times New Roman" w:hAnsi="Times New Roman" w:ascii="Times New Roman"/>
        </w:rPr>
        <w:t>*</w:t>
      </w:r>
      <w:r w:rsidRPr="002D2611">
        <w:rPr>
          <w:rFonts w:cs="Times New Roman" w:hAnsi="Times New Roman" w:ascii="Times New Roman"/>
        </w:rPr>
        <w:tab/>
        <w:t>Obavljanje trgovačkog posredovanja na domaćem i inozemnom tržištu</w:t>
      </w:r>
    </w:p>
    <w:p w14:textId="77777777" w14:paraId="33E79922" w:rsidRDefault="002D2611" w:rsidP="002D2611" w:rsidR="002D2611" w:rsidRPr="002D2611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2D2611">
        <w:rPr>
          <w:rFonts w:cs="Times New Roman" w:hAnsi="Times New Roman" w:ascii="Times New Roman"/>
        </w:rPr>
        <w:t>*</w:t>
      </w:r>
      <w:r w:rsidRPr="002D2611">
        <w:rPr>
          <w:rFonts w:cs="Times New Roman" w:hAnsi="Times New Roman" w:ascii="Times New Roman"/>
        </w:rPr>
        <w:tab/>
        <w:t>Zastupanje inozemnih tvrtki</w:t>
      </w:r>
    </w:p>
    <w:p w14:textId="77777777" w14:paraId="56EA8AF0" w:rsidRDefault="002D2611" w:rsidP="002D2611" w:rsidR="002D2611" w:rsidRPr="002D2611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2D2611">
        <w:rPr>
          <w:rFonts w:cs="Times New Roman" w:hAnsi="Times New Roman" w:ascii="Times New Roman"/>
        </w:rPr>
        <w:t>*</w:t>
      </w:r>
      <w:r w:rsidRPr="002D2611">
        <w:rPr>
          <w:rFonts w:cs="Times New Roman" w:hAnsi="Times New Roman" w:ascii="Times New Roman"/>
        </w:rPr>
        <w:tab/>
        <w:t>Djelatnost turističke agencije</w:t>
      </w:r>
    </w:p>
    <w:p w14:textId="77777777" w14:paraId="7EE0EE01" w:rsidRDefault="002D2611" w:rsidP="002D2611" w:rsidR="002D2611" w:rsidRPr="002D2611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2D2611">
        <w:rPr>
          <w:rFonts w:cs="Times New Roman" w:hAnsi="Times New Roman" w:ascii="Times New Roman"/>
        </w:rPr>
        <w:t>*</w:t>
      </w:r>
      <w:r w:rsidRPr="002D2611">
        <w:rPr>
          <w:rFonts w:cs="Times New Roman" w:hAnsi="Times New Roman" w:ascii="Times New Roman"/>
        </w:rPr>
        <w:tab/>
        <w:t>Turističke usluge u nautičkom turizmu</w:t>
      </w:r>
    </w:p>
    <w:p w14:textId="77777777" w14:paraId="16178DE2" w:rsidRDefault="002D2611" w:rsidP="002D2611" w:rsidR="002D2611" w:rsidRPr="002D2611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2D2611">
        <w:rPr>
          <w:rFonts w:cs="Times New Roman" w:hAnsi="Times New Roman" w:ascii="Times New Roman"/>
        </w:rPr>
        <w:t>*</w:t>
      </w:r>
      <w:r w:rsidRPr="002D2611">
        <w:rPr>
          <w:rFonts w:cs="Times New Roman" w:hAnsi="Times New Roman" w:ascii="Times New Roman"/>
        </w:rPr>
        <w:tab/>
        <w:t>Turističke usluge u ostalim oblicima turističke ponude</w:t>
      </w:r>
    </w:p>
    <w:p w14:textId="77777777" w14:paraId="20AAD1C6" w:rsidRDefault="002D2611" w:rsidP="002D2611" w:rsidR="002D2611" w:rsidRPr="002D2611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2D2611">
        <w:rPr>
          <w:rFonts w:cs="Times New Roman" w:hAnsi="Times New Roman" w:ascii="Times New Roman"/>
        </w:rPr>
        <w:t>*</w:t>
      </w:r>
      <w:r w:rsidRPr="002D2611">
        <w:rPr>
          <w:rFonts w:cs="Times New Roman" w:hAnsi="Times New Roman" w:ascii="Times New Roman"/>
        </w:rPr>
        <w:tab/>
        <w:t>Ostale turističke usluge</w:t>
      </w:r>
    </w:p>
    <w:p w14:textId="77777777" w14:paraId="543E5505" w:rsidRDefault="002D2611" w:rsidP="002D2611" w:rsidR="002D2611" w:rsidRPr="002D2611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2D2611">
        <w:rPr>
          <w:rFonts w:cs="Times New Roman" w:hAnsi="Times New Roman" w:ascii="Times New Roman"/>
        </w:rPr>
        <w:t>*</w:t>
      </w:r>
      <w:r w:rsidRPr="002D2611">
        <w:rPr>
          <w:rFonts w:cs="Times New Roman" w:hAnsi="Times New Roman" w:ascii="Times New Roman"/>
        </w:rPr>
        <w:tab/>
        <w:t>Turističke usluge koje uključuju športsko-rekreativne ili pustolovne aktivnosti</w:t>
      </w:r>
    </w:p>
    <w:p w14:textId="77777777" w14:paraId="76509494" w:rsidRDefault="002D2611" w:rsidP="002D2611" w:rsidR="002D2611" w:rsidRPr="002D2611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2D2611">
        <w:rPr>
          <w:rFonts w:cs="Times New Roman" w:hAnsi="Times New Roman" w:ascii="Times New Roman"/>
        </w:rPr>
        <w:t>*</w:t>
      </w:r>
      <w:r w:rsidRPr="002D2611">
        <w:rPr>
          <w:rFonts w:cs="Times New Roman" w:hAnsi="Times New Roman" w:ascii="Times New Roman"/>
        </w:rPr>
        <w:tab/>
        <w:t>Priipremanje hrane i pružanje usluga prehrane</w:t>
      </w:r>
    </w:p>
    <w:p w14:textId="77777777" w14:paraId="0C60E3F6" w:rsidRDefault="002D2611" w:rsidP="002D2611" w:rsidR="002D2611" w:rsidRPr="002D2611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2D2611">
        <w:rPr>
          <w:rFonts w:cs="Times New Roman" w:hAnsi="Times New Roman" w:ascii="Times New Roman"/>
        </w:rPr>
        <w:t>*</w:t>
      </w:r>
      <w:r w:rsidRPr="002D2611">
        <w:rPr>
          <w:rFonts w:cs="Times New Roman" w:hAnsi="Times New Roman" w:ascii="Times New Roman"/>
        </w:rPr>
        <w:tab/>
        <w:t>Pripremanje i usluživanje pića i napitaka</w:t>
      </w:r>
    </w:p>
    <w:p w14:textId="77777777" w14:paraId="7C1600F2" w:rsidRDefault="002D2611" w:rsidP="002D2611" w:rsidR="002D2611" w:rsidRPr="002D2611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2D2611">
        <w:rPr>
          <w:rFonts w:cs="Times New Roman" w:hAnsi="Times New Roman" w:ascii="Times New Roman"/>
        </w:rPr>
        <w:t>*</w:t>
      </w:r>
      <w:r w:rsidRPr="002D2611">
        <w:rPr>
          <w:rFonts w:cs="Times New Roman" w:hAnsi="Times New Roman" w:ascii="Times New Roman"/>
        </w:rPr>
        <w:tab/>
        <w:t>Pružanje usluga smještaja</w:t>
      </w:r>
    </w:p>
    <w:p w14:textId="322D2809" w14:paraId="732F4709" w:rsidRDefault="002D2611" w:rsidP="002D2611" w:rsidR="002D2611" w:rsidRPr="002D2611">
      <w:pPr>
        <w:pStyle w:val="Uvuenotijeloteksta"/>
        <w:spacing w:lineRule="auto" w:line="276"/>
        <w:ind w:hanging="708" w:left="1416"/>
        <w:rPr>
          <w:rFonts w:cs="Times New Roman" w:hAnsi="Times New Roman" w:ascii="Times New Roman"/>
        </w:rPr>
      </w:pPr>
      <w:r w:rsidRPr="002D2611">
        <w:rPr>
          <w:rFonts w:cs="Times New Roman" w:hAnsi="Times New Roman" w:ascii="Times New Roman"/>
        </w:rPr>
        <w:t>*</w:t>
      </w:r>
      <w:r w:rsidRPr="002D2611">
        <w:rPr>
          <w:rFonts w:cs="Times New Roman" w:hAnsi="Times New Roman" w:ascii="Times New Roman"/>
        </w:rPr>
        <w:tab/>
        <w:t xml:space="preserve">Pripremanje hrane za potrošnju na drugom mjestu sa ili bez usluživanja (u </w:t>
      </w:r>
      <w:r>
        <w:rPr>
          <w:rFonts w:cs="Times New Roman" w:hAnsi="Times New Roman" w:ascii="Times New Roman"/>
        </w:rPr>
        <w:t xml:space="preserve">            </w:t>
      </w:r>
      <w:r w:rsidRPr="002D2611">
        <w:rPr>
          <w:rFonts w:cs="Times New Roman" w:hAnsi="Times New Roman" w:ascii="Times New Roman"/>
        </w:rPr>
        <w:t>prijevoznom sredstvu, na priredbama i sl.) i opskrba tom hranom (catering)</w:t>
      </w:r>
    </w:p>
    <w:p w14:textId="77777777" w14:paraId="77C51FAC" w:rsidRDefault="002D2611" w:rsidP="002D2611" w:rsidR="002D2611" w:rsidRPr="002D2611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2D2611">
        <w:rPr>
          <w:rFonts w:cs="Times New Roman" w:hAnsi="Times New Roman" w:ascii="Times New Roman"/>
        </w:rPr>
        <w:t>*</w:t>
      </w:r>
      <w:r w:rsidRPr="002D2611">
        <w:rPr>
          <w:rFonts w:cs="Times New Roman" w:hAnsi="Times New Roman" w:ascii="Times New Roman"/>
        </w:rPr>
        <w:tab/>
        <w:t>Športska priprema</w:t>
      </w:r>
    </w:p>
    <w:p w14:textId="77777777" w14:paraId="605D0FFB" w:rsidRDefault="002D2611" w:rsidP="002D2611" w:rsidR="002D2611" w:rsidRPr="002D2611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2D2611">
        <w:rPr>
          <w:rFonts w:cs="Times New Roman" w:hAnsi="Times New Roman" w:ascii="Times New Roman"/>
        </w:rPr>
        <w:t>*</w:t>
      </w:r>
      <w:r w:rsidRPr="002D2611">
        <w:rPr>
          <w:rFonts w:cs="Times New Roman" w:hAnsi="Times New Roman" w:ascii="Times New Roman"/>
        </w:rPr>
        <w:tab/>
        <w:t>Športska rekreacija</w:t>
      </w:r>
    </w:p>
    <w:p w14:textId="77777777" w14:paraId="6D3AEBD2" w:rsidRDefault="002D2611" w:rsidP="002D2611" w:rsidR="002D2611" w:rsidRPr="002D2611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2D2611">
        <w:rPr>
          <w:rFonts w:cs="Times New Roman" w:hAnsi="Times New Roman" w:ascii="Times New Roman"/>
        </w:rPr>
        <w:t>*</w:t>
      </w:r>
      <w:r w:rsidRPr="002D2611">
        <w:rPr>
          <w:rFonts w:cs="Times New Roman" w:hAnsi="Times New Roman" w:ascii="Times New Roman"/>
        </w:rPr>
        <w:tab/>
        <w:t>Športska poduka</w:t>
      </w:r>
    </w:p>
    <w:p w14:textId="77777777" w14:paraId="0875B6C0" w:rsidRDefault="002D2611" w:rsidP="002D2611" w:rsidR="002D2611" w:rsidRPr="002D2611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2D2611">
        <w:rPr>
          <w:rFonts w:cs="Times New Roman" w:hAnsi="Times New Roman" w:ascii="Times New Roman"/>
        </w:rPr>
        <w:t>*</w:t>
      </w:r>
      <w:r w:rsidRPr="002D2611">
        <w:rPr>
          <w:rFonts w:cs="Times New Roman" w:hAnsi="Times New Roman" w:ascii="Times New Roman"/>
        </w:rPr>
        <w:tab/>
        <w:t>Popravak i održavanje športske opreme</w:t>
      </w:r>
    </w:p>
    <w:p w14:textId="77777777" w14:paraId="26F0A71D" w:rsidRDefault="002D2611" w:rsidP="002D2611" w:rsidR="002D2611" w:rsidRPr="002D2611">
      <w:pPr>
        <w:pStyle w:val="Uvuenotijeloteksta"/>
        <w:spacing w:lineRule="auto" w:line="276"/>
        <w:ind w:hanging="708" w:left="1416"/>
        <w:rPr>
          <w:rFonts w:cs="Times New Roman" w:hAnsi="Times New Roman" w:ascii="Times New Roman"/>
        </w:rPr>
      </w:pPr>
      <w:r w:rsidRPr="002D2611">
        <w:rPr>
          <w:rFonts w:cs="Times New Roman" w:hAnsi="Times New Roman" w:ascii="Times New Roman"/>
        </w:rPr>
        <w:t>*</w:t>
      </w:r>
      <w:r w:rsidRPr="002D2611">
        <w:rPr>
          <w:rFonts w:cs="Times New Roman" w:hAnsi="Times New Roman" w:ascii="Times New Roman"/>
        </w:rPr>
        <w:tab/>
        <w:t>Djelatnost javnog cestovnog prijevoza putnika i tereta u domaćem i međunarodnom prometu</w:t>
      </w:r>
    </w:p>
    <w:p w14:textId="77777777" w14:paraId="7947C252" w:rsidRDefault="002D2611" w:rsidP="002D2611" w:rsidR="002D2611" w:rsidRPr="002D2611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2D2611">
        <w:rPr>
          <w:rFonts w:cs="Times New Roman" w:hAnsi="Times New Roman" w:ascii="Times New Roman"/>
        </w:rPr>
        <w:t>*</w:t>
      </w:r>
      <w:r w:rsidRPr="002D2611">
        <w:rPr>
          <w:rFonts w:cs="Times New Roman" w:hAnsi="Times New Roman" w:ascii="Times New Roman"/>
        </w:rPr>
        <w:tab/>
        <w:t>Prijevoz za vlastite potrebe</w:t>
      </w:r>
    </w:p>
    <w:p w14:textId="77777777" w14:paraId="50F6CC3C" w:rsidRDefault="002D2611" w:rsidP="002D2611" w:rsidR="002D2611" w:rsidRPr="002D2611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2D2611">
        <w:rPr>
          <w:rFonts w:cs="Times New Roman" w:hAnsi="Times New Roman" w:ascii="Times New Roman"/>
        </w:rPr>
        <w:t>*</w:t>
      </w:r>
      <w:r w:rsidRPr="002D2611">
        <w:rPr>
          <w:rFonts w:cs="Times New Roman" w:hAnsi="Times New Roman" w:ascii="Times New Roman"/>
        </w:rPr>
        <w:tab/>
        <w:t>djelatnost iznajmljivanja plovila</w:t>
      </w:r>
    </w:p>
    <w:p w14:textId="364A7AA8" w14:paraId="79A28204" w:rsidRDefault="002D2611" w:rsidP="002D2611" w:rsidR="00C63135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2D2611">
        <w:rPr>
          <w:rFonts w:cs="Times New Roman" w:hAnsi="Times New Roman" w:ascii="Times New Roman"/>
        </w:rPr>
        <w:t>*</w:t>
      </w:r>
      <w:r w:rsidRPr="002D2611">
        <w:rPr>
          <w:rFonts w:cs="Times New Roman" w:hAnsi="Times New Roman" w:ascii="Times New Roman"/>
        </w:rPr>
        <w:tab/>
        <w:t>organiziranja seminara, izložbi, kongresa, tečaj</w:t>
      </w:r>
      <w:r>
        <w:rPr>
          <w:rFonts w:cs="Times New Roman" w:hAnsi="Times New Roman" w:ascii="Times New Roman"/>
        </w:rPr>
        <w:t xml:space="preserve">eva, poduka, revija, te raznih 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z</w:t>
      </w:r>
      <w:r w:rsidRPr="002D2611">
        <w:rPr>
          <w:rFonts w:cs="Times New Roman" w:hAnsi="Times New Roman" w:ascii="Times New Roman"/>
        </w:rPr>
        <w:t>abavnih i promotivnih događaja</w:t>
      </w:r>
    </w:p>
    <w:p w14:textId="77777777" w14:paraId="3B80E28B" w:rsidRDefault="008B5C50" w:rsidP="00BC3ACF" w:rsidR="008B5C50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</w:p>
    <w:p w14:textId="77777777" w14:paraId="2169DE49" w:rsidRDefault="008B5C50" w:rsidP="00BC3ACF" w:rsidR="008B5C50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</w:p>
    <w:p w14:textId="77777777" w14:paraId="67BD644B" w:rsidRDefault="008B5C50" w:rsidP="00BC3ACF" w:rsidR="008B5C50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</w:p>
    <w:p w14:textId="39C87942" w14:paraId="73A6100D" w:rsidRDefault="00C63135" w:rsidP="00BC3ACF" w:rsidR="00C63135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Osnivači/članovi društva su:</w:t>
      </w:r>
    </w:p>
    <w:p w14:textId="77777777" w14:paraId="7BB4D910" w:rsidRDefault="00C63135" w:rsidP="00C63135" w:rsidR="00C63135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</w:rPr>
      </w:pPr>
    </w:p>
    <w:p w14:textId="521047D1" w14:paraId="784B679D" w:rsidRDefault="002D2611" w:rsidP="00C63135" w:rsidR="008B5C50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Miše Mamić</w:t>
      </w:r>
      <w:r w:rsidR="00C63135" w:rsidRPr="006239E1">
        <w:rPr>
          <w:rFonts w:cs="Times New Roman" w:hAnsi="Times New Roman" w:ascii="Times New Roman"/>
        </w:rPr>
        <w:t xml:space="preserve">, OIB: </w:t>
      </w:r>
      <w:r w:rsidRPr="002D2611">
        <w:rPr>
          <w:rFonts w:cs="Times New Roman" w:hAnsi="Times New Roman" w:ascii="Times New Roman"/>
        </w:rPr>
        <w:t>72694865863</w:t>
      </w:r>
    </w:p>
    <w:p w14:textId="77777777" w14:paraId="62B70B14" w:rsidRDefault="002D2611" w:rsidP="00C63135" w:rsidR="002D2611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 w:rsidRPr="002D2611">
        <w:rPr>
          <w:rFonts w:cs="Times New Roman" w:hAnsi="Times New Roman" w:ascii="Times New Roman"/>
        </w:rPr>
        <w:t xml:space="preserve">Karlovac, </w:t>
      </w:r>
      <w:r>
        <w:rPr>
          <w:rFonts w:cs="Times New Roman" w:hAnsi="Times New Roman" w:ascii="Times New Roman"/>
        </w:rPr>
        <w:t>H</w:t>
      </w:r>
      <w:r w:rsidRPr="002D2611">
        <w:rPr>
          <w:rFonts w:cs="Times New Roman" w:hAnsi="Times New Roman" w:ascii="Times New Roman"/>
        </w:rPr>
        <w:t>rvatske bratske zajednice 11</w:t>
      </w:r>
    </w:p>
    <w:p w14:textId="25B2911E" w14:paraId="17D26FF4" w:rsidRDefault="008B5C50" w:rsidP="00C63135" w:rsidR="00C63135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jedini </w:t>
      </w:r>
      <w:r w:rsidR="002D2611">
        <w:rPr>
          <w:rFonts w:cs="Times New Roman" w:hAnsi="Times New Roman" w:ascii="Times New Roman"/>
        </w:rPr>
        <w:t xml:space="preserve">član </w:t>
      </w:r>
      <w:r w:rsidR="00C63135" w:rsidRPr="00C63135">
        <w:rPr>
          <w:rFonts w:cs="Times New Roman" w:hAnsi="Times New Roman" w:ascii="Times New Roman"/>
        </w:rPr>
        <w:t>d.o.o.</w:t>
      </w:r>
    </w:p>
    <w:p w14:textId="6F607EF3" w14:paraId="196CC7E4" w:rsidRDefault="00C63135" w:rsidP="00BC3ACF" w:rsidR="00C63135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</w:p>
    <w:p w14:textId="76724923" w14:paraId="17377EBF" w:rsidRDefault="00E536DC" w:rsidP="00BC3ACF" w:rsidR="0094001A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Osobe ovlaštene</w:t>
      </w:r>
      <w:r w:rsidR="00C63135">
        <w:rPr>
          <w:rFonts w:cs="Times New Roman" w:hAnsi="Times New Roman" w:ascii="Times New Roman"/>
        </w:rPr>
        <w:t xml:space="preserve"> za zastupanje društva</w:t>
      </w:r>
      <w:r>
        <w:rPr>
          <w:rFonts w:cs="Times New Roman" w:hAnsi="Times New Roman" w:ascii="Times New Roman"/>
        </w:rPr>
        <w:t xml:space="preserve"> </w:t>
      </w:r>
      <w:r w:rsidR="00C63135">
        <w:rPr>
          <w:rFonts w:cs="Times New Roman" w:hAnsi="Times New Roman" w:ascii="Times New Roman"/>
        </w:rPr>
        <w:t xml:space="preserve">do otvaranja stečajnog postupka bile </w:t>
      </w:r>
      <w:r>
        <w:rPr>
          <w:rFonts w:cs="Times New Roman" w:hAnsi="Times New Roman" w:ascii="Times New Roman"/>
        </w:rPr>
        <w:t>su</w:t>
      </w:r>
      <w:r w:rsidR="0094001A" w:rsidRPr="006239E1">
        <w:rPr>
          <w:rFonts w:cs="Times New Roman" w:hAnsi="Times New Roman" w:ascii="Times New Roman"/>
        </w:rPr>
        <w:t xml:space="preserve">: </w:t>
      </w:r>
    </w:p>
    <w:p w14:textId="77777777" w14:paraId="470616EA" w:rsidRDefault="00275010" w:rsidP="0094001A" w:rsidR="00275010" w:rsidRPr="006239E1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</w:p>
    <w:p w14:textId="77777777" w14:paraId="54F52784" w:rsidRDefault="002D2611" w:rsidP="002D2611" w:rsidR="002D2611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Miše Mamić</w:t>
      </w:r>
      <w:r w:rsidRPr="006239E1">
        <w:rPr>
          <w:rFonts w:cs="Times New Roman" w:hAnsi="Times New Roman" w:ascii="Times New Roman"/>
        </w:rPr>
        <w:t xml:space="preserve">, OIB: </w:t>
      </w:r>
      <w:r w:rsidRPr="002D2611">
        <w:rPr>
          <w:rFonts w:cs="Times New Roman" w:hAnsi="Times New Roman" w:ascii="Times New Roman"/>
        </w:rPr>
        <w:t>72694865863</w:t>
      </w:r>
    </w:p>
    <w:p w14:textId="77777777" w14:paraId="5BF9CEF7" w:rsidRDefault="002D2611" w:rsidP="002D2611" w:rsidR="002D2611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 w:rsidRPr="002D2611">
        <w:rPr>
          <w:rFonts w:cs="Times New Roman" w:hAnsi="Times New Roman" w:ascii="Times New Roman"/>
        </w:rPr>
        <w:t xml:space="preserve">Karlovac, </w:t>
      </w:r>
      <w:r>
        <w:rPr>
          <w:rFonts w:cs="Times New Roman" w:hAnsi="Times New Roman" w:ascii="Times New Roman"/>
        </w:rPr>
        <w:t>H</w:t>
      </w:r>
      <w:r w:rsidRPr="002D2611">
        <w:rPr>
          <w:rFonts w:cs="Times New Roman" w:hAnsi="Times New Roman" w:ascii="Times New Roman"/>
        </w:rPr>
        <w:t>rvatske bratske zajednice 11</w:t>
      </w:r>
    </w:p>
    <w:p w14:textId="2B40B161" w14:paraId="45823C5C" w:rsidRDefault="00C63135" w:rsidP="00CA1A65" w:rsidR="00BD2220" w:rsidRPr="006829D1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 w:rsidRPr="00C63135">
        <w:rPr>
          <w:rFonts w:cs="Times New Roman" w:hAnsi="Times New Roman" w:ascii="Times New Roman"/>
        </w:rPr>
        <w:t xml:space="preserve">- </w:t>
      </w:r>
      <w:r w:rsidR="006829D1">
        <w:rPr>
          <w:rFonts w:cs="Times New Roman" w:hAnsi="Times New Roman" w:ascii="Times New Roman"/>
        </w:rPr>
        <w:t>direktor</w:t>
      </w:r>
    </w:p>
    <w:p w14:textId="77777777" w14:paraId="1B1BDA3A" w:rsidRDefault="006829D1" w:rsidP="00CA1A65" w:rsidR="006829D1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14:textId="77777777" w14:paraId="17265F62" w:rsidRDefault="008B5C50" w:rsidP="00CA1A65" w:rsidR="008B5C50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14:textId="77777777" w14:paraId="62953127" w:rsidRDefault="002D2611" w:rsidP="00CA1A65" w:rsidR="002D2611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14:textId="77777777" w14:paraId="0FEE3CB3" w:rsidRDefault="002D2611" w:rsidP="00CA1A65" w:rsidR="002D2611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14:textId="06DAB8BF" w14:paraId="30525C4E" w:rsidRDefault="00221F1F" w:rsidP="00CA1A65" w:rsidR="00CA1A65" w:rsidRPr="00CA1A65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  <w:bCs/>
        </w:rPr>
        <w:lastRenderedPageBreak/>
        <w:t>STANJE RAČUNA DUŽNIKA</w:t>
      </w:r>
    </w:p>
    <w:p w14:textId="77777777" w14:paraId="62ABEFBB" w:rsidRDefault="00CA1A65" w:rsidP="00CA1A65" w:rsidR="00CA1A65" w:rsidRPr="00CA1A6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14:textId="55D589B6" w14:paraId="7918B923" w:rsidRDefault="00CA1A65" w:rsidP="00CA1A65" w:rsidR="00CA1A65" w:rsidRPr="00CA1A65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 w:rsidRPr="00CA1A65">
        <w:rPr>
          <w:rFonts w:cs="Times New Roman" w:hAnsi="Times New Roman" w:ascii="Times New Roman"/>
          <w:sz w:val="24"/>
          <w:szCs w:val="24"/>
        </w:rPr>
        <w:t xml:space="preserve">Dužnik je svoje financijsko poslovanje </w:t>
      </w:r>
      <w:r w:rsidR="0089272C">
        <w:rPr>
          <w:rFonts w:cs="Times New Roman" w:hAnsi="Times New Roman" w:ascii="Times New Roman"/>
          <w:sz w:val="24"/>
          <w:szCs w:val="24"/>
        </w:rPr>
        <w:t xml:space="preserve">do </w:t>
      </w:r>
      <w:r w:rsidR="00D80EAD">
        <w:rPr>
          <w:rFonts w:cs="Times New Roman" w:hAnsi="Times New Roman" w:ascii="Times New Roman"/>
          <w:sz w:val="24"/>
          <w:szCs w:val="24"/>
        </w:rPr>
        <w:t xml:space="preserve">otvaranja stečajnog postupka </w:t>
      </w:r>
      <w:r w:rsidR="00FC2610">
        <w:rPr>
          <w:rFonts w:cs="Times New Roman" w:hAnsi="Times New Roman" w:ascii="Times New Roman"/>
          <w:sz w:val="24"/>
          <w:szCs w:val="24"/>
        </w:rPr>
        <w:t>obavljao preko sl</w:t>
      </w:r>
      <w:r w:rsidRPr="00CA1A65">
        <w:rPr>
          <w:rFonts w:cs="Times New Roman" w:hAnsi="Times New Roman" w:ascii="Times New Roman"/>
          <w:sz w:val="24"/>
          <w:szCs w:val="24"/>
        </w:rPr>
        <w:t>jedećih računa:</w:t>
      </w:r>
    </w:p>
    <w:p w14:textId="2CBE0771" w14:paraId="7084A5E6" w:rsidRDefault="007600DB" w:rsidP="00A8181C" w:rsidR="007600DB">
      <w:pPr>
        <w:numPr>
          <w:ilvl w:val="0"/>
          <w:numId w:val="3"/>
        </w:num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IBAN </w:t>
      </w:r>
      <w:r w:rsidR="00A8181C" w:rsidRPr="00A8181C">
        <w:rPr>
          <w:rFonts w:cs="Times New Roman" w:hAnsi="Times New Roman" w:ascii="Times New Roman"/>
          <w:sz w:val="24"/>
          <w:szCs w:val="24"/>
        </w:rPr>
        <w:t>HR2923600001101433393</w:t>
      </w:r>
      <w:r>
        <w:rPr>
          <w:rFonts w:cs="Times New Roman" w:hAnsi="Times New Roman" w:ascii="Times New Roman"/>
          <w:sz w:val="24"/>
          <w:szCs w:val="24"/>
        </w:rPr>
        <w:t xml:space="preserve"> otvoren kod </w:t>
      </w:r>
      <w:r w:rsidR="00A8181C">
        <w:rPr>
          <w:rFonts w:cs="Times New Roman" w:hAnsi="Times New Roman" w:ascii="Times New Roman"/>
          <w:sz w:val="24"/>
          <w:szCs w:val="24"/>
        </w:rPr>
        <w:t>Zagrebačke banke</w:t>
      </w:r>
      <w:r w:rsidR="00A8181C" w:rsidRPr="00A8181C">
        <w:rPr>
          <w:rFonts w:cs="Times New Roman" w:hAnsi="Times New Roman" w:ascii="Times New Roman"/>
          <w:sz w:val="24"/>
          <w:szCs w:val="24"/>
        </w:rPr>
        <w:t xml:space="preserve"> d.d.</w:t>
      </w:r>
      <w:r>
        <w:rPr>
          <w:rFonts w:cs="Times New Roman" w:hAnsi="Times New Roman" w:ascii="Times New Roman"/>
          <w:sz w:val="24"/>
          <w:szCs w:val="24"/>
        </w:rPr>
        <w:t xml:space="preserve">– zatvoren </w:t>
      </w:r>
      <w:r w:rsidR="00A8181C" w:rsidRPr="00A8181C">
        <w:rPr>
          <w:rFonts w:cs="Times New Roman" w:hAnsi="Times New Roman" w:ascii="Times New Roman"/>
          <w:sz w:val="24"/>
          <w:szCs w:val="24"/>
        </w:rPr>
        <w:t>25.8.2015.</w:t>
      </w:r>
    </w:p>
    <w:p w14:textId="6EEC47A1" w14:paraId="6D75980A" w:rsidRDefault="00797047" w:rsidP="00797047" w:rsidR="00797047">
      <w:pPr>
        <w:spacing w:lineRule="auto" w:line="276" w:after="0"/>
        <w:jc w:val="both"/>
        <w:rPr>
          <w:rFonts w:cs="Times New Roman" w:hAnsi="Times New Roman" w:ascii="Times New Roman"/>
          <w:sz w:val="24"/>
        </w:rPr>
      </w:pPr>
    </w:p>
    <w:p w14:textId="77777777" w14:paraId="7984DF40" w:rsidRDefault="008B5C50" w:rsidP="00797047" w:rsidR="008B5C50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14:textId="52990117" w14:paraId="5AD9D89A" w:rsidRDefault="006A5043" w:rsidP="006A5043" w:rsidR="006A5043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  <w:r w:rsidRPr="006239E1">
        <w:rPr>
          <w:rFonts w:cs="Times New Roman" w:hAnsi="Times New Roman" w:ascii="Times New Roman"/>
          <w:b/>
          <w:bCs/>
        </w:rPr>
        <w:t>ZAPOSLEN</w:t>
      </w:r>
      <w:r w:rsidR="00221F1F">
        <w:rPr>
          <w:rFonts w:cs="Times New Roman" w:hAnsi="Times New Roman" w:ascii="Times New Roman"/>
          <w:b/>
          <w:bCs/>
        </w:rPr>
        <w:t>ICI</w:t>
      </w:r>
    </w:p>
    <w:p w14:textId="77777777" w14:paraId="72577C8F" w:rsidRDefault="006A5043" w:rsidP="006A5043" w:rsidR="006A5043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</w:p>
    <w:p w14:textId="0E130425" w14:paraId="14B73DE9" w:rsidRDefault="00387E57" w:rsidP="007600DB" w:rsidR="006A5043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Cs/>
        </w:rPr>
      </w:pPr>
      <w:r w:rsidRPr="004F768D">
        <w:rPr>
          <w:rFonts w:cs="Times New Roman" w:hAnsi="Times New Roman" w:ascii="Times New Roman"/>
          <w:bCs/>
        </w:rPr>
        <w:t xml:space="preserve">Iz </w:t>
      </w:r>
      <w:r w:rsidR="00215075">
        <w:rPr>
          <w:rFonts w:cs="Times New Roman" w:hAnsi="Times New Roman" w:ascii="Times New Roman"/>
          <w:bCs/>
        </w:rPr>
        <w:t xml:space="preserve">pribavljenog </w:t>
      </w:r>
      <w:r w:rsidRPr="004F768D">
        <w:rPr>
          <w:rFonts w:cs="Times New Roman" w:hAnsi="Times New Roman" w:ascii="Times New Roman"/>
          <w:bCs/>
        </w:rPr>
        <w:t xml:space="preserve">uvjerenja Hrvatskog zavoda za mirovinsko osiguranje </w:t>
      </w:r>
      <w:r w:rsidR="008B7E4F">
        <w:rPr>
          <w:rFonts w:cs="Times New Roman" w:hAnsi="Times New Roman" w:ascii="Times New Roman"/>
          <w:bCs/>
        </w:rPr>
        <w:t xml:space="preserve">utvrđeno je da je na dan otvaranja stečajnog postupka </w:t>
      </w:r>
      <w:r w:rsidR="00976992">
        <w:rPr>
          <w:rFonts w:cs="Times New Roman" w:hAnsi="Times New Roman" w:ascii="Times New Roman"/>
          <w:bCs/>
        </w:rPr>
        <w:t>dužnik nema prijavljenih radnika.</w:t>
      </w:r>
    </w:p>
    <w:p w14:textId="545CDD5A" w14:paraId="385E8E01" w:rsidRDefault="00976992" w:rsidP="00561CBE" w:rsidR="00976992">
      <w:pPr>
        <w:spacing w:lineRule="auto" w:line="276"/>
        <w:jc w:val="both"/>
        <w:rPr>
          <w:rFonts w:cs="Times New Roman" w:hAnsi="Times New Roman" w:ascii="Times New Roman"/>
          <w:b/>
          <w:sz w:val="24"/>
        </w:rPr>
      </w:pPr>
    </w:p>
    <w:p w14:textId="59088EE3" w14:paraId="54CEDAE7" w:rsidRDefault="00561CBE" w:rsidP="00561CBE" w:rsidR="00561CBE" w:rsidRPr="00561CBE">
      <w:pPr>
        <w:spacing w:lineRule="auto" w:line="276"/>
        <w:jc w:val="both"/>
        <w:rPr>
          <w:rFonts w:cs="Times New Roman" w:hAnsi="Times New Roman" w:ascii="Times New Roman"/>
          <w:b/>
          <w:sz w:val="24"/>
        </w:rPr>
      </w:pPr>
      <w:r w:rsidRPr="00561CBE">
        <w:rPr>
          <w:rFonts w:cs="Times New Roman" w:hAnsi="Times New Roman" w:ascii="Times New Roman"/>
          <w:b/>
          <w:sz w:val="24"/>
        </w:rPr>
        <w:t xml:space="preserve">IZVJEŠĆE O GOSPODARSKOM POLOŽAJU STEČAJNOG DUŽNIKA </w:t>
      </w:r>
      <w:r w:rsidRPr="00561CBE">
        <w:rPr>
          <w:rFonts w:cs="Times New Roman" w:hAnsi="Times New Roman" w:ascii="Times New Roman"/>
          <w:b/>
          <w:sz w:val="24"/>
        </w:rPr>
        <w:tab/>
      </w:r>
    </w:p>
    <w:p w14:textId="0CE55F00" w14:paraId="18C71D34" w:rsidRDefault="00976992" w:rsidP="00976992" w:rsidR="00976992" w:rsidRPr="00976992">
      <w:p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976992">
        <w:rPr>
          <w:rFonts w:cs="Times New Roman" w:hAnsi="Times New Roman" w:ascii="Times New Roman"/>
          <w:sz w:val="24"/>
        </w:rPr>
        <w:t>Trgovački sud u Zagrebu u registarskom predmetu pokretanja postupka brisanja subjekata upisa iz sudskog registra po službenoj dužnosti, a zbog postojanja razloga iz stavka 1. točke 3. članka 70. Zakona o sudskom registru ("Narodne novine" broj 1/95, 57/96, 1/98, 30/99, 45/99, 54/05, 40/07, 91/10, 90/11, 148/13, 93/14 i 110/15; u daljnjem tekstu: ZSR), temeljem odre</w:t>
      </w:r>
      <w:r>
        <w:rPr>
          <w:rFonts w:cs="Times New Roman" w:hAnsi="Times New Roman" w:ascii="Times New Roman"/>
          <w:sz w:val="24"/>
        </w:rPr>
        <w:t>db</w:t>
      </w:r>
      <w:r w:rsidR="004909E6">
        <w:rPr>
          <w:rFonts w:cs="Times New Roman" w:hAnsi="Times New Roman" w:ascii="Times New Roman"/>
          <w:sz w:val="24"/>
        </w:rPr>
        <w:t>e članka 70. stavka 4. ZSR, 06</w:t>
      </w:r>
      <w:r>
        <w:rPr>
          <w:rFonts w:cs="Times New Roman" w:hAnsi="Times New Roman" w:ascii="Times New Roman"/>
          <w:sz w:val="24"/>
        </w:rPr>
        <w:t>.03.2018</w:t>
      </w:r>
      <w:r w:rsidRPr="00976992">
        <w:rPr>
          <w:rFonts w:cs="Times New Roman" w:hAnsi="Times New Roman" w:ascii="Times New Roman"/>
          <w:sz w:val="24"/>
        </w:rPr>
        <w:t>. je pokrenuo postupak brisanja.</w:t>
      </w:r>
    </w:p>
    <w:p w14:textId="27CD98CC" w14:paraId="00BA27DC" w:rsidRDefault="00976992" w:rsidP="00976992" w:rsidR="00976992" w:rsidRPr="00976992">
      <w:pPr>
        <w:spacing w:lineRule="auto" w:line="276" w:after="0"/>
        <w:jc w:val="both"/>
        <w:rPr>
          <w:rFonts w:cs="Times New Roman" w:hAnsi="Times New Roman" w:ascii="Times New Roman"/>
          <w:sz w:val="24"/>
        </w:rPr>
      </w:pPr>
    </w:p>
    <w:p w14:textId="2DD733C6" w14:paraId="0A4EEA0E" w:rsidRDefault="00976992" w:rsidP="00976992" w:rsidR="0023771B" w:rsidRPr="00CA1A65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  <w:r w:rsidRPr="00976992">
        <w:rPr>
          <w:rFonts w:cs="Times New Roman" w:hAnsi="Times New Roman" w:ascii="Times New Roman"/>
          <w:sz w:val="24"/>
        </w:rPr>
        <w:t xml:space="preserve">Osim činjenice </w:t>
      </w:r>
      <w:r w:rsidR="001E5FCD">
        <w:rPr>
          <w:rFonts w:cs="Times New Roman" w:hAnsi="Times New Roman" w:ascii="Times New Roman"/>
          <w:sz w:val="24"/>
        </w:rPr>
        <w:t xml:space="preserve">dugoročne </w:t>
      </w:r>
      <w:r w:rsidRPr="00976992">
        <w:rPr>
          <w:rFonts w:cs="Times New Roman" w:hAnsi="Times New Roman" w:ascii="Times New Roman"/>
          <w:sz w:val="24"/>
        </w:rPr>
        <w:t>blokade nije moguće utvrdti</w:t>
      </w:r>
      <w:r w:rsidR="001E5FCD">
        <w:rPr>
          <w:rFonts w:cs="Times New Roman" w:hAnsi="Times New Roman" w:ascii="Times New Roman"/>
          <w:sz w:val="24"/>
        </w:rPr>
        <w:t xml:space="preserve"> druge razloge zbog kojih se dužnik našao u ovom položaju</w:t>
      </w:r>
      <w:r w:rsidRPr="00976992">
        <w:rPr>
          <w:rFonts w:cs="Times New Roman" w:hAnsi="Times New Roman" w:ascii="Times New Roman"/>
          <w:sz w:val="24"/>
        </w:rPr>
        <w:t>.</w:t>
      </w:r>
      <w:r w:rsidR="005E2959">
        <w:rPr>
          <w:rFonts w:cs="Times New Roman" w:hAnsi="Times New Roman" w:ascii="Times New Roman"/>
          <w:sz w:val="24"/>
        </w:rPr>
        <w:t xml:space="preserve"> Bivši zakonski zastupnik dužnika informirao je stečajnog upravitelja da je prestao sa djelatnošću 2013. godine kada je i predao posljednje godišnje financijsko izvješće, te da nema poslovnih knjiga budući da iste od 2013. godine nisu niti vođene.</w:t>
      </w:r>
    </w:p>
    <w:p w14:textId="3384824C" w14:paraId="5D62E51F" w:rsidRDefault="00A34B5A" w:rsidP="00EE0505" w:rsidR="00A34B5A">
      <w:pPr>
        <w:spacing w:lineRule="auto" w:line="276"/>
        <w:jc w:val="both"/>
        <w:rPr>
          <w:rFonts w:cs="Times New Roman" w:hAnsi="Times New Roman" w:ascii="Times New Roman"/>
          <w:b/>
          <w:sz w:val="24"/>
          <w:u w:val="single"/>
        </w:rPr>
      </w:pPr>
    </w:p>
    <w:p w14:textId="30202CC9" w14:paraId="151D1DFC" w:rsidRDefault="00EE0505" w:rsidP="00EE0505" w:rsidR="00EE0505" w:rsidRPr="00EB3C25">
      <w:pPr>
        <w:spacing w:lineRule="auto" w:line="276"/>
        <w:jc w:val="both"/>
        <w:rPr>
          <w:rFonts w:cs="Times New Roman" w:hAnsi="Times New Roman" w:ascii="Times New Roman"/>
          <w:b/>
          <w:sz w:val="24"/>
          <w:u w:val="single"/>
        </w:rPr>
      </w:pPr>
      <w:r w:rsidRPr="00EE0505">
        <w:rPr>
          <w:rFonts w:cs="Times New Roman" w:hAnsi="Times New Roman" w:ascii="Times New Roman"/>
          <w:b/>
          <w:sz w:val="24"/>
          <w:u w:val="single"/>
        </w:rPr>
        <w:t>3. TIJEK STEČAJNOG POSTUPKA</w:t>
      </w:r>
    </w:p>
    <w:p w14:textId="734AD5AE" w14:paraId="19140293" w:rsidRDefault="007D7224" w:rsidP="00EE0505" w:rsidR="00EE0505" w:rsidRPr="00EE0505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razdoblju </w:t>
      </w:r>
      <w:r w:rsidR="00EE0505" w:rsidRPr="00EE0505">
        <w:rPr>
          <w:rFonts w:cs="Times New Roman" w:hAnsi="Times New Roman" w:ascii="Times New Roman"/>
          <w:sz w:val="24"/>
        </w:rPr>
        <w:t>do održavanja ovog</w:t>
      </w:r>
      <w:r w:rsidR="000209AC">
        <w:rPr>
          <w:rFonts w:cs="Times New Roman" w:hAnsi="Times New Roman" w:ascii="Times New Roman"/>
          <w:sz w:val="24"/>
        </w:rPr>
        <w:t xml:space="preserve"> ročišta, </w:t>
      </w:r>
      <w:r w:rsidR="004E4AF7">
        <w:rPr>
          <w:rFonts w:cs="Times New Roman" w:hAnsi="Times New Roman" w:ascii="Times New Roman"/>
          <w:sz w:val="24"/>
        </w:rPr>
        <w:t>obavljene su</w:t>
      </w:r>
      <w:r w:rsidR="00EE0505" w:rsidRPr="00EE0505">
        <w:rPr>
          <w:rFonts w:cs="Times New Roman" w:hAnsi="Times New Roman" w:ascii="Times New Roman"/>
          <w:sz w:val="24"/>
        </w:rPr>
        <w:t xml:space="preserve"> sljedeće radnje:</w:t>
      </w:r>
    </w:p>
    <w:p w14:textId="412022C5" w14:paraId="7C720123" w:rsidRDefault="00A34B5A" w:rsidP="00EE0505" w:rsidR="00A34B5A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Pozvan je bivši zakonski zastupnik na predaju</w:t>
      </w:r>
      <w:r w:rsidR="00F112CE">
        <w:rPr>
          <w:rFonts w:cs="Times New Roman" w:hAnsi="Times New Roman" w:ascii="Times New Roman"/>
          <w:sz w:val="24"/>
        </w:rPr>
        <w:t xml:space="preserve"> poslovne dokumentacije</w:t>
      </w:r>
    </w:p>
    <w:p w14:textId="31034F19" w14:paraId="2FB37375" w:rsidRDefault="00EE0505" w:rsidP="00EE0505" w:rsidR="00EE050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 xml:space="preserve">Izrađen je novi pečat </w:t>
      </w:r>
      <w:r w:rsidR="00C30D8D">
        <w:rPr>
          <w:rFonts w:cs="Times New Roman" w:hAnsi="Times New Roman" w:ascii="Times New Roman"/>
          <w:sz w:val="24"/>
        </w:rPr>
        <w:t>stečajnog dužnika</w:t>
      </w:r>
      <w:r w:rsidR="00A34B5A">
        <w:rPr>
          <w:rFonts w:cs="Times New Roman" w:hAnsi="Times New Roman" w:ascii="Times New Roman"/>
          <w:sz w:val="24"/>
        </w:rPr>
        <w:t>,</w:t>
      </w:r>
    </w:p>
    <w:p w14:textId="3A90BAB8" w14:paraId="261D94C5" w:rsidRDefault="003927CC" w:rsidP="00EE0505" w:rsidR="003927CC" w:rsidRPr="00EE050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Ovjeren je potpis stečajnog upravitelja te je isti deponiran u Sudskom registru</w:t>
      </w:r>
      <w:r w:rsidR="00A34B5A">
        <w:rPr>
          <w:rFonts w:cs="Times New Roman" w:hAnsi="Times New Roman" w:ascii="Times New Roman"/>
          <w:sz w:val="24"/>
        </w:rPr>
        <w:t>,</w:t>
      </w:r>
    </w:p>
    <w:p w14:textId="19C95528" w14:paraId="12610FDF" w:rsidRDefault="00C30D8D" w:rsidP="00140365" w:rsidR="00EE050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Napravljen je uvid u </w:t>
      </w:r>
      <w:r w:rsidR="00A34B5A">
        <w:rPr>
          <w:rFonts w:cs="Times New Roman" w:hAnsi="Times New Roman" w:ascii="Times New Roman"/>
          <w:sz w:val="24"/>
        </w:rPr>
        <w:t>javno dostupne podatke o poslovanju dužnika</w:t>
      </w:r>
    </w:p>
    <w:p w14:textId="77777777" w14:paraId="48D6F577" w:rsidRDefault="00F55F24" w:rsidP="00F55F24" w:rsidR="00F55F24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>Pri Državnom zavodu za statistiku izvršena je registracija promjene tvrtke društva stečajnog dužnika.</w:t>
      </w:r>
    </w:p>
    <w:p w14:textId="772C4744" w14:paraId="150C6268" w:rsidRDefault="00D75335" w:rsidP="00EE0505" w:rsidR="00D7533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 HZMO zatražen je pregled osiguranika prijavljenih kod dužnika</w:t>
      </w:r>
    </w:p>
    <w:p w14:textId="63E64C5C" w14:paraId="6C8D4560" w:rsidRDefault="00EE0505" w:rsidP="00EE0505" w:rsidR="00EE0505" w:rsidRPr="00EE050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>Poduzete su sve zakonom predviđene radnje iz područja računovodstva koje je u ovom trenutku bilo moguće poduzeti.</w:t>
      </w:r>
    </w:p>
    <w:p w14:textId="77777777" w14:paraId="02AB6E16" w:rsidRDefault="00EE0505" w:rsidP="00EE0505" w:rsidR="00EE0505" w:rsidRPr="00EE050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>Sastavljen je Popis predmeta stečajne mase (sukladno čl. 221. SZ).</w:t>
      </w:r>
    </w:p>
    <w:p w14:textId="77777777" w14:paraId="05AAFF5D" w:rsidRDefault="00EE0505" w:rsidP="00EE0505" w:rsidR="00EE0505" w:rsidRPr="00EE050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>Sastavljen je Popis vjerovnika (sukladno čl. 222. SZ).</w:t>
      </w:r>
    </w:p>
    <w:p w14:textId="77777777" w14:paraId="0C133D33" w:rsidRDefault="00EE0505" w:rsidP="00EE0505" w:rsidR="00EE0505" w:rsidRPr="00EE050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>Sastavljen je Pregled imovine i obveza (sukladno čl. 223. SZ).</w:t>
      </w:r>
    </w:p>
    <w:p w14:textId="5BBFDE2B" w14:paraId="32AA1C9C" w:rsidRDefault="00EE0505" w:rsidP="00C87A59" w:rsidR="00884478" w:rsidRPr="005E2959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>Izvršene su i sve druge potrebne radnje u tijeku stečajnog postupka.</w:t>
      </w:r>
    </w:p>
    <w:p w14:textId="7CBB25E7" w14:paraId="50413994" w:rsidRDefault="00C87A59" w:rsidP="00C87A59" w:rsidR="00C87A59" w:rsidRPr="00C87A59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C87A59">
        <w:rPr>
          <w:rFonts w:cs="Times New Roman" w:hAnsi="Times New Roman" w:ascii="Times New Roman"/>
          <w:b/>
          <w:sz w:val="24"/>
          <w:szCs w:val="24"/>
          <w:u w:val="single"/>
        </w:rPr>
        <w:lastRenderedPageBreak/>
        <w:t>4. IMOVINA DRUŠTVA</w:t>
      </w:r>
    </w:p>
    <w:p w14:textId="77777777" w14:paraId="714AD4F4" w:rsidRDefault="00C87A59" w:rsidP="00C87A59" w:rsidR="00C87A59" w:rsidRPr="00C87A59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</w:p>
    <w:p w14:textId="6587C5B1" w14:paraId="5ED88DF3" w:rsidRDefault="00F112CE" w:rsidP="00C87A59" w:rsidR="00C87A59" w:rsidRPr="005E2959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E2959">
        <w:rPr>
          <w:rFonts w:cs="Times New Roman" w:hAnsi="Times New Roman" w:ascii="Times New Roman"/>
          <w:b/>
          <w:sz w:val="24"/>
          <w:szCs w:val="24"/>
          <w:u w:val="single"/>
        </w:rPr>
        <w:t xml:space="preserve">Nakon otvaranja stečajnog postupka </w:t>
      </w:r>
      <w:r w:rsidR="00CF3D60" w:rsidRPr="005E2959">
        <w:rPr>
          <w:rFonts w:cs="Times New Roman" w:hAnsi="Times New Roman" w:ascii="Times New Roman"/>
          <w:b/>
          <w:sz w:val="24"/>
          <w:szCs w:val="24"/>
          <w:u w:val="single"/>
        </w:rPr>
        <w:t>utvrđeno je da dužnik ne raspolaže nikakvom unovčivom imovinom koja bi činila stečajnu masu.</w:t>
      </w:r>
    </w:p>
    <w:p w14:textId="5620170E" w14:paraId="4F846DAD" w:rsidRDefault="005E2959" w:rsidP="00C87A59" w:rsidR="00CF3D60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Bivši zakonski zastupnik dužnika informirao je stečajnog upravitelja da </w:t>
      </w:r>
      <w:r>
        <w:rPr>
          <w:rFonts w:cs="Times New Roman" w:hAnsi="Times New Roman" w:ascii="Times New Roman"/>
          <w:sz w:val="24"/>
        </w:rPr>
        <w:t>BRODICA</w:t>
      </w:r>
      <w:r w:rsidRPr="007329E9">
        <w:rPr>
          <w:rFonts w:cs="Times New Roman" w:hAnsi="Times New Roman" w:ascii="Times New Roman"/>
          <w:sz w:val="24"/>
        </w:rPr>
        <w:t>, duljine 5,80 m, godina proizvodnje 1986., upisana u luci LI Biograd na moru, oznake 1235 BG</w:t>
      </w:r>
      <w:r>
        <w:rPr>
          <w:rFonts w:cs="Times New Roman" w:hAnsi="Times New Roman" w:ascii="Times New Roman"/>
          <w:sz w:val="24"/>
        </w:rPr>
        <w:t xml:space="preserve"> nije nikada bila vlasništvo stečajnog dužnika već bivšeg </w:t>
      </w:r>
      <w:r w:rsidR="0063765E">
        <w:rPr>
          <w:rFonts w:cs="Times New Roman" w:hAnsi="Times New Roman" w:ascii="Times New Roman"/>
          <w:sz w:val="24"/>
        </w:rPr>
        <w:t>zakonskog zastupnika</w:t>
      </w:r>
      <w:r>
        <w:rPr>
          <w:rFonts w:cs="Times New Roman" w:hAnsi="Times New Roman" w:ascii="Times New Roman"/>
          <w:sz w:val="24"/>
        </w:rPr>
        <w:t xml:space="preserve"> osobno koji ju je stečajnom dužniku dao u zakup. Navodi bivšeg zakonskog zastupnika dužnika provjereni su sa Lučkom kapetanijom Biograd na moru koja je dostavila stečajnom upravitelju vlasnički list iz kojeg </w:t>
      </w:r>
      <w:r w:rsidR="00E23E0F">
        <w:rPr>
          <w:rFonts w:cs="Times New Roman" w:hAnsi="Times New Roman" w:ascii="Times New Roman"/>
          <w:sz w:val="24"/>
        </w:rPr>
        <w:t>je vidljivo da je kao vlasnik upisan Miše Mamić, Zagreb, Lomnička 1,</w:t>
      </w:r>
      <w:r>
        <w:rPr>
          <w:rFonts w:cs="Times New Roman" w:hAnsi="Times New Roman" w:ascii="Times New Roman"/>
          <w:sz w:val="24"/>
        </w:rPr>
        <w:t xml:space="preserve"> </w:t>
      </w:r>
      <w:r w:rsidR="00E23E0F">
        <w:rPr>
          <w:rFonts w:cs="Times New Roman" w:hAnsi="Times New Roman" w:ascii="Times New Roman"/>
          <w:sz w:val="24"/>
        </w:rPr>
        <w:t>JMBG: 2005968330003, no omaškom je umjesto OIB-a Miše Mamića naveden OIB stečajnog dužnika budući da je isti bio zakupoprimac brodice. D</w:t>
      </w:r>
      <w:r w:rsidR="006F4440">
        <w:rPr>
          <w:rFonts w:cs="Times New Roman" w:hAnsi="Times New Roman" w:ascii="Times New Roman"/>
          <w:sz w:val="24"/>
        </w:rPr>
        <w:t>ostavljen je također</w:t>
      </w:r>
      <w:r>
        <w:rPr>
          <w:rFonts w:cs="Times New Roman" w:hAnsi="Times New Roman" w:ascii="Times New Roman"/>
          <w:sz w:val="24"/>
        </w:rPr>
        <w:t xml:space="preserve"> kupoprodajni ugovor iz kojeg je </w:t>
      </w:r>
      <w:r w:rsidR="00100700">
        <w:rPr>
          <w:rFonts w:cs="Times New Roman" w:hAnsi="Times New Roman" w:ascii="Times New Roman"/>
          <w:sz w:val="24"/>
        </w:rPr>
        <w:t xml:space="preserve">vidljivo da je </w:t>
      </w:r>
      <w:r w:rsidR="006F4440">
        <w:rPr>
          <w:rFonts w:cs="Times New Roman" w:hAnsi="Times New Roman" w:ascii="Times New Roman"/>
          <w:sz w:val="24"/>
        </w:rPr>
        <w:t>vlasnik (prodavatelj) Miše Mamić brodicu</w:t>
      </w:r>
      <w:r w:rsidR="00100700">
        <w:rPr>
          <w:rFonts w:cs="Times New Roman" w:hAnsi="Times New Roman" w:ascii="Times New Roman"/>
          <w:sz w:val="24"/>
        </w:rPr>
        <w:t xml:space="preserve"> temeljem</w:t>
      </w:r>
      <w:r>
        <w:rPr>
          <w:rFonts w:cs="Times New Roman" w:hAnsi="Times New Roman" w:ascii="Times New Roman"/>
          <w:sz w:val="24"/>
        </w:rPr>
        <w:t xml:space="preserve"> </w:t>
      </w:r>
      <w:r w:rsidR="00100700">
        <w:rPr>
          <w:rFonts w:cs="Times New Roman" w:hAnsi="Times New Roman" w:ascii="Times New Roman"/>
          <w:sz w:val="24"/>
        </w:rPr>
        <w:t xml:space="preserve">javnobilježnički ovjerenog </w:t>
      </w:r>
      <w:r>
        <w:rPr>
          <w:rFonts w:cs="Times New Roman" w:hAnsi="Times New Roman" w:ascii="Times New Roman"/>
          <w:sz w:val="24"/>
        </w:rPr>
        <w:t>kupoprodajnog ugovo</w:t>
      </w:r>
      <w:r w:rsidR="006F4440">
        <w:rPr>
          <w:rFonts w:cs="Times New Roman" w:hAnsi="Times New Roman" w:ascii="Times New Roman"/>
          <w:sz w:val="24"/>
        </w:rPr>
        <w:t>ra od 04.07.2014. godine prodao</w:t>
      </w:r>
      <w:r>
        <w:rPr>
          <w:rFonts w:cs="Times New Roman" w:hAnsi="Times New Roman" w:ascii="Times New Roman"/>
          <w:sz w:val="24"/>
        </w:rPr>
        <w:t xml:space="preserve"> kupcu Miro Jukić u Makarsku te ima novi registracijski broj MA 2491 (dokaz- uvid u javni pretraživač plovila Ministarstva mora, prometa i infrastrukture).</w:t>
      </w:r>
    </w:p>
    <w:p w14:textId="5209219E" w14:paraId="62F1B74E" w:rsidRDefault="00D02CE4" w:rsidP="00C87A59" w:rsidR="00CF3D60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 dodatne provjere, stečajni upravitelj ishodovao je uvjerenje o vlasništvu motornih vozila prema kojem je stečajni dužnik formalno upisan kao vlasnik sljedećih vozila:</w:t>
      </w:r>
    </w:p>
    <w:p w14:textId="0C39B277" w14:paraId="24E67B63" w:rsidRDefault="00D02CE4" w:rsidP="00D02CE4" w:rsidR="00D02CE4" w:rsidRPr="00D02CE4">
      <w:pPr>
        <w:pStyle w:val="Odlomakpopisa"/>
        <w:numPr>
          <w:ilvl w:val="0"/>
          <w:numId w:val="22"/>
        </w:num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 w:rsidRPr="00D02CE4">
        <w:rPr>
          <w:rFonts w:cs="Times New Roman" w:hAnsi="Times New Roman" w:ascii="Times New Roman"/>
          <w:sz w:val="24"/>
          <w:szCs w:val="24"/>
        </w:rPr>
        <w:t>vozilo M2, marka VAZ 3000, godine proizvodnje 1982., broj šasije 902922219024PP90, odjavljeno 06.07.2012.</w:t>
      </w:r>
    </w:p>
    <w:p w14:textId="51935780" w14:paraId="435B83B7" w:rsidRDefault="00D02CE4" w:rsidP="00D02CE4" w:rsidR="00D02CE4" w:rsidRPr="00D02CE4">
      <w:pPr>
        <w:pStyle w:val="Odlomakpopisa"/>
        <w:numPr>
          <w:ilvl w:val="0"/>
          <w:numId w:val="22"/>
        </w:num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 w:rsidRPr="00D02CE4">
        <w:rPr>
          <w:rFonts w:cs="Times New Roman" w:hAnsi="Times New Roman" w:ascii="Times New Roman"/>
          <w:sz w:val="24"/>
          <w:szCs w:val="24"/>
        </w:rPr>
        <w:t>vozilo L1, marke ZHONGYU ZY 50QT, godine proizvodnje 2006., broj šasije LMFTCBPD661003561, odjavljeno 04.10.2013.</w:t>
      </w:r>
    </w:p>
    <w:p w14:textId="05AE1BC3" w14:paraId="77C9C329" w:rsidRDefault="00D02CE4" w:rsidP="00C87A59" w:rsidR="00D02CE4" w:rsidRPr="00D503BD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Prema navodima bivšeg zakonskog zastupnika dužnika, navedena vozila su amortizirana, rashodovana i prodana pri čemu je tvrdnje </w:t>
      </w:r>
      <w:r w:rsidR="006C1BF0">
        <w:rPr>
          <w:rFonts w:cs="Times New Roman" w:hAnsi="Times New Roman" w:ascii="Times New Roman"/>
          <w:sz w:val="24"/>
        </w:rPr>
        <w:t>dokazao</w:t>
      </w:r>
      <w:r>
        <w:rPr>
          <w:rFonts w:cs="Times New Roman" w:hAnsi="Times New Roman" w:ascii="Times New Roman"/>
          <w:sz w:val="24"/>
        </w:rPr>
        <w:t xml:space="preserve"> dostavljenim računima R.br. 1-1-1 od 24.2.2014. godine</w:t>
      </w:r>
      <w:r w:rsidR="00137EAB">
        <w:rPr>
          <w:rFonts w:cs="Times New Roman" w:hAnsi="Times New Roman" w:ascii="Times New Roman"/>
          <w:sz w:val="24"/>
        </w:rPr>
        <w:t xml:space="preserve"> i R.</w:t>
      </w:r>
      <w:r w:rsidR="00347DE0">
        <w:rPr>
          <w:rFonts w:cs="Times New Roman" w:hAnsi="Times New Roman" w:ascii="Times New Roman"/>
          <w:sz w:val="24"/>
        </w:rPr>
        <w:t>br. 1-1-1 od 28.02.2015. godine</w:t>
      </w:r>
      <w:r w:rsidR="00347DE0" w:rsidRPr="00616001">
        <w:rPr>
          <w:rFonts w:cs="Times New Roman" w:hAnsi="Times New Roman" w:ascii="Times New Roman"/>
          <w:sz w:val="24"/>
        </w:rPr>
        <w:t xml:space="preserve"> </w:t>
      </w:r>
      <w:r w:rsidR="00616001">
        <w:rPr>
          <w:rFonts w:cs="Times New Roman" w:hAnsi="Times New Roman" w:ascii="Times New Roman"/>
          <w:sz w:val="24"/>
        </w:rPr>
        <w:t>koji su plaćeni putem kompenzacije za primljene pozajmice.</w:t>
      </w:r>
    </w:p>
    <w:p w14:textId="22D756E6" w14:paraId="4644063D" w:rsidRDefault="00D02CE4" w:rsidP="001270FA" w:rsidR="004C35A3" w:rsidRPr="00D02CE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D02CE4">
        <w:rPr>
          <w:rFonts w:eastAsiaTheme="minorHAnsi" w:cs="Times New Roman" w:hAnsi="Times New Roman" w:ascii="Times New Roman"/>
          <w:lang w:eastAsia="en-US"/>
        </w:rPr>
        <w:t>Osim uvjerenja o vlasništvu vozila, stečajni upravitelj ishodovao je i potvrdu Geodetske uprave iz koje je vidljvo da dužnik nije upisan kao vlasnik nekretnina.</w:t>
      </w:r>
    </w:p>
    <w:p w14:textId="4E4259E2" w14:paraId="6AD267DB" w:rsidRDefault="00976473" w:rsidP="001270FA" w:rsidR="00976473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</w:p>
    <w:p w14:textId="723A2B80" w14:paraId="1661FA03" w:rsidRDefault="001270FA" w:rsidP="001270FA" w:rsidR="001270FA" w:rsidRPr="001270FA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1270FA">
        <w:rPr>
          <w:rFonts w:cs="Times New Roman" w:hAnsi="Times New Roman" w:ascii="Times New Roman"/>
          <w:b/>
        </w:rPr>
        <w:t xml:space="preserve">AKTIVNI SUDSKI PREDMETI </w:t>
      </w:r>
    </w:p>
    <w:p w14:textId="7EA9971F" w14:paraId="0C1AE61E" w:rsidRDefault="0027563A" w:rsidP="001C2D3E" w:rsidR="0027563A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14:textId="56909E8F" w14:paraId="2FA06578" w:rsidRDefault="001C2D3E" w:rsidP="001C2D3E" w:rsidR="001C2D3E" w:rsidRPr="001270FA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 eventualnim aktivnim sudskim predmetima, a pogotovo onima koji bi potencijalno rezultirali uvećanjem stečajne mase, st</w:t>
      </w:r>
      <w:r w:rsidR="005E2959">
        <w:rPr>
          <w:rFonts w:cs="Times New Roman" w:hAnsi="Times New Roman" w:ascii="Times New Roman"/>
        </w:rPr>
        <w:t>ečajni upravitelj nema saznanja niti je informiran od strane bivšeg zakonskog zastupnika.</w:t>
      </w:r>
    </w:p>
    <w:p w14:textId="398FFF2A" w14:paraId="7A7E681D" w:rsidRDefault="00CF3D60" w:rsidP="001270FA" w:rsidR="00CF3D60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</w:p>
    <w:p w14:textId="77777777" w14:paraId="4287F612" w:rsidRDefault="0083715C" w:rsidP="001270FA" w:rsidR="0083715C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</w:p>
    <w:p w14:textId="77777777" w14:paraId="1959B3CB" w:rsidRDefault="0083715C" w:rsidP="001270FA" w:rsidR="0083715C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</w:p>
    <w:p w14:textId="77777777" w14:paraId="4B3BDB60" w:rsidRDefault="00DF4295" w:rsidP="001270FA" w:rsidR="00DF4295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</w:p>
    <w:p w14:textId="4474ADC9" w14:paraId="24880866" w:rsidRDefault="001270FA" w:rsidP="001270FA" w:rsidR="001270FA" w:rsidRPr="00786C24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86C24">
        <w:rPr>
          <w:rFonts w:cs="Times New Roman" w:hAnsi="Times New Roman" w:ascii="Times New Roman"/>
          <w:b/>
          <w:sz w:val="24"/>
          <w:szCs w:val="24"/>
        </w:rPr>
        <w:lastRenderedPageBreak/>
        <w:t>OBVEZE STEČAJNOG DUŽNIKA</w:t>
      </w:r>
    </w:p>
    <w:p w14:textId="64B545D7" w14:paraId="232F9473" w:rsidRDefault="001270FA" w:rsidP="004D1CC5" w:rsidR="00204966" w:rsidRPr="00E17FFB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 w:rsidRPr="00786C24">
        <w:rPr>
          <w:rFonts w:cs="Times New Roman" w:hAnsi="Times New Roman" w:ascii="Times New Roman"/>
          <w:sz w:val="24"/>
          <w:szCs w:val="24"/>
        </w:rPr>
        <w:t xml:space="preserve">Obveze društva prema prijavljenim i ispitanim tražbinama stečajnih vjerovnika ukupno iznose kako slijedi: </w:t>
      </w:r>
    </w:p>
    <w:p w14:textId="77777777" w14:paraId="10A56757" w:rsidRDefault="00D02CE4" w:rsidP="004D1CC5" w:rsidR="00D02CE4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</w:p>
    <w:p w14:textId="77777777" w14:paraId="4E5E7A55" w:rsidRDefault="00D02CE4" w:rsidP="004D1CC5" w:rsidR="00D02CE4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</w:p>
    <w:p w14:textId="77777777" w14:paraId="26B6F1BD" w:rsidRDefault="00D02CE4" w:rsidP="004D1CC5" w:rsidR="00D02CE4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</w:p>
    <w:p w14:textId="165DC764" w14:paraId="735ED38B" w:rsidRDefault="004D1CC5" w:rsidP="004D1CC5" w:rsidR="004D1CC5" w:rsidRPr="00A85F76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  <w:r w:rsidRPr="00A85F76">
        <w:rPr>
          <w:rFonts w:cs="Times New Roman" w:hAnsi="Times New Roman" w:ascii="Times New Roman"/>
          <w:b/>
          <w:sz w:val="24"/>
          <w:szCs w:val="24"/>
        </w:rPr>
        <w:t>VJEROVNICI STEČAJNOG DUŽNIKA</w:t>
      </w:r>
    </w:p>
    <w:p w14:textId="785EA336" w14:paraId="17E67E8C" w:rsidRDefault="00204966" w:rsidP="004D1CC5" w:rsidR="004D1CC5" w:rsidRPr="00A85F76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predviđenom roku za prijave tražbina </w:t>
      </w:r>
      <w:r w:rsidR="005E2959">
        <w:rPr>
          <w:rFonts w:cs="Times New Roman" w:hAnsi="Times New Roman" w:ascii="Times New Roman"/>
          <w:sz w:val="24"/>
          <w:szCs w:val="24"/>
        </w:rPr>
        <w:t>zaprimljena i ispitana</w:t>
      </w:r>
      <w:r w:rsidR="00B01728">
        <w:rPr>
          <w:rFonts w:cs="Times New Roman" w:hAnsi="Times New Roman" w:ascii="Times New Roman"/>
          <w:sz w:val="24"/>
          <w:szCs w:val="24"/>
        </w:rPr>
        <w:t xml:space="preserve"> </w:t>
      </w:r>
      <w:r w:rsidR="005E2959">
        <w:rPr>
          <w:rFonts w:cs="Times New Roman" w:hAnsi="Times New Roman" w:ascii="Times New Roman"/>
          <w:sz w:val="24"/>
          <w:szCs w:val="24"/>
        </w:rPr>
        <w:t xml:space="preserve">je </w:t>
      </w:r>
      <w:r w:rsidR="00A85F76">
        <w:rPr>
          <w:rFonts w:cs="Times New Roman" w:hAnsi="Times New Roman" w:ascii="Times New Roman"/>
          <w:sz w:val="24"/>
          <w:szCs w:val="24"/>
        </w:rPr>
        <w:t xml:space="preserve">ukupno </w:t>
      </w:r>
      <w:r w:rsidR="005E2959">
        <w:rPr>
          <w:rFonts w:cs="Times New Roman" w:hAnsi="Times New Roman" w:ascii="Times New Roman"/>
          <w:sz w:val="24"/>
          <w:szCs w:val="24"/>
        </w:rPr>
        <w:t>1</w:t>
      </w:r>
      <w:r w:rsidR="0068779B">
        <w:rPr>
          <w:rFonts w:cs="Times New Roman" w:hAnsi="Times New Roman" w:ascii="Times New Roman"/>
          <w:sz w:val="24"/>
          <w:szCs w:val="24"/>
        </w:rPr>
        <w:t xml:space="preserve"> tražbina</w:t>
      </w:r>
      <w:r w:rsidR="004D1CC5" w:rsidRPr="00A85F76">
        <w:rPr>
          <w:rFonts w:cs="Times New Roman" w:hAnsi="Times New Roman" w:ascii="Times New Roman"/>
          <w:sz w:val="24"/>
          <w:szCs w:val="24"/>
        </w:rPr>
        <w:t xml:space="preserve"> vjerovnika stečajnog dužnika.</w:t>
      </w:r>
    </w:p>
    <w:p w14:textId="20DDB3F6" w14:paraId="6B226B21" w:rsidRDefault="002842CB" w:rsidP="004D1CC5" w:rsidR="002842CB">
      <w:pPr>
        <w:spacing w:lineRule="auto" w:line="276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14:textId="07640639" w14:paraId="2274CFB2" w:rsidRDefault="004D1CC5" w:rsidP="004D1CC5" w:rsidR="004D1CC5" w:rsidRPr="00A85F76">
      <w:pPr>
        <w:spacing w:lineRule="auto" w:line="276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85F76">
        <w:rPr>
          <w:rFonts w:cs="Times New Roman" w:eastAsia="Calibri" w:hAnsi="Times New Roman" w:ascii="Times New Roman"/>
          <w:sz w:val="24"/>
          <w:szCs w:val="24"/>
        </w:rPr>
        <w:t>Ukupan iznos prijavljenih</w:t>
      </w:r>
      <w:r w:rsidR="009B1EA1">
        <w:rPr>
          <w:rFonts w:cs="Times New Roman" w:eastAsia="Calibri" w:hAnsi="Times New Roman" w:ascii="Times New Roman"/>
          <w:sz w:val="24"/>
          <w:szCs w:val="24"/>
        </w:rPr>
        <w:t xml:space="preserve"> i ispitanih</w:t>
      </w:r>
      <w:r w:rsidRPr="00A85F76">
        <w:rPr>
          <w:rFonts w:cs="Times New Roman" w:eastAsia="Calibri" w:hAnsi="Times New Roman" w:ascii="Times New Roman"/>
          <w:sz w:val="24"/>
          <w:szCs w:val="24"/>
        </w:rPr>
        <w:t xml:space="preserve"> tražbina: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2257"/>
        <w:gridCol w:w="2261"/>
        <w:gridCol w:w="1955"/>
        <w:gridCol w:w="2672"/>
      </w:tblGrid>
      <w:tr w14:textId="77777777" w14:paraId="08D4C796" w:rsidTr="00766BBA" w:rsidR="004D1CC5" w:rsidRPr="00625122">
        <w:trPr>
          <w:trHeight w:val="324"/>
        </w:trPr>
        <w:tc>
          <w:tcPr>
            <w:tcW w:type="pct" w:w="12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7650A4AC" w:rsidRDefault="004D1CC5" w:rsidP="00766BBA" w:rsidR="004D1CC5" w:rsidRPr="00625122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  <w:highlight w:val="yellow"/>
              </w:rPr>
            </w:pPr>
            <w:r w:rsidRPr="00625122">
              <w:rPr>
                <w:rFonts w:cs="Times New Roman" w:hAnsi="Times New Roman" w:ascii="Times New Roman"/>
                <w:color w:val="000000"/>
                <w:sz w:val="24"/>
                <w:szCs w:val="24"/>
                <w:highlight w:val="yellow"/>
              </w:rPr>
              <w:t xml:space="preserve">  </w:t>
            </w:r>
          </w:p>
        </w:tc>
        <w:tc>
          <w:tcPr>
            <w:tcW w:type="pct" w:w="1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0ECA3F7E" w:rsidRDefault="004D1CC5" w:rsidP="00766BBA" w:rsidR="004D1CC5" w:rsidRPr="00A85F76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85F7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7FF2728D" w:rsidRDefault="004D1CC5" w:rsidP="00766BBA" w:rsidR="004D1CC5" w:rsidRPr="00A85F76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85F7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13218AC1" w:rsidRDefault="004D1CC5" w:rsidP="00766BBA" w:rsidR="004D1CC5" w:rsidRPr="00A85F76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85F7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Osporeno </w:t>
            </w:r>
          </w:p>
        </w:tc>
      </w:tr>
      <w:tr w14:textId="77777777" w14:paraId="5414FA50" w:rsidTr="00766BBA" w:rsidR="004D1CC5" w:rsidRPr="00625122">
        <w:trPr>
          <w:trHeight w:val="329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65F9852E" w:rsidRDefault="004D1CC5" w:rsidP="00766BBA" w:rsidR="004D1CC5" w:rsidRPr="0062512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  <w:highlight w:val="yellow"/>
              </w:rPr>
            </w:pPr>
            <w:r w:rsidRPr="00A85F7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6C5A552" w14:paraId="30771EB0" w:rsidRDefault="00D02CE4" w:rsidP="007A2B5F" w:rsidR="004D1CC5" w:rsidRPr="00A85F76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 xml:space="preserve">                           0,00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39800F1E" w14:paraId="64E10BC5" w:rsidRDefault="00D02CE4" w:rsidP="00D02CE4" w:rsidR="004D1CC5" w:rsidRPr="00A85F76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 xml:space="preserve">                     0,00  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288D697F" w:rsidRDefault="004D1CC5" w:rsidP="00766BBA" w:rsidR="004D1CC5" w:rsidRPr="00A85F76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85F7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14:textId="77777777" w14:paraId="125CD744" w:rsidTr="00766BBA" w:rsidR="004D1CC5" w:rsidRPr="00625122">
        <w:trPr>
          <w:trHeight w:val="263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43D3AC59" w:rsidRDefault="004D1CC5" w:rsidP="00766BBA" w:rsidR="004D1CC5" w:rsidRPr="00783FB8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3FB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6A7D31C1" w14:paraId="2A87B1A4" w:rsidRDefault="00D02CE4" w:rsidP="00766BBA" w:rsidR="004D1CC5" w:rsidRPr="00783FB8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4.241,30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586466D7" w14:paraId="32B6BC37" w:rsidRDefault="00D02CE4" w:rsidP="00766BBA" w:rsidR="004D1CC5" w:rsidRPr="00783FB8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4.241,30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275F6971" w:rsidRDefault="004D1CC5" w:rsidP="00766BBA" w:rsidR="004D1CC5" w:rsidRPr="00783FB8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3FB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14:textId="77777777" w14:paraId="486CB356" w:rsidTr="00766BBA" w:rsidR="004D1CC5" w:rsidRPr="00625122">
        <w:trPr>
          <w:trHeight w:val="324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0EBAFC8F" w:rsidRDefault="004D1CC5" w:rsidP="00766BBA" w:rsidR="004D1CC5" w:rsidRPr="00783FB8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3FB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34717489" w14:paraId="3677BDE9" w:rsidRDefault="00D02CE4" w:rsidP="00766BBA" w:rsidR="004D1CC5" w:rsidRPr="00D02CE4">
            <w:pPr>
              <w:spacing w:lineRule="auto" w:line="276"/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D02CE4">
              <w:rPr>
                <w:rFonts w:hAnsi="Times New Roman" w:ascii="Times New Roman"/>
                <w:b/>
                <w:sz w:val="24"/>
                <w:szCs w:val="24"/>
              </w:rPr>
              <w:t>4.241,30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028371" w14:paraId="2ABD63D2" w:rsidRDefault="00D02CE4" w:rsidP="00766BBA" w:rsidR="004D1CC5" w:rsidRPr="00D02CE4">
            <w:pPr>
              <w:spacing w:lineRule="auto" w:line="276"/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D02CE4">
              <w:rPr>
                <w:rFonts w:hAnsi="Times New Roman" w:ascii="Times New Roman"/>
                <w:b/>
                <w:sz w:val="24"/>
                <w:szCs w:val="24"/>
              </w:rPr>
              <w:t>4.241,30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3EAB3067" w:rsidRDefault="004D1CC5" w:rsidP="00766BBA" w:rsidR="004D1CC5" w:rsidRPr="00E17FFB">
            <w:pPr>
              <w:spacing w:lineRule="auto" w:line="276"/>
              <w:jc w:val="right"/>
              <w:rPr>
                <w:rFonts w:cs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E17FFB">
              <w:rPr>
                <w:rFonts w:cs="Times New Roman" w:hAnsi="Times New Roman" w:ascii="Times New Roman"/>
                <w:b/>
                <w:color w:val="000000"/>
                <w:sz w:val="24"/>
                <w:szCs w:val="24"/>
              </w:rPr>
              <w:t>0,00</w:t>
            </w:r>
          </w:p>
        </w:tc>
      </w:tr>
    </w:tbl>
    <w:p w14:textId="77777777" w14:paraId="7678CB32" w:rsidRDefault="00AE29CF" w:rsidP="004D1CC5" w:rsidR="00AE29CF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</w:p>
    <w:p w14:textId="182249E0" w14:paraId="75E1A9DE" w:rsidRDefault="004D1CC5" w:rsidP="004D1CC5" w:rsidR="004D1CC5" w:rsidRPr="00E5176C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 w:rsidRPr="006E4635">
        <w:rPr>
          <w:rFonts w:cs="Times New Roman" w:hAnsi="Times New Roman" w:ascii="Times New Roman"/>
          <w:b/>
          <w:sz w:val="24"/>
          <w:szCs w:val="24"/>
        </w:rPr>
        <w:t>PREDRAČUN TROŠKOVA ZA ŠESTOMJESEČNO RAZDOBLJE</w:t>
      </w:r>
    </w:p>
    <w:p w14:textId="77777777" w14:paraId="6D3EA581" w:rsidRDefault="004D1CC5" w:rsidP="004D1CC5" w:rsidR="004D1CC5" w:rsidRPr="006E4635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</w:p>
    <w:p w14:textId="0355EE27" w14:paraId="64B34DE9" w:rsidRDefault="004D1CC5" w:rsidP="004D1CC5" w:rsidR="00AE29CF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 w:rsidRPr="006E4635">
        <w:rPr>
          <w:rFonts w:cs="Times New Roman" w:hAnsi="Times New Roman" w:ascii="Times New Roman"/>
          <w:sz w:val="24"/>
          <w:szCs w:val="24"/>
        </w:rPr>
        <w:t xml:space="preserve">U skladu sa čl.89. SZ </w:t>
      </w:r>
      <w:r w:rsidR="002F743D">
        <w:rPr>
          <w:rFonts w:cs="Times New Roman" w:hAnsi="Times New Roman" w:ascii="Times New Roman"/>
          <w:sz w:val="24"/>
          <w:szCs w:val="24"/>
        </w:rPr>
        <w:t>sastavljen je</w:t>
      </w:r>
      <w:r w:rsidRPr="006E4635">
        <w:rPr>
          <w:rFonts w:cs="Times New Roman" w:hAnsi="Times New Roman" w:ascii="Times New Roman"/>
          <w:sz w:val="24"/>
          <w:szCs w:val="24"/>
        </w:rPr>
        <w:t xml:space="preserve"> predračun troškova stečajnog postupka za šestomjesečno razdoblje koje slijedi.</w:t>
      </w:r>
    </w:p>
    <w:p w14:textId="77777777" w14:paraId="471C9D4F" w:rsidRDefault="00AE29CF" w:rsidP="004D1CC5" w:rsidR="00AE29CF" w:rsidRPr="00AE29CF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pct" w:w="5040"/>
        <w:tblLook w:val="04A0" w:noVBand="1" w:noHBand="0" w:lastColumn="0" w:firstColumn="1" w:lastRow="0" w:firstRow="1"/>
      </w:tblPr>
      <w:tblGrid>
        <w:gridCol w:w="957"/>
        <w:gridCol w:w="6611"/>
        <w:gridCol w:w="1650"/>
      </w:tblGrid>
      <w:tr w14:textId="77777777" w14:paraId="23884FDB" w:rsidTr="00766BBA" w:rsidR="004D1CC5" w:rsidRPr="006E4635">
        <w:trPr>
          <w:trHeight w:val="321"/>
        </w:trPr>
        <w:tc>
          <w:tcPr>
            <w:tcW w:type="pct" w:w="51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52C5FADC" w:rsidRDefault="004D1CC5" w:rsidP="00766BBA" w:rsidR="004D1CC5" w:rsidRPr="006E4635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rb</w:t>
            </w:r>
          </w:p>
        </w:tc>
        <w:tc>
          <w:tcPr>
            <w:tcW w:type="pct" w:w="358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10359E5F" w:rsidRDefault="004D1CC5" w:rsidP="00766BBA" w:rsidR="004D1CC5" w:rsidRPr="006E4635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Troškovi</w:t>
            </w:r>
          </w:p>
        </w:tc>
        <w:tc>
          <w:tcPr>
            <w:tcW w:type="pct" w:w="89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74094AD2" w:rsidRDefault="004D1CC5" w:rsidP="00766BBA" w:rsidR="004D1CC5" w:rsidRPr="006E4635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Iznos u kn</w:t>
            </w:r>
          </w:p>
        </w:tc>
      </w:tr>
      <w:tr w14:textId="77777777" w14:paraId="33E3BB5F" w:rsidTr="00766BBA" w:rsidR="004D1CC5" w:rsidRPr="006E4635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3F6C37E3" w:rsidRDefault="004D1CC5" w:rsidP="00766BBA" w:rsidR="004D1CC5" w:rsidRPr="006E463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02F0E492" w14:paraId="35A8C333" w:rsidRDefault="004D1CC5" w:rsidP="00766BBA" w:rsidR="004D1CC5" w:rsidRPr="006E463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Materijaln</w:t>
            </w:r>
            <w:r w:rsidR="0087513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 troškovi, uredski materijal 15</w:t>
            </w:r>
            <w:r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 kn/mj x 6 mj.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27B43589" w14:paraId="26555D29" w:rsidRDefault="00875138" w:rsidP="00766BBA" w:rsidR="004D1CC5" w:rsidRPr="006E463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</w:t>
            </w:r>
            <w:r w:rsidR="004D1CC5"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00,00</w:t>
            </w:r>
          </w:p>
        </w:tc>
      </w:tr>
      <w:tr w14:textId="77777777" w14:paraId="527C334C" w:rsidTr="00766BBA" w:rsidR="004D1CC5" w:rsidRPr="006E4635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4297FE4F" w:rsidRDefault="004D1CC5" w:rsidP="00766BBA" w:rsidR="004D1CC5" w:rsidRPr="006E463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45A3366C" w14:paraId="5C03EB86" w:rsidRDefault="00875138" w:rsidP="00766BBA" w:rsidR="004D1CC5" w:rsidRPr="006E463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Naknada za platni promet 9</w:t>
            </w:r>
            <w:r w:rsidR="004D1CC5"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 x 6 mj.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5A788F3E" w14:paraId="1D6F50D1" w:rsidRDefault="00875138" w:rsidP="00766BBA" w:rsidR="004D1CC5" w:rsidRPr="006E463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54</w:t>
            </w:r>
            <w:r w:rsidR="004D1CC5"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14:textId="77777777" w14:paraId="414DFC05" w:rsidTr="00766BBA" w:rsidR="004D1CC5" w:rsidRPr="006E4635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1E971687" w14:paraId="01C8CE7E" w:rsidRDefault="0014147A" w:rsidP="00766BBA" w:rsidR="004D1CC5" w:rsidRPr="006E463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0FA6701F" w:rsidRDefault="001A0E8B" w:rsidP="00766BBA" w:rsidR="004D1CC5" w:rsidRPr="006E463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Knjigovodstvene usluge 600</w:t>
            </w:r>
            <w:r w:rsidR="004D1CC5"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,00 kn bruto mj x 6 mj.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7F281F84" w:rsidRDefault="001A0E8B" w:rsidP="00766BBA" w:rsidR="004D1CC5" w:rsidRPr="006E463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3.60</w:t>
            </w:r>
            <w:r w:rsidR="004D1CC5"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14:textId="77777777" w14:paraId="58EAE205" w:rsidTr="00766BBA" w:rsidR="004D1CC5" w:rsidRPr="006E4635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0C3B673" w14:paraId="67CA2966" w:rsidRDefault="0014147A" w:rsidP="00766BBA" w:rsidR="004D1CC5" w:rsidRPr="006E463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51A3293C" w:rsidRDefault="00A05DF3" w:rsidP="00766BBA" w:rsidR="004D1CC5" w:rsidRPr="006E463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Telefon 200 kn mj x 6 mj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7B71D44F" w:rsidRDefault="00A05DF3" w:rsidP="00766BBA" w:rsidR="004D1CC5" w:rsidRPr="006E463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1.2</w:t>
            </w:r>
            <w:r w:rsidR="004D1CC5"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00,00</w:t>
            </w:r>
          </w:p>
        </w:tc>
      </w:tr>
      <w:tr w14:textId="77777777" w14:paraId="36590F58" w:rsidTr="00766BBA" w:rsidR="004D1CC5" w:rsidRPr="006E4635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02C0C3B7" w:rsidRDefault="004D1CC5" w:rsidP="00766BBA" w:rsidR="004D1CC5" w:rsidRPr="006E463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3820ED4B" w:rsidRDefault="004D1CC5" w:rsidP="00766BBA" w:rsidR="004D1CC5" w:rsidRPr="006E4635">
            <w:pPr>
              <w:spacing w:lineRule="auto" w:line="276"/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6E4635"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12B4987A" w14:paraId="623C175C" w:rsidRDefault="00875138" w:rsidP="00766BBA" w:rsidR="004D1CC5" w:rsidRPr="006E4635">
            <w:pPr>
              <w:spacing w:lineRule="auto" w:line="276"/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  <w:t>6.240</w:t>
            </w:r>
            <w:r w:rsidR="004D1CC5" w:rsidRPr="006E4635"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</w:tbl>
    <w:p w14:textId="0E802F45" w14:paraId="10A27BD7" w:rsidRDefault="00C72D5A" w:rsidP="004D1CC5" w:rsidR="00C72D5A">
      <w:pPr>
        <w:spacing w:lineRule="auto" w:line="276"/>
        <w:jc w:val="both"/>
        <w:rPr>
          <w:rFonts w:cs="Times New Roman" w:hAnsi="Times New Roman" w:ascii="Times New Roman"/>
          <w:b/>
          <w:szCs w:val="24"/>
          <w:lang w:val="pl-PL"/>
        </w:rPr>
      </w:pPr>
    </w:p>
    <w:p w14:textId="1D3A82A1" w14:paraId="66A21407" w:rsidRDefault="00AE29CF" w:rsidP="004D1CC5" w:rsidR="00AE29CF">
      <w:pPr>
        <w:spacing w:lineRule="auto" w:line="276"/>
        <w:jc w:val="both"/>
        <w:rPr>
          <w:rFonts w:cs="Times New Roman" w:hAnsi="Times New Roman" w:ascii="Times New Roman"/>
          <w:b/>
          <w:szCs w:val="24"/>
          <w:lang w:val="pl-PL"/>
        </w:rPr>
      </w:pPr>
    </w:p>
    <w:p w14:textId="77777777" w14:paraId="46D02971" w:rsidRDefault="0083715C" w:rsidP="004D1CC5" w:rsidR="0083715C">
      <w:pPr>
        <w:spacing w:lineRule="auto" w:line="276"/>
        <w:jc w:val="both"/>
        <w:rPr>
          <w:rFonts w:cs="Times New Roman" w:hAnsi="Times New Roman" w:ascii="Times New Roman"/>
          <w:b/>
          <w:szCs w:val="24"/>
          <w:lang w:val="pl-PL"/>
        </w:rPr>
      </w:pPr>
    </w:p>
    <w:p w14:textId="6340C4F0" w14:paraId="64647001" w:rsidRDefault="004D1CC5" w:rsidP="004D1CC5" w:rsidR="004D1CC5" w:rsidRPr="00D82137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82137">
        <w:rPr>
          <w:rFonts w:cs="Times New Roman" w:hAnsi="Times New Roman" w:ascii="Times New Roman"/>
          <w:b/>
          <w:sz w:val="24"/>
          <w:szCs w:val="24"/>
          <w:lang w:val="pl-PL"/>
        </w:rPr>
        <w:lastRenderedPageBreak/>
        <w:t>ODNOS IMOVINE I OBVEZA STEČAJNOG DUŽNIKA</w:t>
      </w:r>
    </w:p>
    <w:p w14:textId="77777777" w14:paraId="7C29B85E" w:rsidRDefault="004D1CC5" w:rsidP="004D1CC5" w:rsidR="004D1CC5" w:rsidRPr="00D82137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8780"/>
        <w:tblInd w:type="dxa" w:w="118"/>
        <w:tblLook w:val="04A0" w:noVBand="1" w:noHBand="0" w:lastColumn="0" w:firstColumn="1" w:lastRow="0" w:firstRow="1"/>
      </w:tblPr>
      <w:tblGrid>
        <w:gridCol w:w="6520"/>
        <w:gridCol w:w="2260"/>
      </w:tblGrid>
      <w:tr w14:textId="77777777" w14:paraId="67035296" w:rsidTr="00766BBA" w:rsidR="004D1CC5" w:rsidRPr="00D82137">
        <w:trPr>
          <w:trHeight w:val="324"/>
        </w:trPr>
        <w:tc>
          <w:tcPr>
            <w:tcW w:type="dxa" w:w="65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792DE77" w:rsidRDefault="004D1CC5" w:rsidP="002842CB" w:rsidR="004D1CC5" w:rsidRPr="00D82137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D8213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IMO</w:t>
            </w:r>
            <w:r w:rsidR="00D6786B" w:rsidRPr="00D8213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VINA STEČAJNOG DUŽNIKA </w:t>
            </w:r>
          </w:p>
        </w:tc>
        <w:tc>
          <w:tcPr>
            <w:tcW w:type="dxa" w:w="22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86D5FDD" w:rsidRDefault="004D1CC5" w:rsidP="00766BBA" w:rsidR="004D1CC5" w:rsidRPr="00D82137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D8213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 kunama</w:t>
            </w:r>
          </w:p>
        </w:tc>
      </w:tr>
      <w:tr w14:textId="77777777" w14:paraId="148A2588" w:rsidTr="00766BBA" w:rsidR="004D1CC5" w:rsidRPr="00D8213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3FE8D813" w14:paraId="05843244" w:rsidRDefault="004D1CC5" w:rsidP="00766BBA" w:rsidR="004D1CC5" w:rsidRPr="00D82137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D8213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 Nekretnine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55286B09" w14:paraId="3B891227" w:rsidRDefault="00B10264" w:rsidP="00766BBA" w:rsidR="004D1CC5" w:rsidRPr="00FB3352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14:textId="77777777" w14:paraId="6BF9FACF" w:rsidTr="00766BBA" w:rsidR="004D1CC5" w:rsidRPr="00D8213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6E228034" w14:paraId="12CE9133" w:rsidRDefault="004D1CC5" w:rsidP="00766BBA" w:rsidR="004D1CC5" w:rsidRPr="00D82137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D8213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 Pokretnine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0A8975A" w14:paraId="19A50D3F" w:rsidRDefault="000C550E" w:rsidP="00766BBA" w:rsidR="004D1CC5" w:rsidRPr="00D82137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</w:t>
            </w:r>
            <w:r w:rsidR="00E5176C" w:rsidRPr="00E517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,00</w:t>
            </w:r>
          </w:p>
        </w:tc>
      </w:tr>
      <w:tr w14:textId="77777777" w14:paraId="06D0360E" w:rsidTr="00766BBA" w:rsidR="004D1CC5" w:rsidRPr="00D8213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297B65BC" w14:paraId="7017B7A1" w:rsidRDefault="004D1CC5" w:rsidP="00383306" w:rsidR="004D1CC5" w:rsidRPr="00D82137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D8213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 Potraživanja</w:t>
            </w:r>
            <w:r w:rsidR="000C550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8EC92FF" w:rsidRDefault="00C93DDA" w:rsidP="00766BBA" w:rsidR="004D1CC5" w:rsidRPr="00D82137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D8213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14:textId="77777777" w14:paraId="552E5AAD" w:rsidTr="00766BBA" w:rsidR="004D1CC5" w:rsidRPr="00625122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CB65C66" w:rsidRDefault="004D1CC5" w:rsidP="00766BBA" w:rsidR="004D1CC5" w:rsidRPr="00D82137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D8213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UKUPNO IMOVINA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3107009C" w14:paraId="7B03A06C" w:rsidRDefault="000C550E" w:rsidP="00766BBA" w:rsidR="004D1CC5" w:rsidRPr="00D82137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</w:t>
            </w:r>
            <w:r w:rsidR="00E517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,00</w:t>
            </w:r>
          </w:p>
        </w:tc>
      </w:tr>
      <w:tr w14:textId="77777777" w14:paraId="77E90E25" w:rsidTr="00766BBA" w:rsidR="002842CB" w:rsidRPr="00625122">
        <w:trPr>
          <w:trHeight w:val="324"/>
        </w:trPr>
        <w:tc>
          <w:tcPr>
            <w:tcW w:type="dxa" w:w="6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</w:tcPr>
          <w:p w14:textId="492C2B94" w14:paraId="58A3BAC3" w:rsidRDefault="00A32F98" w:rsidP="00E5176C" w:rsidR="00A32F98" w:rsidRPr="00E5176C">
            <w:pPr>
              <w:rPr>
                <w:rFonts w:cs="Times New Roman" w:hAnsi="Times New Roman" w:ascii="Times New Roman"/>
                <w:color w:val="000000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</w:tcPr>
          <w:p w14:textId="77777777" w14:paraId="1C40AAE7" w:rsidRDefault="002842CB" w:rsidP="00766BBA" w:rsidR="002842CB" w:rsidRPr="00625122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14:textId="77777777" w14:paraId="16429662" w:rsidTr="00766BBA" w:rsidR="004D1CC5" w:rsidRPr="00625122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2D0A46B" w:rsidRDefault="004D1CC5" w:rsidP="00766BBA" w:rsidR="004D1CC5" w:rsidRPr="00C93DDA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93DD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OBVEZE STEČAJNOG DUŽNIKA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94063D4" w:rsidRDefault="004D1CC5" w:rsidP="00766BBA" w:rsidR="004D1CC5" w:rsidRPr="00C93DDA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93DD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 kunama</w:t>
            </w:r>
          </w:p>
        </w:tc>
      </w:tr>
      <w:tr w14:textId="77777777" w14:paraId="2924724C" w:rsidTr="00766BBA" w:rsidR="004D1CC5" w:rsidRPr="00625122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138FE354" w:rsidRDefault="004D1CC5" w:rsidP="00E57A75" w:rsidR="004D1CC5" w:rsidRPr="00C93DDA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93DD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 Dospjeli nepodmireni troškovi od otvaranja stečajnog postupka</w:t>
            </w:r>
            <w:r w:rsidR="00D371D5" w:rsidRPr="00C93DD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210CA10" w:rsidRDefault="00E57A75" w:rsidP="00766BBA" w:rsidR="004D1CC5" w:rsidRPr="00C93DDA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93DD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14:textId="77777777" w14:paraId="2E6DDBCA" w:rsidTr="00766BBA" w:rsidR="004D1CC5" w:rsidRPr="00625122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5AA24241" w14:paraId="7641A712" w:rsidRDefault="004D1CC5" w:rsidP="00AC11BE" w:rsidR="004D1CC5" w:rsidRPr="00C93DDA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93DD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 Predračun</w:t>
            </w:r>
            <w:r w:rsidR="00EE296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C93DD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troškova stečajnog postupka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6663D7DB" w14:paraId="4FB35918" w:rsidRDefault="00E009EB" w:rsidP="00766BBA" w:rsidR="004D1CC5" w:rsidRPr="00C93DDA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6.240</w:t>
            </w:r>
            <w:r w:rsidR="004D1CC5" w:rsidRPr="00C93DD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,00</w:t>
            </w:r>
          </w:p>
        </w:tc>
      </w:tr>
      <w:tr w14:textId="77777777" w14:paraId="2B937024" w:rsidTr="00766BBA" w:rsidR="004D1CC5" w:rsidRPr="00625122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795A7B4" w:rsidRDefault="004D1CC5" w:rsidP="00766BBA" w:rsidR="004D1CC5" w:rsidRPr="00C93DDA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93DD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 Priznato 1. viši isplatni red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AA0B680" w14:paraId="534F7DA1" w:rsidRDefault="00E009EB" w:rsidP="00CA1CFB" w:rsidR="004D1CC5" w:rsidRPr="00C93DDA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14:textId="77777777" w14:paraId="57DD5EEA" w:rsidTr="00766BBA" w:rsidR="004D1CC5" w:rsidRPr="00625122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241E912" w:rsidRDefault="004D1CC5" w:rsidP="00766BBA" w:rsidR="004D1CC5" w:rsidRPr="00C93DDA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93DD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 Priznato 2. viši isplatni red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1A54C929" w14:paraId="45974921" w:rsidRDefault="00E009EB" w:rsidP="00766BBA" w:rsidR="004D1CC5" w:rsidRPr="00C93DDA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4.241,30</w:t>
            </w:r>
          </w:p>
        </w:tc>
      </w:tr>
      <w:tr w14:textId="77777777" w14:paraId="2A26C126" w:rsidTr="00766BBA" w:rsidR="009A3FC6" w:rsidRPr="00625122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28F0E5F" w:rsidRDefault="009A3FC6" w:rsidP="00766BBA" w:rsidR="009A3FC6" w:rsidRPr="00C93DDA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93DD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UKUPNO OBVEZE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5FDEB30C" w14:paraId="6F6C55DC" w:rsidRDefault="00E009EB" w:rsidP="00F23CAA" w:rsidR="009A3FC6" w:rsidRPr="00C93DDA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10.481,30</w:t>
            </w:r>
          </w:p>
        </w:tc>
      </w:tr>
    </w:tbl>
    <w:p w14:textId="3A69DECB" w14:paraId="6D310BCD" w:rsidRDefault="00EE7F08" w:rsidP="00E2532F" w:rsidR="00EE7F08">
      <w:pPr>
        <w:rPr>
          <w:rFonts w:cs="Times New Roman" w:hAnsi="Times New Roman" w:ascii="Times New Roman"/>
          <w:b/>
          <w:sz w:val="24"/>
        </w:rPr>
      </w:pPr>
    </w:p>
    <w:p w14:textId="77777777" w14:paraId="059756F1" w:rsidRDefault="00CD2B87" w:rsidP="006F763E" w:rsidR="00CD2B87">
      <w:pPr>
        <w:jc w:val="center"/>
        <w:rPr>
          <w:rFonts w:cs="Times New Roman" w:hAnsi="Times New Roman" w:ascii="Times New Roman"/>
          <w:b/>
          <w:sz w:val="24"/>
        </w:rPr>
      </w:pPr>
    </w:p>
    <w:p w14:textId="77777777" w14:paraId="40AFAB36" w:rsidRDefault="00CD2B87" w:rsidP="006F763E" w:rsidR="00CD2B87">
      <w:pPr>
        <w:jc w:val="center"/>
        <w:rPr>
          <w:rFonts w:cs="Times New Roman" w:hAnsi="Times New Roman" w:ascii="Times New Roman"/>
          <w:b/>
          <w:sz w:val="24"/>
        </w:rPr>
      </w:pPr>
    </w:p>
    <w:p w14:textId="77777777" w14:paraId="36CBFB3D" w:rsidRDefault="00CD2B87" w:rsidP="006F763E" w:rsidR="00CD2B87">
      <w:pPr>
        <w:jc w:val="center"/>
        <w:rPr>
          <w:rFonts w:cs="Times New Roman" w:hAnsi="Times New Roman" w:ascii="Times New Roman"/>
          <w:b/>
          <w:sz w:val="24"/>
        </w:rPr>
      </w:pPr>
    </w:p>
    <w:p w14:textId="77777777" w14:paraId="7C436B33" w:rsidRDefault="00CD2B87" w:rsidP="006F763E" w:rsidR="00CD2B87">
      <w:pPr>
        <w:jc w:val="center"/>
        <w:rPr>
          <w:rFonts w:cs="Times New Roman" w:hAnsi="Times New Roman" w:ascii="Times New Roman"/>
          <w:b/>
          <w:sz w:val="24"/>
        </w:rPr>
      </w:pPr>
    </w:p>
    <w:p w14:textId="77777777" w14:paraId="18AE1F06" w:rsidRDefault="00CD2B87" w:rsidP="006F763E" w:rsidR="00CD2B87">
      <w:pPr>
        <w:jc w:val="center"/>
        <w:rPr>
          <w:rFonts w:cs="Times New Roman" w:hAnsi="Times New Roman" w:ascii="Times New Roman"/>
          <w:b/>
          <w:sz w:val="24"/>
        </w:rPr>
      </w:pPr>
    </w:p>
    <w:p w14:textId="77777777" w14:paraId="32FD7CF7" w:rsidRDefault="00CD2B87" w:rsidP="006F763E" w:rsidR="00CD2B87">
      <w:pPr>
        <w:jc w:val="center"/>
        <w:rPr>
          <w:rFonts w:cs="Times New Roman" w:hAnsi="Times New Roman" w:ascii="Times New Roman"/>
          <w:b/>
          <w:sz w:val="24"/>
        </w:rPr>
      </w:pPr>
    </w:p>
    <w:p w14:textId="77777777" w14:paraId="6A3CE3DC" w:rsidRDefault="00CD2B87" w:rsidP="006F763E" w:rsidR="00CD2B87">
      <w:pPr>
        <w:jc w:val="center"/>
        <w:rPr>
          <w:rFonts w:cs="Times New Roman" w:hAnsi="Times New Roman" w:ascii="Times New Roman"/>
          <w:b/>
          <w:sz w:val="24"/>
        </w:rPr>
      </w:pPr>
    </w:p>
    <w:p w14:textId="77777777" w14:paraId="719DA98C" w:rsidRDefault="00CD2B87" w:rsidP="006F763E" w:rsidR="00CD2B87">
      <w:pPr>
        <w:jc w:val="center"/>
        <w:rPr>
          <w:rFonts w:cs="Times New Roman" w:hAnsi="Times New Roman" w:ascii="Times New Roman"/>
          <w:b/>
          <w:sz w:val="24"/>
        </w:rPr>
      </w:pPr>
    </w:p>
    <w:p w14:textId="77777777" w14:paraId="3AB9E1B1" w:rsidRDefault="00CD2B87" w:rsidP="006F763E" w:rsidR="00CD2B87">
      <w:pPr>
        <w:jc w:val="center"/>
        <w:rPr>
          <w:rFonts w:cs="Times New Roman" w:hAnsi="Times New Roman" w:ascii="Times New Roman"/>
          <w:b/>
          <w:sz w:val="24"/>
        </w:rPr>
      </w:pPr>
    </w:p>
    <w:p w14:textId="77777777" w14:paraId="4C0B2D9B" w:rsidRDefault="00CD2B87" w:rsidP="006F763E" w:rsidR="00CD2B87">
      <w:pPr>
        <w:jc w:val="center"/>
        <w:rPr>
          <w:rFonts w:cs="Times New Roman" w:hAnsi="Times New Roman" w:ascii="Times New Roman"/>
          <w:b/>
          <w:sz w:val="24"/>
        </w:rPr>
      </w:pPr>
    </w:p>
    <w:p w14:textId="77777777" w14:paraId="581068DD" w:rsidRDefault="00CD2B87" w:rsidP="006F763E" w:rsidR="00CD2B87">
      <w:pPr>
        <w:jc w:val="center"/>
        <w:rPr>
          <w:rFonts w:cs="Times New Roman" w:hAnsi="Times New Roman" w:ascii="Times New Roman"/>
          <w:b/>
          <w:sz w:val="24"/>
        </w:rPr>
      </w:pPr>
    </w:p>
    <w:p w14:textId="77777777" w14:paraId="6E9B40CB" w:rsidRDefault="00CD2B87" w:rsidP="006F763E" w:rsidR="00CD2B87">
      <w:pPr>
        <w:jc w:val="center"/>
        <w:rPr>
          <w:rFonts w:cs="Times New Roman" w:hAnsi="Times New Roman" w:ascii="Times New Roman"/>
          <w:b/>
          <w:sz w:val="24"/>
        </w:rPr>
      </w:pPr>
    </w:p>
    <w:p w14:textId="77777777" w14:paraId="2D35C2E3" w:rsidRDefault="00CD2B87" w:rsidP="006F763E" w:rsidR="00CD2B87">
      <w:pPr>
        <w:jc w:val="center"/>
        <w:rPr>
          <w:rFonts w:cs="Times New Roman" w:hAnsi="Times New Roman" w:ascii="Times New Roman"/>
          <w:b/>
          <w:sz w:val="24"/>
        </w:rPr>
      </w:pPr>
    </w:p>
    <w:p w14:textId="77777777" w14:paraId="5D28FD9F" w:rsidRDefault="00CD2B87" w:rsidP="006F763E" w:rsidR="00CD2B87">
      <w:pPr>
        <w:jc w:val="center"/>
        <w:rPr>
          <w:rFonts w:cs="Times New Roman" w:hAnsi="Times New Roman" w:ascii="Times New Roman"/>
          <w:b/>
          <w:sz w:val="24"/>
        </w:rPr>
      </w:pPr>
    </w:p>
    <w:p w14:textId="3E65A99F" w14:paraId="6060F601" w:rsidRDefault="006F763E" w:rsidP="006F763E" w:rsidR="006F763E" w:rsidRPr="009B52CC">
      <w:pPr>
        <w:jc w:val="center"/>
        <w:rPr>
          <w:rFonts w:cs="Times New Roman" w:hAnsi="Times New Roman" w:ascii="Times New Roman"/>
          <w:b/>
          <w:sz w:val="24"/>
        </w:rPr>
      </w:pPr>
      <w:r w:rsidRPr="009B52CC">
        <w:rPr>
          <w:rFonts w:cs="Times New Roman" w:hAnsi="Times New Roman" w:ascii="Times New Roman"/>
          <w:b/>
          <w:sz w:val="24"/>
        </w:rPr>
        <w:lastRenderedPageBreak/>
        <w:t>ZAKLJUČAK</w:t>
      </w:r>
    </w:p>
    <w:p w14:textId="56C749AA" w14:paraId="02CA677F" w:rsidRDefault="006F763E" w:rsidP="006F763E" w:rsidR="006F763E">
      <w:pPr>
        <w:jc w:val="both"/>
        <w:rPr>
          <w:rFonts w:cs="Times New Roman" w:hAnsi="Times New Roman" w:ascii="Times New Roman"/>
          <w:sz w:val="24"/>
        </w:rPr>
      </w:pPr>
      <w:r w:rsidRPr="009B52CC">
        <w:rPr>
          <w:rFonts w:cs="Times New Roman" w:hAnsi="Times New Roman" w:ascii="Times New Roman"/>
          <w:sz w:val="24"/>
        </w:rPr>
        <w:t>D</w:t>
      </w:r>
      <w:r w:rsidR="00995F2B">
        <w:rPr>
          <w:rFonts w:cs="Times New Roman" w:hAnsi="Times New Roman" w:ascii="Times New Roman"/>
          <w:sz w:val="24"/>
        </w:rPr>
        <w:t>užnik</w:t>
      </w:r>
      <w:r w:rsidRPr="009B52CC">
        <w:rPr>
          <w:rFonts w:cs="Times New Roman" w:hAnsi="Times New Roman" w:ascii="Times New Roman"/>
          <w:sz w:val="24"/>
        </w:rPr>
        <w:t xml:space="preserve"> </w:t>
      </w:r>
      <w:r w:rsidR="00CD2B87">
        <w:rPr>
          <w:rFonts w:cs="Times New Roman" w:hAnsi="Times New Roman" w:ascii="Times New Roman"/>
          <w:sz w:val="24"/>
        </w:rPr>
        <w:t>nema nikakve imovine koja bi činila stečajnu masu.</w:t>
      </w:r>
    </w:p>
    <w:p w14:textId="77A8F5DA" w14:paraId="0A0B59A9" w:rsidRDefault="00C85DAE" w:rsidP="006F763E" w:rsidR="00C85DAE" w:rsidRPr="00613D84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Dužnik </w:t>
      </w:r>
      <w:r w:rsidR="005F752C">
        <w:rPr>
          <w:rFonts w:cs="Times New Roman" w:hAnsi="Times New Roman" w:ascii="Times New Roman"/>
          <w:sz w:val="24"/>
        </w:rPr>
        <w:t xml:space="preserve">je 2013. godine prestao sa poslovanjem te sukladno tome </w:t>
      </w:r>
      <w:r>
        <w:rPr>
          <w:rFonts w:cs="Times New Roman" w:hAnsi="Times New Roman" w:ascii="Times New Roman"/>
          <w:sz w:val="24"/>
        </w:rPr>
        <w:t xml:space="preserve">nema uvjeta za nastavak poslovanja i obavljanja djelatnosti </w:t>
      </w:r>
      <w:r w:rsidR="005F752C">
        <w:rPr>
          <w:rFonts w:cs="Times New Roman" w:hAnsi="Times New Roman" w:ascii="Times New Roman"/>
          <w:sz w:val="24"/>
        </w:rPr>
        <w:t>niti nakon otvaranja stečajnog postupka.</w:t>
      </w:r>
    </w:p>
    <w:p w14:textId="77777777" w14:paraId="43A4EDDA" w:rsidRDefault="00216102" w:rsidP="006F763E" w:rsidR="00216102">
      <w:pPr>
        <w:jc w:val="both"/>
        <w:rPr>
          <w:rFonts w:cs="Times New Roman" w:hAnsi="Times New Roman" w:ascii="Times New Roman"/>
          <w:b/>
          <w:sz w:val="24"/>
          <w:u w:val="single"/>
        </w:rPr>
      </w:pPr>
    </w:p>
    <w:p w14:textId="6ED6DB38" w14:paraId="29F13287" w:rsidRDefault="006F763E" w:rsidP="006F763E" w:rsidR="006F763E" w:rsidRPr="00C627F4">
      <w:pPr>
        <w:jc w:val="both"/>
        <w:rPr>
          <w:rFonts w:cs="Times New Roman" w:hAnsi="Times New Roman" w:ascii="Times New Roman"/>
          <w:b/>
          <w:sz w:val="24"/>
          <w:u w:val="single"/>
        </w:rPr>
      </w:pPr>
      <w:r w:rsidRPr="00C627F4">
        <w:rPr>
          <w:rFonts w:cs="Times New Roman" w:hAnsi="Times New Roman" w:ascii="Times New Roman"/>
          <w:b/>
          <w:sz w:val="24"/>
          <w:u w:val="single"/>
        </w:rPr>
        <w:t>Na temelju pročitanog i obrazloženog izvješća stečajnog upravitelja, daje se prijedlog odluka o kojima nazočni vjerovnici na današnjem roč</w:t>
      </w:r>
      <w:r w:rsidR="00F65D90" w:rsidRPr="00C627F4">
        <w:rPr>
          <w:rFonts w:cs="Times New Roman" w:hAnsi="Times New Roman" w:ascii="Times New Roman"/>
          <w:b/>
          <w:sz w:val="24"/>
          <w:u w:val="single"/>
        </w:rPr>
        <w:t>ištu trebaju odlučivati, a koje glase</w:t>
      </w:r>
      <w:r w:rsidRPr="00C627F4">
        <w:rPr>
          <w:rFonts w:cs="Times New Roman" w:hAnsi="Times New Roman" w:ascii="Times New Roman"/>
          <w:b/>
          <w:sz w:val="24"/>
          <w:u w:val="single"/>
        </w:rPr>
        <w:t>:</w:t>
      </w:r>
    </w:p>
    <w:p w14:textId="77777777" w14:paraId="252C3226" w:rsidRDefault="006F763E" w:rsidP="006F763E" w:rsidR="006F763E" w:rsidRPr="00625122">
      <w:pPr>
        <w:jc w:val="both"/>
        <w:rPr>
          <w:rFonts w:cs="Times New Roman" w:hAnsi="Times New Roman" w:ascii="Times New Roman"/>
          <w:sz w:val="24"/>
          <w:highlight w:val="yellow"/>
          <w:u w:val="single"/>
        </w:rPr>
      </w:pPr>
    </w:p>
    <w:p w14:textId="0F349DC1" w14:paraId="553A1403" w:rsidRDefault="000F5C96" w:rsidP="00CD2B87" w:rsidR="00CD2B87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D</w:t>
      </w:r>
      <w:r w:rsidR="006F763E" w:rsidRPr="00C627F4">
        <w:rPr>
          <w:rFonts w:cs="Times New Roman" w:hAnsi="Times New Roman" w:ascii="Times New Roman"/>
          <w:b/>
          <w:sz w:val="24"/>
        </w:rPr>
        <w:t>a se prihvati Izvješće stečajnog upravitelja o gospodarskom položaju stečajnog dužnika, te da se odobre sve do sada poduze</w:t>
      </w:r>
      <w:r w:rsidR="001C46BF">
        <w:rPr>
          <w:rFonts w:cs="Times New Roman" w:hAnsi="Times New Roman" w:ascii="Times New Roman"/>
          <w:b/>
          <w:sz w:val="24"/>
        </w:rPr>
        <w:t>te radnje stečajnog upravitelja</w:t>
      </w:r>
    </w:p>
    <w:p w14:textId="77777777" w14:paraId="469467D9" w:rsidRDefault="00CD2B87" w:rsidP="00CD2B87" w:rsidR="00CD2B87">
      <w:pPr>
        <w:spacing w:lineRule="auto" w:line="240" w:after="0"/>
        <w:ind w:left="720"/>
        <w:jc w:val="both"/>
        <w:rPr>
          <w:rFonts w:cs="Times New Roman" w:hAnsi="Times New Roman" w:ascii="Times New Roman"/>
          <w:b/>
          <w:sz w:val="24"/>
        </w:rPr>
      </w:pPr>
    </w:p>
    <w:p w14:textId="77777777" w14:paraId="51B5BCBA" w:rsidRDefault="00CC364F" w:rsidP="00CC364F" w:rsidR="00CC364F" w:rsidRPr="00625122">
      <w:pPr>
        <w:spacing w:lineRule="auto" w:line="240" w:after="0"/>
        <w:ind w:left="720"/>
        <w:jc w:val="both"/>
        <w:rPr>
          <w:rFonts w:cs="Times New Roman" w:hAnsi="Times New Roman" w:ascii="Times New Roman"/>
          <w:b/>
          <w:sz w:val="24"/>
          <w:highlight w:val="yellow"/>
        </w:rPr>
      </w:pPr>
    </w:p>
    <w:p w14:textId="77777777" w14:paraId="4415FC6B" w:rsidRDefault="00CC364F" w:rsidP="00CC364F" w:rsidR="00CC364F" w:rsidRPr="0062512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highlight w:val="yellow"/>
        </w:rPr>
      </w:pPr>
    </w:p>
    <w:p w14:textId="77777777" w14:paraId="1A816E57" w:rsidRDefault="00CC364F" w:rsidP="00CC364F" w:rsidR="00CC364F" w:rsidRPr="0062512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highlight w:val="yellow"/>
        </w:rPr>
      </w:pPr>
    </w:p>
    <w:p w14:textId="77777777" w14:paraId="7272AE6F" w:rsidRDefault="006F763E" w:rsidP="006F763E" w:rsidR="006F763E" w:rsidRPr="00625122">
      <w:pPr>
        <w:ind w:left="720"/>
        <w:jc w:val="both"/>
        <w:rPr>
          <w:rFonts w:cs="Times New Roman" w:hAnsi="Times New Roman" w:ascii="Times New Roman"/>
          <w:b/>
          <w:sz w:val="24"/>
          <w:highlight w:val="yellow"/>
        </w:rPr>
      </w:pPr>
    </w:p>
    <w:p w14:textId="4326D01E" w14:paraId="30B70424" w:rsidRDefault="006F763E" w:rsidP="006F763E" w:rsidR="006F763E" w:rsidRPr="00625122">
      <w:pPr>
        <w:jc w:val="both"/>
        <w:rPr>
          <w:rFonts w:cs="Times New Roman" w:hAnsi="Times New Roman" w:ascii="Times New Roman"/>
          <w:b/>
          <w:sz w:val="24"/>
          <w:highlight w:val="yellow"/>
        </w:rPr>
      </w:pPr>
    </w:p>
    <w:p w14:textId="04EF9B01" w14:paraId="7826B670" w:rsidRDefault="007D71C8" w:rsidP="007D71C8" w:rsidR="006F763E" w:rsidRPr="00115E5E">
      <w:pPr>
        <w:rPr>
          <w:rFonts w:cs="Times New Roman" w:hAnsi="Times New Roman" w:ascii="Times New Roman"/>
          <w:sz w:val="24"/>
        </w:rPr>
      </w:pPr>
      <w:r w:rsidRPr="00115E5E">
        <w:rPr>
          <w:rFonts w:cs="Times New Roman" w:hAnsi="Times New Roman" w:ascii="Times New Roman"/>
          <w:sz w:val="24"/>
        </w:rPr>
        <w:t xml:space="preserve">                                                                             </w:t>
      </w:r>
      <w:r w:rsidR="008A7A6B">
        <w:rPr>
          <w:rFonts w:cs="Times New Roman" w:hAnsi="Times New Roman" w:ascii="Times New Roman"/>
          <w:sz w:val="24"/>
        </w:rPr>
        <w:t xml:space="preserve">                               </w:t>
      </w:r>
      <w:r w:rsidRPr="00115E5E">
        <w:rPr>
          <w:rFonts w:cs="Times New Roman" w:hAnsi="Times New Roman" w:ascii="Times New Roman"/>
          <w:sz w:val="24"/>
        </w:rPr>
        <w:t>Tibor Toth</w:t>
      </w:r>
    </w:p>
    <w:p w14:textId="77777777" w14:paraId="0031CCF8" w:rsidRDefault="006F763E" w:rsidP="006F763E" w:rsidR="006F763E" w:rsidRPr="00115E5E">
      <w:pPr>
        <w:ind w:firstLine="720" w:left="5040"/>
        <w:jc w:val="center"/>
        <w:rPr>
          <w:rFonts w:cs="Times New Roman" w:hAnsi="Times New Roman" w:ascii="Times New Roman"/>
          <w:sz w:val="24"/>
        </w:rPr>
      </w:pPr>
      <w:r w:rsidRPr="00115E5E">
        <w:rPr>
          <w:rFonts w:cs="Times New Roman" w:hAnsi="Times New Roman" w:ascii="Times New Roman"/>
          <w:sz w:val="24"/>
        </w:rPr>
        <w:t>Stečajni upravitelj</w:t>
      </w:r>
    </w:p>
    <w:p w14:textId="6C224B21" w14:paraId="79437066" w:rsidRDefault="00C20FCE" w:rsidP="007B2DE4" w:rsidR="00C20FCE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14:textId="77777777" w14:paraId="7AA9225A" w:rsidRDefault="007B57D5" w:rsidP="007B2DE4" w:rsidR="007B57D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14:textId="77777777" w14:paraId="7467E4EC" w:rsidRDefault="007F3E48" w:rsidP="007B2DE4" w:rsidR="007F3E48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14:textId="696C222C" w14:paraId="4A96F027" w:rsidRDefault="007B2DE4" w:rsidP="007B2DE4" w:rsidR="007B2DE4" w:rsidRPr="00115E5E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115E5E">
        <w:rPr>
          <w:rFonts w:cs="Times New Roman" w:hAnsi="Times New Roman" w:ascii="Times New Roman"/>
        </w:rPr>
        <w:t>Prilozi izvješću:</w:t>
      </w:r>
    </w:p>
    <w:p w14:textId="77777777" w14:paraId="1B87F493" w:rsidRDefault="007B2DE4" w:rsidP="007B2DE4" w:rsidR="007B2DE4" w:rsidRPr="00115E5E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14:textId="4D99EA23" w14:paraId="04EF9A8F" w:rsidRDefault="007B57D5" w:rsidP="006D04A8" w:rsidR="0020184E" w:rsidRPr="008D32E4">
      <w:pPr>
        <w:spacing w:lineRule="auto" w:line="276"/>
        <w:rPr>
          <w:rFonts w:cs="Times New Roman" w:hAnsi="Times New Roman" w:ascii="Times New Roman"/>
          <w:bCs/>
          <w:sz w:val="24"/>
        </w:rPr>
      </w:pPr>
      <w:r w:rsidRPr="008D32E4">
        <w:rPr>
          <w:rFonts w:cs="Times New Roman" w:hAnsi="Times New Roman" w:ascii="Times New Roman"/>
          <w:bCs/>
          <w:sz w:val="24"/>
        </w:rPr>
        <w:t xml:space="preserve">- preslika poštanske omotnice </w:t>
      </w:r>
      <w:r w:rsidR="00787176" w:rsidRPr="008D32E4">
        <w:rPr>
          <w:rFonts w:cs="Times New Roman" w:hAnsi="Times New Roman" w:ascii="Times New Roman"/>
          <w:bCs/>
          <w:sz w:val="24"/>
        </w:rPr>
        <w:t xml:space="preserve">i </w:t>
      </w:r>
      <w:r w:rsidRPr="008D32E4">
        <w:rPr>
          <w:rFonts w:cs="Times New Roman" w:hAnsi="Times New Roman" w:ascii="Times New Roman"/>
          <w:bCs/>
          <w:sz w:val="24"/>
        </w:rPr>
        <w:t>dopis</w:t>
      </w:r>
      <w:r w:rsidR="00787176" w:rsidRPr="008D32E4">
        <w:rPr>
          <w:rFonts w:cs="Times New Roman" w:hAnsi="Times New Roman" w:ascii="Times New Roman"/>
          <w:bCs/>
          <w:sz w:val="24"/>
        </w:rPr>
        <w:t>a</w:t>
      </w:r>
      <w:r w:rsidRPr="008D32E4">
        <w:rPr>
          <w:rFonts w:cs="Times New Roman" w:hAnsi="Times New Roman" w:ascii="Times New Roman"/>
          <w:bCs/>
          <w:sz w:val="24"/>
        </w:rPr>
        <w:t xml:space="preserve"> upućen</w:t>
      </w:r>
      <w:r w:rsidR="00787176" w:rsidRPr="008D32E4">
        <w:rPr>
          <w:rFonts w:cs="Times New Roman" w:hAnsi="Times New Roman" w:ascii="Times New Roman"/>
          <w:bCs/>
          <w:sz w:val="24"/>
        </w:rPr>
        <w:t>og</w:t>
      </w:r>
      <w:r w:rsidRPr="008D32E4">
        <w:rPr>
          <w:rFonts w:cs="Times New Roman" w:hAnsi="Times New Roman" w:ascii="Times New Roman"/>
          <w:bCs/>
          <w:sz w:val="24"/>
        </w:rPr>
        <w:t xml:space="preserve"> bivšem zakonskom zastupniku dužnika</w:t>
      </w:r>
      <w:r w:rsidR="007B2DE4" w:rsidRPr="008D32E4">
        <w:rPr>
          <w:rFonts w:cs="Times New Roman" w:hAnsi="Times New Roman" w:ascii="Times New Roman"/>
          <w:bCs/>
          <w:sz w:val="24"/>
        </w:rPr>
        <w:t xml:space="preserve"> </w:t>
      </w:r>
    </w:p>
    <w:p w14:textId="4E535C24" w14:paraId="54955272" w:rsidRDefault="00431908" w:rsidP="0020184E" w:rsidR="00431908" w:rsidRPr="008D32E4">
      <w:pPr>
        <w:spacing w:lineRule="auto" w:line="276"/>
        <w:ind w:hanging="142" w:left="142"/>
        <w:rPr>
          <w:rFonts w:cs="Times New Roman" w:hAnsi="Times New Roman" w:ascii="Times New Roman"/>
          <w:bCs/>
          <w:sz w:val="24"/>
        </w:rPr>
      </w:pPr>
      <w:r w:rsidRPr="008D32E4">
        <w:rPr>
          <w:rFonts w:cs="Times New Roman" w:hAnsi="Times New Roman" w:ascii="Times New Roman"/>
          <w:bCs/>
          <w:sz w:val="24"/>
        </w:rPr>
        <w:t>- pregled evidencije prijavljenih osiguranika Hrvatskog zavoda za mirovinsko osiguranje</w:t>
      </w:r>
    </w:p>
    <w:p w14:textId="665FE953" w14:paraId="6F02A645" w:rsidRDefault="00535701" w:rsidP="0020184E" w:rsidR="00535701" w:rsidRPr="008D32E4">
      <w:pPr>
        <w:spacing w:lineRule="auto" w:line="276"/>
        <w:ind w:hanging="142" w:left="142"/>
        <w:rPr>
          <w:rFonts w:cs="Times New Roman" w:hAnsi="Times New Roman" w:ascii="Times New Roman"/>
          <w:bCs/>
          <w:sz w:val="24"/>
        </w:rPr>
      </w:pPr>
      <w:r w:rsidRPr="008D32E4">
        <w:rPr>
          <w:rFonts w:cs="Times New Roman" w:hAnsi="Times New Roman" w:ascii="Times New Roman"/>
          <w:bCs/>
          <w:sz w:val="24"/>
        </w:rPr>
        <w:t>- uvjerenje o vlasništvu motornih vozila</w:t>
      </w:r>
    </w:p>
    <w:p w14:textId="67A087D7" w14:paraId="08870446" w:rsidRDefault="008D32E4" w:rsidP="0020184E" w:rsidR="008D32E4" w:rsidRPr="008D32E4">
      <w:pPr>
        <w:spacing w:lineRule="auto" w:line="276"/>
        <w:ind w:hanging="142" w:left="142"/>
        <w:rPr>
          <w:rFonts w:cs="Times New Roman" w:hAnsi="Times New Roman" w:ascii="Times New Roman"/>
          <w:bCs/>
          <w:sz w:val="24"/>
        </w:rPr>
      </w:pPr>
      <w:r w:rsidRPr="008D32E4">
        <w:rPr>
          <w:rFonts w:cs="Times New Roman" w:hAnsi="Times New Roman" w:ascii="Times New Roman"/>
          <w:bCs/>
          <w:sz w:val="24"/>
        </w:rPr>
        <w:t>- vlasnički list i kupoprodajni ugovor iz L</w:t>
      </w:r>
      <w:r w:rsidR="00A07624">
        <w:rPr>
          <w:rFonts w:cs="Times New Roman" w:hAnsi="Times New Roman" w:ascii="Times New Roman"/>
          <w:bCs/>
          <w:sz w:val="24"/>
        </w:rPr>
        <w:t xml:space="preserve">K </w:t>
      </w:r>
      <w:r w:rsidRPr="008D32E4">
        <w:rPr>
          <w:rFonts w:cs="Times New Roman" w:hAnsi="Times New Roman" w:ascii="Times New Roman"/>
          <w:bCs/>
          <w:sz w:val="24"/>
        </w:rPr>
        <w:t>Biograd na Moru</w:t>
      </w:r>
      <w:r w:rsidR="00A07624">
        <w:rPr>
          <w:rFonts w:cs="Times New Roman" w:hAnsi="Times New Roman" w:ascii="Times New Roman"/>
          <w:bCs/>
          <w:sz w:val="24"/>
        </w:rPr>
        <w:t xml:space="preserve"> za brodicu 1235 BG</w:t>
      </w:r>
    </w:p>
    <w:p w14:textId="5B850AAA" w14:paraId="3E505779" w:rsidRDefault="008D32E4" w:rsidP="0020184E" w:rsidR="008D32E4">
      <w:pPr>
        <w:spacing w:lineRule="auto" w:line="276"/>
        <w:ind w:hanging="142" w:left="142"/>
        <w:rPr>
          <w:rFonts w:cs="Times New Roman" w:hAnsi="Times New Roman" w:ascii="Times New Roman"/>
          <w:bCs/>
          <w:sz w:val="24"/>
        </w:rPr>
      </w:pPr>
      <w:r w:rsidRPr="008D32E4">
        <w:rPr>
          <w:rFonts w:cs="Times New Roman" w:hAnsi="Times New Roman" w:ascii="Times New Roman"/>
          <w:bCs/>
          <w:sz w:val="24"/>
        </w:rPr>
        <w:t>- izlist javnog pretraživača plovila Ministarstva mora, prometa i infrastrukture</w:t>
      </w:r>
      <w:r w:rsidR="00AD2DC0">
        <w:rPr>
          <w:rFonts w:cs="Times New Roman" w:hAnsi="Times New Roman" w:ascii="Times New Roman"/>
          <w:bCs/>
          <w:sz w:val="24"/>
        </w:rPr>
        <w:t xml:space="preserve"> za brodicu MA 2491</w:t>
      </w:r>
    </w:p>
    <w:p w14:textId="712FE66E" w14:paraId="1E547458" w:rsidRDefault="008D32E4" w:rsidP="0020184E" w:rsidR="008D32E4">
      <w:pPr>
        <w:spacing w:lineRule="auto" w:line="276"/>
        <w:ind w:hanging="142" w:left="14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Cs/>
          <w:sz w:val="24"/>
        </w:rPr>
        <w:t xml:space="preserve">- Računi </w:t>
      </w:r>
      <w:r>
        <w:rPr>
          <w:rFonts w:cs="Times New Roman" w:hAnsi="Times New Roman" w:ascii="Times New Roman"/>
          <w:sz w:val="24"/>
        </w:rPr>
        <w:t>R.br. 1-1-1 od 24.2.2014. godine i R.br. 1-1-1 od 28.02.2015. godine</w:t>
      </w:r>
    </w:p>
    <w:p w14:textId="24563F0C" w14:paraId="55A80D76" w:rsidRDefault="008D32E4" w:rsidP="0020184E" w:rsidR="008D32E4" w:rsidRPr="008D32E4">
      <w:pPr>
        <w:spacing w:lineRule="auto" w:line="276"/>
        <w:ind w:hanging="142" w:left="142"/>
        <w:rPr>
          <w:rFonts w:cs="Times New Roman" w:hAnsi="Times New Roman" w:ascii="Times New Roman"/>
          <w:bCs/>
          <w:sz w:val="24"/>
        </w:rPr>
      </w:pPr>
      <w:r>
        <w:rPr>
          <w:rFonts w:cs="Times New Roman" w:hAnsi="Times New Roman" w:ascii="Times New Roman"/>
          <w:sz w:val="24"/>
        </w:rPr>
        <w:t>- Uvjerenje Geodetske uprave</w:t>
      </w:r>
    </w:p>
    <w:p w14:textId="546727F0" w14:paraId="49BE6BD7" w:rsidRDefault="007B57D5" w:rsidP="007B2DE4" w:rsidR="007B2DE4" w:rsidRPr="008D32E4">
      <w:pPr>
        <w:spacing w:lineRule="auto" w:line="276"/>
        <w:rPr>
          <w:rFonts w:cs="Times New Roman" w:hAnsi="Times New Roman" w:ascii="Times New Roman"/>
          <w:bCs/>
          <w:sz w:val="24"/>
        </w:rPr>
      </w:pPr>
      <w:r w:rsidRPr="008D32E4">
        <w:rPr>
          <w:rFonts w:cs="Times New Roman" w:hAnsi="Times New Roman" w:ascii="Times New Roman"/>
          <w:bCs/>
          <w:sz w:val="24"/>
        </w:rPr>
        <w:t xml:space="preserve">- </w:t>
      </w:r>
      <w:r w:rsidR="007B2DE4" w:rsidRPr="008D32E4">
        <w:rPr>
          <w:rFonts w:cs="Times New Roman" w:hAnsi="Times New Roman" w:ascii="Times New Roman"/>
          <w:bCs/>
          <w:sz w:val="24"/>
        </w:rPr>
        <w:t>popis predmeta stečajne mase (čl. 221. SZ-a);</w:t>
      </w:r>
    </w:p>
    <w:p w14:textId="77777777" w14:paraId="293BF90A" w:rsidRDefault="007B2DE4" w:rsidP="007B2DE4" w:rsidR="007B2DE4" w:rsidRPr="008D32E4">
      <w:pPr>
        <w:spacing w:lineRule="auto" w:line="276"/>
        <w:rPr>
          <w:rFonts w:cs="Times New Roman" w:hAnsi="Times New Roman" w:ascii="Times New Roman"/>
          <w:bCs/>
          <w:sz w:val="24"/>
        </w:rPr>
      </w:pPr>
      <w:r w:rsidRPr="008D32E4">
        <w:rPr>
          <w:rFonts w:cs="Times New Roman" w:hAnsi="Times New Roman" w:ascii="Times New Roman"/>
          <w:bCs/>
          <w:sz w:val="24"/>
        </w:rPr>
        <w:t>- popis vjerovnika (čl. 222. SZ-a);</w:t>
      </w:r>
    </w:p>
    <w:p w14:textId="1B2AE714" w14:paraId="308AD21A" w:rsidRDefault="007B2DE4" w:rsidP="007B2DE4" w:rsidR="002469C7">
      <w:pPr>
        <w:spacing w:lineRule="auto" w:line="276"/>
        <w:rPr>
          <w:rFonts w:cs="Times New Roman" w:hAnsi="Times New Roman" w:ascii="Times New Roman"/>
          <w:bCs/>
          <w:sz w:val="24"/>
        </w:rPr>
      </w:pPr>
      <w:r w:rsidRPr="008D32E4">
        <w:rPr>
          <w:rFonts w:cs="Times New Roman" w:hAnsi="Times New Roman" w:ascii="Times New Roman"/>
          <w:bCs/>
          <w:sz w:val="24"/>
        </w:rPr>
        <w:t xml:space="preserve">- pregled </w:t>
      </w:r>
      <w:r w:rsidR="00E42667" w:rsidRPr="008D32E4">
        <w:rPr>
          <w:rFonts w:cs="Times New Roman" w:hAnsi="Times New Roman" w:ascii="Times New Roman"/>
          <w:bCs/>
          <w:sz w:val="24"/>
        </w:rPr>
        <w:t>imovine i obveza (čl. 223 SZ-a);</w:t>
      </w:r>
    </w:p>
    <w:p w14:textId="77777777" w14:paraId="0248E6F6" w:rsidRDefault="00DA6055" w:rsidP="00DA6055" w:rsidR="00DA6055" w:rsidRPr="00A9719D">
      <w:pPr>
        <w:rPr>
          <w:b/>
        </w:rPr>
      </w:pPr>
      <w:bookmarkStart w:name="OLE_LINK3" w:id="1"/>
      <w:r>
        <w:rPr>
          <w:b/>
        </w:rPr>
        <w:lastRenderedPageBreak/>
        <w:t>AVANTURIST d.o.o. u stečaju</w:t>
      </w:r>
    </w:p>
    <w:p w14:textId="77777777" w14:paraId="41D12B0E" w:rsidRDefault="00DA6055" w:rsidP="00DA6055" w:rsidR="00DA6055" w:rsidRPr="00A9719D">
      <w:pPr>
        <w:rPr>
          <w:b/>
        </w:rPr>
      </w:pPr>
      <w:r w:rsidRPr="00A9719D">
        <w:rPr>
          <w:b/>
        </w:rPr>
        <w:t xml:space="preserve">Zagreb, </w:t>
      </w:r>
      <w:r>
        <w:rPr>
          <w:b/>
        </w:rPr>
        <w:t>Nečujamska 11</w:t>
      </w:r>
    </w:p>
    <w:p w14:textId="77777777" w14:paraId="106DA111" w:rsidRDefault="00DA6055" w:rsidP="00DA6055" w:rsidR="00DA6055">
      <w:pPr>
        <w:rPr>
          <w:b/>
        </w:rPr>
      </w:pPr>
      <w:r>
        <w:rPr>
          <w:b/>
        </w:rPr>
        <w:t xml:space="preserve">OIB: </w:t>
      </w:r>
      <w:r w:rsidRPr="00097BDD">
        <w:rPr>
          <w:b/>
        </w:rPr>
        <w:t>47587290634</w:t>
      </w:r>
    </w:p>
    <w:p w14:textId="77777777" w14:paraId="58C8BFA6" w:rsidRDefault="00DA6055" w:rsidP="00DA6055" w:rsidR="00DA6055">
      <w:pPr>
        <w:rPr>
          <w:b/>
        </w:rPr>
      </w:pPr>
    </w:p>
    <w:p w14:textId="77777777" w14:paraId="286D1F2B" w:rsidRDefault="00DA6055" w:rsidP="00DA6055" w:rsidR="00DA6055">
      <w:pPr>
        <w:rPr>
          <w:b/>
        </w:rPr>
      </w:pPr>
      <w:r>
        <w:rPr>
          <w:b/>
        </w:rPr>
        <w:tab/>
      </w:r>
      <w:r>
        <w:rPr>
          <w:b/>
        </w:rPr>
        <w:tab/>
      </w:r>
      <w:r w:rsidRPr="00EE4D81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textId="77777777" w14:paraId="7D51829E" w:rsidRDefault="00DA6055" w:rsidP="00DA6055" w:rsidR="00DA6055">
      <w:pPr>
        <w:rPr>
          <w:b/>
        </w:rPr>
      </w:pPr>
    </w:p>
    <w:p w14:textId="77777777" w14:paraId="3B0CEAF9" w:rsidRDefault="00DA6055" w:rsidP="00DA6055" w:rsidR="00DA6055">
      <w:pPr>
        <w:ind w:firstLine="720" w:left="4320"/>
        <w:rPr>
          <w:b/>
        </w:rPr>
      </w:pPr>
      <w:r w:rsidRPr="00A9719D">
        <w:rPr>
          <w:b/>
        </w:rPr>
        <w:t>TRGOVAČKI SUD U ZAGREBU</w:t>
      </w:r>
    </w:p>
    <w:p w14:textId="77777777" w14:paraId="799F2ACB" w:rsidRDefault="00DA6055" w:rsidP="00DA6055" w:rsidR="00DA6055" w:rsidRPr="00A9719D">
      <w:pPr>
        <w:rPr>
          <w:b/>
        </w:rPr>
      </w:pPr>
      <w:r>
        <w:rPr>
          <w:b/>
        </w:rPr>
        <w:t xml:space="preserve">                                                                                    </w:t>
      </w:r>
    </w:p>
    <w:p w14:textId="77777777" w14:paraId="6A39B3DE" w:rsidRDefault="00DA6055" w:rsidP="00DA6055" w:rsidR="00DA6055">
      <w:pPr>
        <w:ind w:firstLine="720" w:left="4320"/>
        <w:rPr>
          <w:b/>
          <w:u w:val="single"/>
        </w:rPr>
      </w:pPr>
    </w:p>
    <w:p w14:textId="77777777" w14:paraId="42B62AE2" w:rsidRDefault="00DA6055" w:rsidP="00DA6055" w:rsidR="00DA6055" w:rsidRPr="00A9719D">
      <w:pPr>
        <w:ind w:firstLine="720" w:left="4320"/>
        <w:rPr>
          <w:u w:val="single"/>
        </w:rPr>
      </w:pPr>
      <w:r>
        <w:rPr>
          <w:b/>
          <w:u w:val="single"/>
        </w:rPr>
        <w:t>Posl. br. St-5243/16</w:t>
      </w:r>
    </w:p>
    <w:p w14:textId="77777777" w14:paraId="6197F4C5" w:rsidRDefault="00DA6055" w:rsidP="00DA6055" w:rsidR="00DA6055">
      <w:pPr>
        <w:jc w:val="center"/>
        <w:rPr>
          <w:b/>
        </w:rPr>
      </w:pPr>
    </w:p>
    <w:p w14:textId="77777777" w14:paraId="1D960D26" w:rsidRDefault="00DA6055" w:rsidP="00DA6055" w:rsidR="00DA6055">
      <w:pPr>
        <w:jc w:val="center"/>
        <w:rPr>
          <w:b/>
        </w:rPr>
      </w:pPr>
    </w:p>
    <w:p w14:textId="77777777" w14:paraId="20832DA5" w:rsidRDefault="00DA6055" w:rsidP="00DA6055" w:rsidR="00DA6055">
      <w:pPr>
        <w:jc w:val="center"/>
        <w:rPr>
          <w:b/>
        </w:rPr>
      </w:pPr>
    </w:p>
    <w:p w14:textId="77777777" w14:paraId="637AC750" w:rsidRDefault="00DA6055" w:rsidP="00DA6055" w:rsidR="00DA6055">
      <w:pPr>
        <w:jc w:val="center"/>
        <w:rPr>
          <w:b/>
        </w:rPr>
      </w:pPr>
    </w:p>
    <w:p w14:textId="77777777" w14:paraId="783D46FD" w:rsidRDefault="00DA6055" w:rsidP="00DA6055" w:rsidR="00DA6055" w:rsidRPr="00005C7A">
      <w:pPr>
        <w:jc w:val="center"/>
        <w:rPr>
          <w:b/>
        </w:rPr>
      </w:pPr>
      <w:r w:rsidRPr="00005C7A">
        <w:rPr>
          <w:b/>
        </w:rPr>
        <w:t xml:space="preserve">POPIS </w:t>
      </w:r>
      <w:r>
        <w:rPr>
          <w:b/>
        </w:rPr>
        <w:t>PREDMETA STEČAJNE MASE</w:t>
      </w:r>
    </w:p>
    <w:p w14:textId="77777777" w14:paraId="61D94C92" w:rsidRDefault="00DA6055" w:rsidP="00DA6055" w:rsidR="00DA6055">
      <w:pPr>
        <w:jc w:val="center"/>
      </w:pPr>
      <w:r w:rsidRPr="00005C7A">
        <w:t xml:space="preserve">(čl. </w:t>
      </w:r>
      <w:r>
        <w:t>221</w:t>
      </w:r>
      <w:r w:rsidRPr="00005C7A">
        <w:t>. SZ-a)</w:t>
      </w:r>
    </w:p>
    <w:p w14:textId="77777777" w14:paraId="685B7632" w:rsidRDefault="00DA6055" w:rsidP="00DA6055" w:rsidR="00DA6055" w:rsidRPr="00005C7A">
      <w:pPr>
        <w:jc w:val="center"/>
      </w:pPr>
    </w:p>
    <w:p w14:textId="77777777" w14:paraId="17D2515B" w:rsidRDefault="00DA6055" w:rsidP="00DA6055" w:rsidR="00DA6055">
      <w:pPr>
        <w:rPr>
          <w:b/>
        </w:rPr>
      </w:pPr>
    </w:p>
    <w:p w14:textId="77777777" w14:paraId="7A87C6D4" w:rsidRDefault="00DA6055" w:rsidP="00DA6055" w:rsidR="00DA6055">
      <w:pPr>
        <w:rPr>
          <w:b/>
        </w:rPr>
      </w:pPr>
      <w:r w:rsidRPr="00C25628">
        <w:rPr>
          <w:b/>
        </w:rPr>
        <w:t>A/</w:t>
      </w:r>
      <w:r w:rsidRPr="00C25628">
        <w:rPr>
          <w:b/>
        </w:rPr>
        <w:tab/>
        <w:t>NEKRETNINE</w:t>
      </w:r>
    </w:p>
    <w:p w14:textId="77777777" w14:paraId="45E3AAC0" w:rsidRDefault="00DA6055" w:rsidP="00DA6055" w:rsidR="00DA6055">
      <w:pPr>
        <w:rPr>
          <w:b/>
        </w:rPr>
      </w:pPr>
    </w:p>
    <w:p w14:textId="77777777" w14:paraId="4A1A6BC7" w:rsidRDefault="00DA6055" w:rsidP="00DA6055" w:rsidR="00DA6055" w:rsidRPr="00DA300A">
      <w:pPr>
        <w:jc w:val="both"/>
      </w:pPr>
      <w:r>
        <w:t>NEMA</w:t>
      </w:r>
    </w:p>
    <w:p w14:textId="77777777" w14:paraId="72A59DF0" w:rsidRDefault="00DA6055" w:rsidP="00DA6055" w:rsidR="00DA6055">
      <w:pPr>
        <w:rPr>
          <w:b/>
        </w:rPr>
      </w:pPr>
    </w:p>
    <w:p w14:textId="77777777" w14:paraId="56A8E890" w:rsidRDefault="00DA6055" w:rsidP="00DA6055" w:rsidR="00DA6055">
      <w:pPr>
        <w:rPr>
          <w:b/>
        </w:rPr>
      </w:pPr>
    </w:p>
    <w:p w14:textId="77777777" w14:paraId="28EEB734" w:rsidRDefault="00DA6055" w:rsidP="00DA6055" w:rsidR="00DA6055">
      <w:pPr>
        <w:rPr>
          <w:b/>
        </w:rPr>
      </w:pPr>
      <w:r w:rsidRPr="00C25628">
        <w:rPr>
          <w:b/>
        </w:rPr>
        <w:t>B/</w:t>
      </w:r>
      <w:r w:rsidRPr="00C25628">
        <w:rPr>
          <w:b/>
        </w:rPr>
        <w:tab/>
        <w:t>POKRETNINE</w:t>
      </w:r>
    </w:p>
    <w:p w14:textId="77777777" w14:paraId="68F70607" w:rsidRDefault="00DA6055" w:rsidP="00DA6055" w:rsidR="00DA6055" w:rsidRPr="00C25628">
      <w:pPr>
        <w:rPr>
          <w:b/>
        </w:rPr>
      </w:pPr>
    </w:p>
    <w:p w14:textId="77777777" w14:paraId="67AF26F6" w:rsidRDefault="00DA6055" w:rsidP="00DA6055" w:rsidR="00DA6055">
      <w:pPr>
        <w:pStyle w:val="Uvuenotijeloteksta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NEMA</w:t>
      </w:r>
    </w:p>
    <w:p w14:textId="77777777" w14:paraId="4576A533" w:rsidRDefault="00DA6055" w:rsidP="00DA6055" w:rsidR="00DA6055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14:textId="77777777" w14:paraId="73AC7CB3" w:rsidRDefault="00DA6055" w:rsidP="00DA6055" w:rsidR="00DA6055">
      <w:pPr>
        <w:pStyle w:val="Uvuenotijeloteksta"/>
        <w:ind w:firstLine="0"/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C/</w:t>
      </w:r>
      <w:r>
        <w:rPr>
          <w:rFonts w:cs="Times New Roman" w:hAnsi="Times New Roman" w:ascii="Times New Roman"/>
          <w:b/>
        </w:rPr>
        <w:tab/>
        <w:t xml:space="preserve">NOVČANA POTRAŽIVANJA </w:t>
      </w:r>
    </w:p>
    <w:p w14:textId="77777777" w14:paraId="3B38E3CD" w:rsidRDefault="00DA6055" w:rsidP="00DA6055" w:rsidR="00DA6055">
      <w:pPr>
        <w:pStyle w:val="Uvuenotijeloteksta"/>
        <w:ind w:firstLine="0"/>
        <w:jc w:val="both"/>
        <w:rPr>
          <w:rFonts w:cs="Times New Roman" w:hAnsi="Times New Roman" w:ascii="Times New Roman"/>
          <w:b/>
        </w:rPr>
      </w:pPr>
    </w:p>
    <w:p w14:textId="77777777" w14:paraId="10880438" w:rsidRDefault="00DA6055" w:rsidP="00DA6055" w:rsidR="00DA6055">
      <w:pPr>
        <w:pStyle w:val="Uvuenotijeloteksta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NEMA</w:t>
      </w:r>
    </w:p>
    <w:p w14:textId="77777777" w14:paraId="4D169C87" w:rsidRDefault="00DA6055" w:rsidP="00DA6055" w:rsidR="00DA6055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14:textId="77777777" w14:paraId="777FCC1E" w:rsidRDefault="00DA6055" w:rsidP="00DA6055" w:rsidR="00DA6055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14:textId="77777777" w14:paraId="7CC69C5F" w:rsidRDefault="00DA6055" w:rsidP="00DA6055" w:rsidR="00DA6055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14:textId="77777777" w14:paraId="6A69E3EB" w:rsidRDefault="00DA6055" w:rsidP="00DA6055" w:rsidR="00DA6055">
      <w:pPr>
        <w:pStyle w:val="Uvuenotijeloteksta"/>
        <w:ind w:firstLine="0"/>
        <w:rPr>
          <w:rFonts w:cs="Times New Roman" w:hAnsi="Times New Roman" w:ascii="Times New Roman"/>
        </w:rPr>
      </w:pPr>
    </w:p>
    <w:p w14:textId="77777777" w14:paraId="7B598E80" w:rsidRDefault="00DA6055" w:rsidP="00DA6055" w:rsidR="00DA6055">
      <w:pPr>
        <w:pStyle w:val="Uvuenotijeloteksta"/>
        <w:ind w:firstLine="0"/>
        <w:rPr>
          <w:rFonts w:cs="Times New Roman" w:hAnsi="Times New Roman" w:ascii="Times New Roman"/>
        </w:rPr>
      </w:pPr>
    </w:p>
    <w:p w14:textId="77777777" w14:paraId="35BCC66D" w:rsidRDefault="00DA6055" w:rsidP="00DA6055" w:rsidR="00DA6055">
      <w:pPr>
        <w:pStyle w:val="Uvuenotijeloteksta"/>
        <w:ind w:firstLine="0"/>
        <w:rPr>
          <w:rFonts w:cs="Times New Roman" w:hAnsi="Times New Roman" w:ascii="Times New Roman"/>
        </w:rPr>
      </w:pPr>
    </w:p>
    <w:bookmarkEnd w:id="1"/>
    <w:p w14:textId="77777777" w14:paraId="26151C3D" w:rsidRDefault="00DA6055" w:rsidP="00DA6055" w:rsidR="00DA6055"/>
    <w:p w14:textId="77777777" w14:paraId="12E9256E" w:rsidRDefault="00DA6055" w:rsidP="00DA6055" w:rsidR="00DA6055">
      <w:pPr>
        <w:rPr>
          <w:b/>
        </w:rPr>
      </w:pPr>
    </w:p>
    <w:p w14:textId="77777777" w14:paraId="154DBB90" w:rsidRDefault="00DA6055" w:rsidP="00DA6055" w:rsidR="00DA6055">
      <w:pPr>
        <w:rPr>
          <w:b/>
        </w:rPr>
      </w:pPr>
    </w:p>
    <w:p w14:textId="77777777" w14:paraId="62214B8B" w:rsidRDefault="00DA6055" w:rsidP="00DA6055" w:rsidR="00DA6055" w:rsidRPr="006263F9">
      <w:pPr>
        <w:ind w:firstLine="708" w:left="4956"/>
      </w:pPr>
      <w:r w:rsidRPr="006263F9">
        <w:t>Stečajni upravitelj</w:t>
      </w:r>
    </w:p>
    <w:p w14:textId="77777777" w14:paraId="325BF13C" w:rsidRDefault="00DA6055" w:rsidP="00DA6055" w:rsidR="00DA6055">
      <w:pPr>
        <w:ind w:firstLine="708" w:left="4956"/>
      </w:pPr>
      <w:r>
        <w:t>Tibor Toth</w:t>
      </w:r>
    </w:p>
    <w:p w14:textId="77777777" w14:paraId="0C424731" w:rsidRDefault="00DA6055" w:rsidP="00DA6055" w:rsidR="00DA6055">
      <w:pPr>
        <w:rPr>
          <w:b/>
        </w:rPr>
      </w:pPr>
    </w:p>
    <w:p w14:textId="77777777" w14:paraId="65B1E5B6" w:rsidRDefault="00DA6055" w:rsidP="00DA6055" w:rsidR="00DA6055">
      <w:pPr>
        <w:rPr>
          <w:b/>
        </w:rPr>
      </w:pPr>
    </w:p>
    <w:p w14:textId="77777777" w14:paraId="74C658D2" w:rsidRDefault="00DA6055" w:rsidP="00DA6055" w:rsidR="00DA6055">
      <w:pPr>
        <w:rPr>
          <w:b/>
        </w:rPr>
      </w:pPr>
    </w:p>
    <w:p w14:textId="77777777" w14:paraId="784A6B18" w:rsidRDefault="00DA6055" w:rsidP="00DA6055" w:rsidR="00DA6055">
      <w:pPr>
        <w:rPr>
          <w:b/>
        </w:rPr>
      </w:pPr>
    </w:p>
    <w:p w14:textId="77777777" w14:paraId="59FB6CD5" w:rsidRDefault="00DA6055" w:rsidP="00DA6055" w:rsidR="00DA6055">
      <w:pPr>
        <w:rPr>
          <w:b/>
        </w:rPr>
      </w:pPr>
    </w:p>
    <w:p w14:textId="77777777" w14:paraId="1D8AFDA0" w:rsidRDefault="00DA6055" w:rsidP="00DA6055" w:rsidR="00DA6055">
      <w:pPr>
        <w:rPr>
          <w:b/>
        </w:rPr>
      </w:pPr>
    </w:p>
    <w:p w14:textId="77777777" w14:paraId="78309938" w:rsidRDefault="00DA6055" w:rsidP="00DA6055" w:rsidR="00DA6055">
      <w:pPr>
        <w:rPr>
          <w:b/>
        </w:rPr>
      </w:pPr>
    </w:p>
    <w:p w14:textId="77777777" w14:paraId="7B72FF16" w:rsidRDefault="00DA6055" w:rsidP="00DA6055" w:rsidR="00DA6055">
      <w:pPr>
        <w:rPr>
          <w:b/>
        </w:rPr>
      </w:pPr>
    </w:p>
    <w:p w14:textId="77777777" w14:paraId="05B0F80A" w:rsidRDefault="00DA6055" w:rsidP="00DA6055" w:rsidR="00DA6055">
      <w:pPr>
        <w:rPr>
          <w:b/>
        </w:rPr>
      </w:pPr>
    </w:p>
    <w:p w14:textId="77777777" w14:paraId="712853A6" w:rsidRDefault="00DA6055" w:rsidP="00DA6055" w:rsidR="00DA6055" w:rsidRPr="00A9719D">
      <w:pPr>
        <w:rPr>
          <w:b/>
        </w:rPr>
      </w:pPr>
      <w:r>
        <w:rPr>
          <w:b/>
        </w:rPr>
        <w:t>AVANTURIST d.o.o. u stečaju</w:t>
      </w:r>
    </w:p>
    <w:p w14:textId="77777777" w14:paraId="331DF41A" w:rsidRDefault="00DA6055" w:rsidP="00DA6055" w:rsidR="00DA6055" w:rsidRPr="00A9719D">
      <w:pPr>
        <w:rPr>
          <w:b/>
        </w:rPr>
      </w:pPr>
      <w:r w:rsidRPr="00A9719D">
        <w:rPr>
          <w:b/>
        </w:rPr>
        <w:t xml:space="preserve">Zagreb, </w:t>
      </w:r>
      <w:r>
        <w:rPr>
          <w:b/>
        </w:rPr>
        <w:t>Nečujamska 11</w:t>
      </w:r>
    </w:p>
    <w:p w14:textId="77777777" w14:paraId="1F2A5965" w:rsidRDefault="00DA6055" w:rsidP="00DA6055" w:rsidR="00DA6055">
      <w:pPr>
        <w:rPr>
          <w:b/>
        </w:rPr>
      </w:pPr>
      <w:r>
        <w:rPr>
          <w:b/>
        </w:rPr>
        <w:t xml:space="preserve">OIB: </w:t>
      </w:r>
      <w:r w:rsidRPr="00097BDD">
        <w:rPr>
          <w:b/>
        </w:rPr>
        <w:t>47587290634</w:t>
      </w:r>
    </w:p>
    <w:p w14:textId="77777777" w14:paraId="36B44A43" w:rsidRDefault="00DA6055" w:rsidP="00DA6055" w:rsidR="00DA6055">
      <w:pPr>
        <w:rPr>
          <w:b/>
        </w:rPr>
      </w:pPr>
      <w:r>
        <w:rPr>
          <w:b/>
        </w:rPr>
        <w:tab/>
      </w:r>
    </w:p>
    <w:p w14:textId="77777777" w14:paraId="3D91CCA0" w:rsidRDefault="00DA6055" w:rsidP="00DA6055" w:rsidR="00DA6055">
      <w:pPr>
        <w:ind w:firstLine="720" w:left="4320"/>
        <w:rPr>
          <w:b/>
        </w:rPr>
      </w:pPr>
      <w:r w:rsidRPr="00A9719D">
        <w:rPr>
          <w:b/>
        </w:rPr>
        <w:t>TRGOVAČKI SUD U ZAGREBU</w:t>
      </w:r>
    </w:p>
    <w:p w14:textId="77777777" w14:paraId="1D63D943" w:rsidRDefault="00DA6055" w:rsidP="00DA6055" w:rsidR="00DA6055" w:rsidRPr="00C86B8D">
      <w:pPr>
        <w:rPr>
          <w:b/>
        </w:rPr>
      </w:pPr>
      <w:r>
        <w:rPr>
          <w:b/>
        </w:rPr>
        <w:t xml:space="preserve">                                                                                    </w:t>
      </w:r>
    </w:p>
    <w:p w14:textId="77777777" w14:paraId="1A92AF97" w:rsidRDefault="00DA6055" w:rsidP="00DA6055" w:rsidR="00DA6055" w:rsidRPr="00A9719D">
      <w:pPr>
        <w:ind w:firstLine="720" w:left="4320"/>
        <w:rPr>
          <w:u w:val="single"/>
        </w:rPr>
      </w:pPr>
      <w:r>
        <w:rPr>
          <w:b/>
          <w:u w:val="single"/>
        </w:rPr>
        <w:t>Posl. br. St-5243/16</w:t>
      </w:r>
    </w:p>
    <w:p w14:textId="77777777" w14:paraId="0866FBF1" w:rsidRDefault="00DA6055" w:rsidP="00DA6055" w:rsidR="00DA6055"/>
    <w:p w14:textId="77777777" w14:paraId="71DBF5FC" w:rsidRDefault="00DA6055" w:rsidP="00DA6055" w:rsidR="00DA6055"/>
    <w:p w14:textId="77777777" w14:paraId="1E78AF8C" w:rsidRDefault="00DA6055" w:rsidP="00DA6055" w:rsidR="00DA6055" w:rsidRPr="00005C7A">
      <w:pPr>
        <w:jc w:val="center"/>
        <w:rPr>
          <w:b/>
        </w:rPr>
      </w:pPr>
      <w:r w:rsidRPr="00005C7A">
        <w:rPr>
          <w:b/>
        </w:rPr>
        <w:t>POPIS VJEROVNIKA</w:t>
      </w:r>
    </w:p>
    <w:p w14:textId="77777777" w14:paraId="16F35006" w:rsidRDefault="00DA6055" w:rsidP="00DA6055" w:rsidR="00DA6055" w:rsidRPr="00005C7A">
      <w:pPr>
        <w:jc w:val="center"/>
      </w:pPr>
      <w:r w:rsidRPr="00005C7A">
        <w:t xml:space="preserve">(čl. </w:t>
      </w:r>
      <w:r>
        <w:t>222</w:t>
      </w:r>
      <w:r w:rsidRPr="00005C7A">
        <w:t>. SZ-a)</w:t>
      </w:r>
    </w:p>
    <w:p w14:textId="77777777" w14:paraId="0F51B892" w:rsidRDefault="00DA6055" w:rsidP="00DA6055" w:rsidR="00DA6055"/>
    <w:p w14:textId="77777777" w14:paraId="4D2269F7" w:rsidRDefault="00DA6055" w:rsidP="00DA6055" w:rsidR="00DA6055" w:rsidRPr="004B1D9F">
      <w:pPr>
        <w:rPr>
          <w:b/>
        </w:rPr>
      </w:pPr>
      <w:r w:rsidRPr="00B0073C">
        <w:rPr>
          <w:b/>
        </w:rPr>
        <w:t xml:space="preserve">A/ </w:t>
      </w:r>
      <w:r w:rsidRPr="00B0073C">
        <w:rPr>
          <w:b/>
        </w:rPr>
        <w:tab/>
        <w:t>VJEROVNICI S PRAVOM ODVOJENOG NAMIRENJA</w:t>
      </w:r>
      <w:r>
        <w:tab/>
      </w:r>
    </w:p>
    <w:p w14:textId="77777777" w14:paraId="3C481A06" w:rsidRDefault="00DA6055" w:rsidP="00DA6055" w:rsidR="00DA6055"/>
    <w:p w14:textId="77777777" w14:paraId="351B243C" w:rsidRDefault="00DA6055" w:rsidP="00DA6055" w:rsidR="00DA6055">
      <w:pPr>
        <w:ind w:hanging="709" w:left="709"/>
      </w:pPr>
      <w:r>
        <w:t>NEMA</w:t>
      </w:r>
    </w:p>
    <w:p w14:textId="77777777" w14:paraId="6D49D348" w:rsidRDefault="00DA6055" w:rsidP="00DA6055" w:rsidR="00DA6055">
      <w:pPr>
        <w:ind w:hanging="709" w:left="709"/>
      </w:pPr>
    </w:p>
    <w:p w14:textId="77777777" w14:paraId="443B67EB" w:rsidRDefault="00DA6055" w:rsidP="00DA6055" w:rsidR="00DA6055">
      <w:pPr>
        <w:rPr>
          <w:b/>
        </w:rPr>
      </w:pPr>
      <w:r>
        <w:rPr>
          <w:b/>
        </w:rPr>
        <w:lastRenderedPageBreak/>
        <w:t>B</w:t>
      </w:r>
      <w:r w:rsidRPr="00005C7A">
        <w:rPr>
          <w:b/>
        </w:rPr>
        <w:t>/</w:t>
      </w:r>
      <w:r w:rsidRPr="00005C7A">
        <w:rPr>
          <w:b/>
        </w:rPr>
        <w:tab/>
        <w:t>PRIJAVLJENE TRAŽBINE STEČAJNIH VJEROVN</w:t>
      </w:r>
      <w:r>
        <w:rPr>
          <w:b/>
        </w:rPr>
        <w:t>I</w:t>
      </w:r>
      <w:r w:rsidRPr="00005C7A">
        <w:rPr>
          <w:b/>
        </w:rPr>
        <w:t>KA</w:t>
      </w:r>
    </w:p>
    <w:p w14:textId="77777777" w14:paraId="360E7877" w:rsidRDefault="00DA6055" w:rsidP="00DA6055" w:rsidR="00DA6055" w:rsidRPr="00005C7A">
      <w:pPr>
        <w:rPr>
          <w:b/>
        </w:rPr>
      </w:pPr>
    </w:p>
    <w:p w14:textId="77777777" w14:paraId="64303BC1" w:rsidRDefault="00DA6055" w:rsidP="00DA6055" w:rsidR="00DA6055" w:rsidRPr="00005C7A">
      <w:pPr>
        <w:spacing w:lineRule="auto" w:line="360"/>
      </w:pPr>
      <w:r w:rsidRPr="00005C7A">
        <w:rPr>
          <w:b/>
        </w:rPr>
        <w:t>PRIZNATE TRAŽBINE – I. viši isplatni red</w:t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  <w:t xml:space="preserve">    </w:t>
      </w:r>
      <w:r w:rsidRPr="00005C7A">
        <w:rPr>
          <w:b/>
        </w:rPr>
        <w:tab/>
        <w:t xml:space="preserve">      </w:t>
      </w:r>
      <w:r>
        <w:rPr>
          <w:b/>
        </w:rPr>
        <w:tab/>
        <w:t xml:space="preserve">   </w:t>
      </w:r>
      <w:r w:rsidRPr="00005C7A">
        <w:t>iznos / kn</w:t>
      </w:r>
    </w:p>
    <w:p w14:textId="77777777" w14:paraId="297142BE" w:rsidRDefault="00DA6055" w:rsidP="00DA6055" w:rsidR="00DA6055">
      <w:pPr>
        <w:rPr>
          <w:b/>
        </w:rPr>
      </w:pPr>
      <w:r>
        <w:t>NEMA</w:t>
      </w:r>
    </w:p>
    <w:p w14:textId="77777777" w14:paraId="791A2E83" w:rsidRDefault="00DA6055" w:rsidP="00DA6055" w:rsidR="00DA6055">
      <w:pPr>
        <w:rPr>
          <w:b/>
        </w:rPr>
      </w:pPr>
    </w:p>
    <w:p w14:textId="77777777" w14:paraId="7C776055" w:rsidRDefault="00DA6055" w:rsidP="00DA6055" w:rsidR="00DA6055" w:rsidRPr="004F54C1">
      <w:pPr>
        <w:rPr>
          <w:b/>
        </w:rPr>
      </w:pPr>
      <w:r w:rsidRPr="00005C7A">
        <w:rPr>
          <w:b/>
        </w:rPr>
        <w:t>PRIZNATE TRAŽBINE – II. viši isplatni red</w:t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  <w:t xml:space="preserve">    </w:t>
      </w:r>
      <w:r w:rsidRPr="00005C7A">
        <w:rPr>
          <w:b/>
        </w:rPr>
        <w:tab/>
        <w:t xml:space="preserve">      </w:t>
      </w:r>
      <w:r>
        <w:rPr>
          <w:b/>
        </w:rPr>
        <w:t xml:space="preserve">        </w:t>
      </w:r>
      <w:r w:rsidRPr="00005C7A">
        <w:t>iznos / kn</w:t>
      </w:r>
    </w:p>
    <w:p w14:textId="77777777" w14:paraId="0AB789C1" w:rsidRDefault="00DA6055" w:rsidP="00DA6055" w:rsidR="00DA6055">
      <w:pPr>
        <w:ind w:left="720"/>
      </w:pPr>
    </w:p>
    <w:p w14:textId="77777777" w14:paraId="3E2C61BE" w:rsidRDefault="00DA6055" w:rsidP="00DA6055" w:rsidR="00DA6055">
      <w:r>
        <w:t xml:space="preserve">      1.   RH, MINISTARSTVO FINANCIJA</w:t>
      </w:r>
    </w:p>
    <w:p w14:textId="77777777" w14:paraId="47AE8B71" w:rsidRDefault="00DA6055" w:rsidP="00DA6055" w:rsidR="00DA6055">
      <w:r>
        <w:t xml:space="preserve">            POREZNA UPRAVA, PU ZAGREB</w:t>
      </w:r>
    </w:p>
    <w:p w14:textId="77777777" w14:paraId="0E284A97" w:rsidRDefault="00DA6055" w:rsidP="00DA6055" w:rsidR="00DA6055">
      <w:r>
        <w:t xml:space="preserve"> </w:t>
      </w:r>
      <w:r w:rsidRPr="008B15FB">
        <w:t xml:space="preserve"> </w:t>
      </w:r>
      <w:r>
        <w:t xml:space="preserve">          Zagreb, Savska cesta 41</w:t>
      </w:r>
    </w:p>
    <w:p w14:textId="77777777" w14:paraId="3AC242D8" w:rsidRDefault="00DA6055" w:rsidP="00DA6055" w:rsidR="00DA6055">
      <w:r>
        <w:t xml:space="preserve">            OIB: </w:t>
      </w:r>
      <w:r w:rsidRPr="007B219A">
        <w:t>18683136487</w:t>
      </w:r>
      <w:r>
        <w:t xml:space="preserve">                                                                                          4.241,30</w:t>
      </w:r>
    </w:p>
    <w:p w14:textId="77777777" w14:paraId="498B36F4" w:rsidRDefault="00DA6055" w:rsidP="00DA6055" w:rsidR="00DA6055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14:textId="77777777" w14:paraId="7CC80A59" w:rsidRDefault="00DA6055" w:rsidP="00DA6055" w:rsidR="00DA6055" w:rsidRPr="00005C7A">
      <w:r w:rsidRPr="00005C7A">
        <w:t>-----------------------------------------------------------------------------------------------------------------</w:t>
      </w:r>
    </w:p>
    <w:p w14:textId="77777777" w14:paraId="21420520" w:rsidRDefault="00DA6055" w:rsidP="00DA6055" w:rsidR="00DA6055" w:rsidRPr="00FF3897">
      <w:pPr>
        <w:rPr>
          <w:b/>
        </w:rPr>
      </w:pPr>
      <w:r w:rsidRPr="00005C7A">
        <w:rPr>
          <w:b/>
        </w:rPr>
        <w:t xml:space="preserve">UKUPNO II. VIŠI ISPLATNI RED: </w:t>
      </w:r>
      <w:r w:rsidRPr="00005C7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4.241,30</w:t>
      </w:r>
    </w:p>
    <w:p w14:textId="77777777" w14:paraId="7CCB5BC9" w:rsidRDefault="00DA6055" w:rsidP="00DA6055" w:rsidR="00DA6055" w:rsidRPr="008157FC"/>
    <w:p w14:textId="77777777" w14:paraId="208D32F2" w:rsidRDefault="00DA6055" w:rsidP="00DA6055" w:rsidR="00DA6055">
      <w:pPr>
        <w:pStyle w:val="Naslov1"/>
        <w:rPr>
          <w:rFonts w:cs="Times New Roman" w:hAnsi="Times New Roman" w:ascii="Times New Roman"/>
        </w:rPr>
      </w:pPr>
      <w:r w:rsidRPr="00005C7A">
        <w:rPr>
          <w:rFonts w:cs="Times New Roman" w:hAnsi="Times New Roman" w:ascii="Times New Roman"/>
        </w:rPr>
        <w:t>Stečajni vjerovnici</w:t>
      </w:r>
    </w:p>
    <w:p w14:textId="77777777" w14:paraId="63E82A61" w:rsidRDefault="00DA6055" w:rsidP="00DA6055" w:rsidR="00DA6055" w:rsidRPr="00F455CB"/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14:textId="77777777" w14:paraId="365B3B45" w:rsidTr="00087027" w:rsidR="00DA6055" w:rsidRPr="00005C7A">
        <w:tc>
          <w:tcPr>
            <w:tcW w:type="dxa" w:w="9039"/>
          </w:tcPr>
          <w:p w14:textId="77777777" w14:paraId="5CAEBB7B" w:rsidRDefault="00DA6055" w:rsidP="00087027" w:rsidR="00DA6055" w:rsidRPr="00005C7A">
            <w:pPr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PRIZNATE TRAŽBINE UKUPNO:        </w:t>
            </w:r>
            <w:bookmarkStart w:name="OLE_LINK2" w:id="2"/>
            <w:r w:rsidRPr="00005C7A">
              <w:rPr>
                <w:b/>
                <w:bCs/>
              </w:rPr>
              <w:t xml:space="preserve">                                        </w:t>
            </w:r>
            <w:bookmarkEnd w:id="2"/>
            <w:r>
              <w:rPr>
                <w:b/>
                <w:bCs/>
              </w:rPr>
              <w:t xml:space="preserve">                 </w:t>
            </w:r>
            <w:r>
              <w:rPr>
                <w:b/>
              </w:rPr>
              <w:t xml:space="preserve">4.241,30 </w:t>
            </w:r>
            <w:r w:rsidRPr="00005C7A">
              <w:rPr>
                <w:b/>
                <w:bCs/>
              </w:rPr>
              <w:t>kn</w:t>
            </w:r>
          </w:p>
        </w:tc>
      </w:tr>
    </w:tbl>
    <w:p w14:textId="77777777" w14:paraId="64FD9AE2" w:rsidRDefault="00DA6055" w:rsidP="00DA6055" w:rsidR="00DA6055">
      <w:pPr>
        <w:spacing w:lineRule="auto" w:line="360"/>
        <w:rPr>
          <w:b/>
        </w:rPr>
      </w:pPr>
    </w:p>
    <w:p w14:textId="77777777" w14:paraId="702BC19E" w:rsidRDefault="00DA6055" w:rsidP="00DA6055" w:rsidR="00DA6055">
      <w:pPr>
        <w:spacing w:lineRule="auto" w:line="360"/>
      </w:pPr>
      <w:r>
        <w:rPr>
          <w:b/>
        </w:rPr>
        <w:t xml:space="preserve">OSPORENE TRAŽBINE </w:t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  <w:t xml:space="preserve">    </w:t>
      </w:r>
      <w:r w:rsidRPr="00005C7A">
        <w:rPr>
          <w:b/>
        </w:rPr>
        <w:tab/>
        <w:t xml:space="preserve">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05C7A">
        <w:t>iznos / kn</w:t>
      </w:r>
    </w:p>
    <w:p w14:textId="77777777" w14:paraId="59AFAB5B" w:rsidRDefault="00DA6055" w:rsidP="00DA6055" w:rsidR="00DA6055" w:rsidRPr="00005C7A">
      <w:pPr>
        <w:pStyle w:val="Naslov1"/>
        <w:rPr>
          <w:rFonts w:cs="Times New Roman" w:hAnsi="Times New Roman" w:ascii="Times New Roman"/>
        </w:rPr>
      </w:pPr>
      <w:r w:rsidRPr="00005C7A">
        <w:rPr>
          <w:rFonts w:cs="Times New Roman" w:hAnsi="Times New Roman" w:ascii="Times New Roman"/>
        </w:rPr>
        <w:t>Stečajni vjerovnici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14:textId="77777777" w14:paraId="13A79520" w:rsidTr="00087027" w:rsidR="00DA6055" w:rsidRPr="00005C7A">
        <w:tc>
          <w:tcPr>
            <w:tcW w:type="dxa" w:w="9039"/>
          </w:tcPr>
          <w:p w14:textId="77777777" w14:paraId="434D9DB2" w:rsidRDefault="00DA6055" w:rsidP="00087027" w:rsidR="00DA6055" w:rsidRPr="00005C7A">
            <w:pPr>
              <w:ind w:right="-399"/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OSPORENE TRAŽBINE UKUPNO                                                </w:t>
            </w:r>
            <w:r>
              <w:rPr>
                <w:b/>
                <w:bCs/>
              </w:rPr>
              <w:t xml:space="preserve">                       0,00 kn </w:t>
            </w:r>
          </w:p>
        </w:tc>
      </w:tr>
    </w:tbl>
    <w:p w14:textId="77777777" w14:paraId="1F10AFD7" w:rsidRDefault="00DA6055" w:rsidP="00DA6055" w:rsidR="00DA6055" w:rsidRPr="008C1987"/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14:textId="77777777" w14:paraId="6B3E5053" w:rsidTr="00087027" w:rsidR="00DA6055" w:rsidRPr="00005C7A">
        <w:trPr>
          <w:trHeight w:val="300"/>
        </w:trPr>
        <w:tc>
          <w:tcPr>
            <w:tcW w:type="dxa" w:w="9039"/>
          </w:tcPr>
          <w:p w14:textId="77777777" w14:paraId="5E367BF5" w:rsidRDefault="00DA6055" w:rsidP="00087027" w:rsidR="00DA6055" w:rsidRPr="00005C7A">
            <w:pPr>
              <w:ind w:right="-385"/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VJEROVNICI SVEUKUPNO                                                      </w:t>
            </w:r>
            <w:r>
              <w:rPr>
                <w:b/>
                <w:bCs/>
              </w:rPr>
              <w:t xml:space="preserve">                     </w:t>
            </w:r>
            <w:r>
              <w:rPr>
                <w:b/>
              </w:rPr>
              <w:t xml:space="preserve">4.241,30 </w:t>
            </w:r>
            <w:r w:rsidRPr="00005C7A">
              <w:rPr>
                <w:b/>
                <w:bCs/>
              </w:rPr>
              <w:t>kn</w:t>
            </w:r>
          </w:p>
        </w:tc>
      </w:tr>
    </w:tbl>
    <w:p w14:textId="77777777" w14:paraId="509C76B0" w:rsidRDefault="00DA6055" w:rsidP="00DA6055" w:rsidR="00DA6055">
      <w:pPr>
        <w:pStyle w:val="Naslov2"/>
        <w:rPr>
          <w:rFonts w:cs="Times New Roman" w:hAnsi="Times New Roman" w:ascii="Times New Roman"/>
          <w:sz w:val="24"/>
          <w:szCs w:val="24"/>
        </w:rPr>
      </w:pPr>
    </w:p>
    <w:p w14:textId="77777777" w14:paraId="1D822591" w:rsidRDefault="00DA6055" w:rsidP="00DA6055" w:rsidR="00DA6055">
      <w:pPr>
        <w:rPr>
          <w:b/>
        </w:rPr>
      </w:pPr>
      <w:r>
        <w:rPr>
          <w:b/>
        </w:rPr>
        <w:t>C</w:t>
      </w:r>
      <w:r w:rsidRPr="00611778">
        <w:rPr>
          <w:b/>
        </w:rPr>
        <w:t xml:space="preserve">/ </w:t>
      </w:r>
      <w:r w:rsidRPr="00611778">
        <w:rPr>
          <w:b/>
        </w:rPr>
        <w:tab/>
        <w:t>MOGUĆNOST ZA PRIJEBOJ</w:t>
      </w:r>
    </w:p>
    <w:p w14:textId="77777777" w14:paraId="24E7E72C" w:rsidRDefault="00DA6055" w:rsidP="00DA6055" w:rsidR="00DA6055">
      <w:pPr>
        <w:rPr>
          <w:b/>
        </w:rPr>
      </w:pPr>
    </w:p>
    <w:p w14:textId="77777777" w14:paraId="6F9C3F00" w:rsidRDefault="00DA6055" w:rsidP="00DA6055" w:rsidR="00DA6055" w:rsidRPr="00611778">
      <w:pPr>
        <w:rPr>
          <w:b/>
        </w:rPr>
      </w:pPr>
      <w:r>
        <w:rPr>
          <w:b/>
        </w:rPr>
        <w:t>Nema</w:t>
      </w:r>
    </w:p>
    <w:p w14:textId="77777777" w14:paraId="5829CFCB" w:rsidRDefault="00DA6055" w:rsidP="00DA6055" w:rsidR="00DA6055">
      <w:pPr>
        <w:pStyle w:val="Uvuenotijeloteksta"/>
        <w:ind w:firstLine="0"/>
        <w:rPr>
          <w:rFonts w:cs="Times New Roman" w:hAnsi="Times New Roman" w:ascii="Times New Roman"/>
        </w:rPr>
      </w:pPr>
    </w:p>
    <w:p w14:textId="77777777" w14:paraId="5715950F" w:rsidRDefault="00DA6055" w:rsidP="00DA6055" w:rsidR="00DA6055" w:rsidRPr="006263F9">
      <w:pPr>
        <w:ind w:firstLine="708" w:left="4956"/>
      </w:pPr>
      <w:r w:rsidRPr="006263F9">
        <w:t>Stečajni upravitelj</w:t>
      </w:r>
    </w:p>
    <w:p w14:textId="77777777" w14:paraId="72043304" w:rsidRDefault="00DA6055" w:rsidP="00DA6055" w:rsidR="00DA6055">
      <w:pPr>
        <w:ind w:firstLine="708" w:left="4956"/>
      </w:pPr>
      <w:r>
        <w:t>Tibor Toth</w:t>
      </w:r>
    </w:p>
    <w:p w14:textId="77777777" w14:paraId="2626271A" w:rsidRDefault="00DA6055" w:rsidP="00DA6055" w:rsidR="00DA6055">
      <w:pPr>
        <w:rPr>
          <w:b/>
        </w:rPr>
      </w:pPr>
    </w:p>
    <w:p w14:textId="77777777" w14:paraId="20B6D3A9" w:rsidRDefault="00DA6055" w:rsidP="00DA6055" w:rsidR="00DA6055" w:rsidRPr="00F02653">
      <w:r>
        <w:rPr>
          <w:b/>
        </w:rPr>
        <w:lastRenderedPageBreak/>
        <w:t>AVANTURIST d.o.o. u stečaju</w:t>
      </w:r>
    </w:p>
    <w:p w14:textId="77777777" w14:paraId="20E2AB40" w:rsidRDefault="00DA6055" w:rsidP="00DA6055" w:rsidR="00DA6055" w:rsidRPr="00A9719D">
      <w:pPr>
        <w:rPr>
          <w:b/>
        </w:rPr>
      </w:pPr>
      <w:r w:rsidRPr="00A9719D">
        <w:rPr>
          <w:b/>
        </w:rPr>
        <w:t xml:space="preserve">Zagreb, </w:t>
      </w:r>
      <w:r>
        <w:rPr>
          <w:b/>
        </w:rPr>
        <w:t>Nečujamska 11</w:t>
      </w:r>
    </w:p>
    <w:p w14:textId="77777777" w14:paraId="32D07A36" w:rsidRDefault="00DA6055" w:rsidP="00DA6055" w:rsidR="00DA6055">
      <w:pPr>
        <w:rPr>
          <w:b/>
        </w:rPr>
      </w:pPr>
      <w:r>
        <w:rPr>
          <w:b/>
        </w:rPr>
        <w:t xml:space="preserve">OIB: </w:t>
      </w:r>
      <w:r w:rsidRPr="00097BDD">
        <w:rPr>
          <w:b/>
        </w:rPr>
        <w:t>47587290634</w:t>
      </w:r>
    </w:p>
    <w:p w14:textId="77777777" w14:paraId="02ED39CB" w:rsidRDefault="00DA6055" w:rsidP="00DA6055" w:rsidR="00DA6055">
      <w:pPr>
        <w:rPr>
          <w:b/>
        </w:rPr>
      </w:pPr>
    </w:p>
    <w:p w14:textId="77777777" w14:paraId="61CEE1DB" w:rsidRDefault="00DA6055" w:rsidP="00DA6055" w:rsidR="00DA6055">
      <w:pPr>
        <w:rPr>
          <w:b/>
        </w:rPr>
      </w:pPr>
      <w:r>
        <w:rPr>
          <w:b/>
        </w:rPr>
        <w:tab/>
      </w:r>
      <w:r>
        <w:rPr>
          <w:b/>
        </w:rPr>
        <w:tab/>
      </w:r>
      <w:r w:rsidRPr="00EE4D81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textId="77777777" w14:paraId="58BB88D8" w:rsidRDefault="00DA6055" w:rsidP="00DA6055" w:rsidR="00DA6055">
      <w:pPr>
        <w:rPr>
          <w:b/>
        </w:rPr>
      </w:pPr>
    </w:p>
    <w:p w14:textId="77777777" w14:paraId="2D7DA1BC" w:rsidRDefault="00DA6055" w:rsidP="00DA6055" w:rsidR="00DA6055">
      <w:pPr>
        <w:ind w:firstLine="720" w:left="4320"/>
        <w:rPr>
          <w:b/>
        </w:rPr>
      </w:pPr>
      <w:r w:rsidRPr="00A9719D">
        <w:rPr>
          <w:b/>
        </w:rPr>
        <w:t>TRGOVAČKI SUD U ZAGREBU</w:t>
      </w:r>
    </w:p>
    <w:p w14:textId="77777777" w14:paraId="47B265EA" w:rsidRDefault="00DA6055" w:rsidP="00DA6055" w:rsidR="00DA6055" w:rsidRPr="00A9719D">
      <w:pPr>
        <w:rPr>
          <w:b/>
        </w:rPr>
      </w:pPr>
      <w:r>
        <w:rPr>
          <w:b/>
        </w:rPr>
        <w:t xml:space="preserve">                                                                                    </w:t>
      </w:r>
    </w:p>
    <w:p w14:textId="77777777" w14:paraId="21FC99D3" w:rsidRDefault="00DA6055" w:rsidP="00DA6055" w:rsidR="00DA6055">
      <w:pPr>
        <w:ind w:firstLine="720" w:left="4320"/>
        <w:rPr>
          <w:b/>
          <w:u w:val="single"/>
        </w:rPr>
      </w:pPr>
    </w:p>
    <w:p w14:textId="77777777" w14:paraId="72A608FE" w:rsidRDefault="00DA6055" w:rsidP="00DA6055" w:rsidR="00DA6055" w:rsidRPr="00A9719D">
      <w:pPr>
        <w:ind w:firstLine="720" w:left="4320"/>
        <w:rPr>
          <w:u w:val="single"/>
        </w:rPr>
      </w:pPr>
      <w:r>
        <w:rPr>
          <w:b/>
          <w:u w:val="single"/>
        </w:rPr>
        <w:t>Posl. br. St-5243/16</w:t>
      </w:r>
    </w:p>
    <w:p w14:textId="77777777" w14:paraId="66B3F434" w:rsidRDefault="00DA6055" w:rsidP="00DA6055" w:rsidR="00DA6055" w:rsidRPr="00A9719D">
      <w:pPr>
        <w:rPr>
          <w:u w:val="single"/>
        </w:rPr>
      </w:pPr>
    </w:p>
    <w:p w14:textId="77777777" w14:paraId="20AC5984" w:rsidRDefault="00DA6055" w:rsidP="00DA6055" w:rsidR="00DA6055" w:rsidRPr="00A9719D">
      <w:pPr>
        <w:ind w:firstLine="720" w:left="4320"/>
        <w:rPr>
          <w:u w:val="single"/>
        </w:rPr>
      </w:pPr>
    </w:p>
    <w:p w14:textId="77777777" w14:paraId="0EF2E2A4" w:rsidRDefault="00DA6055" w:rsidP="00DA6055" w:rsidR="00DA6055" w:rsidRPr="009E534A"/>
    <w:p w14:textId="77777777" w14:paraId="16ED5E36" w:rsidRDefault="00DA6055" w:rsidP="00DA6055" w:rsidR="00DA6055" w:rsidRPr="00005C7A">
      <w:pPr>
        <w:pStyle w:val="Naslov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PREGLED</w:t>
      </w:r>
      <w:r w:rsidRPr="00005C7A">
        <w:rPr>
          <w:rFonts w:cs="Times New Roman" w:hAnsi="Times New Roman" w:ascii="Times New Roman"/>
          <w:sz w:val="24"/>
          <w:szCs w:val="24"/>
        </w:rPr>
        <w:t xml:space="preserve"> IMOVINE I OBVEZA  </w:t>
      </w:r>
    </w:p>
    <w:p w14:textId="77777777" w14:paraId="2B43ECAC" w:rsidRDefault="00DA6055" w:rsidP="00DA6055" w:rsidR="00DA6055">
      <w:pPr>
        <w:jc w:val="center"/>
        <w:rPr>
          <w:b/>
        </w:rPr>
      </w:pPr>
      <w:r w:rsidRPr="00005C7A">
        <w:t xml:space="preserve">(čl. </w:t>
      </w:r>
      <w:r w:rsidRPr="006263F9">
        <w:t>223</w:t>
      </w:r>
      <w:r>
        <w:t xml:space="preserve"> </w:t>
      </w:r>
      <w:r w:rsidRPr="00005C7A">
        <w:t>SZ-a)</w:t>
      </w:r>
    </w:p>
    <w:p w14:textId="77777777" w14:paraId="67DB5F05" w:rsidRDefault="00DA6055" w:rsidP="00DA6055" w:rsidR="00DA6055" w:rsidRPr="009E534A">
      <w:pPr>
        <w:jc w:val="both"/>
      </w:pPr>
    </w:p>
    <w:p w14:textId="77777777" w14:paraId="65D9292B" w:rsidRDefault="00DA6055" w:rsidP="00DA6055" w:rsidR="00DA6055" w:rsidRPr="00005C7A">
      <w:pPr>
        <w:tabs>
          <w:tab w:pos="720" w:val="left"/>
        </w:tabs>
        <w:ind w:left="3"/>
        <w:rPr>
          <w:b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791"/>
        <w:gridCol w:w="2354"/>
      </w:tblGrid>
      <w:tr w14:textId="77777777" w14:paraId="170E5CBF" w:rsidTr="00087027" w:rsidR="00DA6055">
        <w:trPr>
          <w:trHeight w:val="324"/>
        </w:trPr>
        <w:tc>
          <w:tcPr>
            <w:tcW w:type="pct" w:w="371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70D351B" w:rsidRDefault="00DA6055" w:rsidP="00087027" w:rsidR="00DA6055">
            <w:pPr>
              <w:rPr>
                <w:color w:val="000000"/>
              </w:rPr>
            </w:pPr>
            <w:r>
              <w:rPr>
                <w:color w:val="000000"/>
              </w:rPr>
              <w:t xml:space="preserve">IMOVINA STEČAJNOG DUŽNIKA </w:t>
            </w:r>
          </w:p>
        </w:tc>
        <w:tc>
          <w:tcPr>
            <w:tcW w:type="pct" w:w="128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0BB2886" w:rsidRDefault="00DA6055" w:rsidP="00087027" w:rsidR="00DA60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14:textId="77777777" w14:paraId="1320AE73" w:rsidTr="00087027" w:rsidR="00DA6055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D08CA7B" w:rsidRDefault="00DA6055" w:rsidP="00087027" w:rsidR="00DA6055">
            <w:pPr>
              <w:rPr>
                <w:color w:val="000000"/>
              </w:rPr>
            </w:pPr>
            <w:r>
              <w:rPr>
                <w:color w:val="000000"/>
              </w:rPr>
              <w:t xml:space="preserve">1. Nekretnine 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54C81E9" w:rsidRDefault="00DA6055" w:rsidP="00087027" w:rsidR="00DA60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14:textId="77777777" w14:paraId="57BF7619" w:rsidTr="00087027" w:rsidR="00DA6055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7D12D58" w:rsidRDefault="00DA6055" w:rsidP="00087027" w:rsidR="00DA6055">
            <w:pPr>
              <w:rPr>
                <w:color w:val="000000"/>
              </w:rPr>
            </w:pPr>
            <w:r>
              <w:rPr>
                <w:color w:val="000000"/>
              </w:rPr>
              <w:t>2. Pokretnine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EC57251" w:rsidRDefault="00DA6055" w:rsidP="00087027" w:rsidR="00DA60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14:textId="77777777" w14:paraId="6FA96813" w:rsidTr="00087027" w:rsidR="00DA6055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72293C4" w:rsidRDefault="00DA6055" w:rsidP="00087027" w:rsidR="00DA6055">
            <w:pPr>
              <w:rPr>
                <w:color w:val="000000"/>
              </w:rPr>
            </w:pPr>
            <w:r>
              <w:rPr>
                <w:color w:val="000000"/>
              </w:rPr>
              <w:t>3. Potraživanja i vrijednosni papiri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48BBB9E" w:rsidRDefault="00DA6055" w:rsidP="00087027" w:rsidR="00DA60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14:textId="77777777" w14:paraId="49CEDC57" w:rsidTr="00087027" w:rsidR="00DA6055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10A8C46" w:rsidRDefault="00DA6055" w:rsidP="00087027" w:rsidR="00DA6055">
            <w:pPr>
              <w:rPr>
                <w:color w:val="000000"/>
              </w:rPr>
            </w:pPr>
            <w:r>
              <w:rPr>
                <w:color w:val="000000"/>
              </w:rPr>
              <w:t>UKUPNO IMOVINA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CB43E83" w:rsidRDefault="00DA6055" w:rsidP="00087027" w:rsidR="00DA60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14:textId="77777777" w14:paraId="0FA74BDA" w:rsidTr="00087027" w:rsidR="00DA6055">
        <w:trPr>
          <w:trHeight w:val="324"/>
        </w:trPr>
        <w:tc>
          <w:tcPr>
            <w:tcW w:type="pct" w:w="37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14:textId="77777777" w14:paraId="1FE7CAA7" w:rsidRDefault="00DA6055" w:rsidP="00087027" w:rsidR="00DA6055" w:rsidRPr="002040FF">
            <w:pPr>
              <w:rPr>
                <w:color w:val="000000"/>
              </w:rPr>
            </w:pPr>
          </w:p>
          <w:p w14:textId="77777777" w14:paraId="1A56225E" w:rsidRDefault="00DA6055" w:rsidP="00087027" w:rsidR="00DA605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14:textId="77777777" w14:paraId="75711E60" w:rsidRDefault="00DA6055" w:rsidP="00087027" w:rsidR="00DA605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14:textId="77777777" w14:paraId="7B0CE07D" w:rsidTr="00087027" w:rsidR="00DA6055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015B128" w:rsidRDefault="00DA6055" w:rsidP="00087027" w:rsidR="00DA6055">
            <w:pPr>
              <w:rPr>
                <w:color w:val="000000"/>
              </w:rPr>
            </w:pPr>
            <w:r>
              <w:rPr>
                <w:color w:val="000000"/>
              </w:rPr>
              <w:t>OBVEZE STEČAJNOG DUŽNIKA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B39FF87" w:rsidRDefault="00DA6055" w:rsidP="00087027" w:rsidR="00DA60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14:textId="77777777" w14:paraId="3E367AAD" w:rsidTr="00087027" w:rsidR="00DA6055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380D24C1" w:rsidRDefault="00DA6055" w:rsidP="00087027" w:rsidR="00DA6055">
            <w:pPr>
              <w:rPr>
                <w:color w:val="000000"/>
              </w:rPr>
            </w:pPr>
            <w:r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B47D800" w:rsidRDefault="00DA6055" w:rsidP="00087027" w:rsidR="00DA60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14:textId="77777777" w14:paraId="0AD88B50" w:rsidTr="00087027" w:rsidR="00DA6055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B0D104B" w:rsidRDefault="00DA6055" w:rsidP="00087027" w:rsidR="00DA6055">
            <w:pPr>
              <w:rPr>
                <w:color w:val="000000"/>
              </w:rPr>
            </w:pPr>
            <w:r>
              <w:rPr>
                <w:color w:val="000000"/>
              </w:rPr>
              <w:t>2. Predračun troškova stečajnog postupka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F36F818" w:rsidRDefault="00DA6055" w:rsidP="00087027" w:rsidR="00DA60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6.240</w:t>
            </w:r>
            <w:r w:rsidRPr="00A25988">
              <w:rPr>
                <w:color w:val="000000"/>
              </w:rPr>
              <w:t>,00</w:t>
            </w:r>
          </w:p>
        </w:tc>
      </w:tr>
      <w:tr w14:textId="77777777" w14:paraId="417FCA6C" w:rsidTr="00087027" w:rsidR="00DA6055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0652054" w:rsidRDefault="00DA6055" w:rsidP="00087027" w:rsidR="00DA6055">
            <w:pPr>
              <w:rPr>
                <w:color w:val="000000"/>
              </w:rPr>
            </w:pPr>
            <w:r>
              <w:rPr>
                <w:color w:val="000000"/>
              </w:rPr>
              <w:t>3. Priznato 1. viši isplatni red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2960D0F" w:rsidRDefault="00DA6055" w:rsidP="00087027" w:rsidR="00DA60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14:textId="77777777" w14:paraId="6AA741C1" w:rsidTr="00087027" w:rsidR="00DA6055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E856022" w:rsidRDefault="00DA6055" w:rsidP="00087027" w:rsidR="00DA6055">
            <w:pPr>
              <w:rPr>
                <w:color w:val="000000"/>
              </w:rPr>
            </w:pPr>
            <w:r>
              <w:rPr>
                <w:color w:val="000000"/>
              </w:rPr>
              <w:t>4. Priznato 2. viši isplatni red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DC5DC75" w:rsidRDefault="00DA6055" w:rsidP="00087027" w:rsidR="00DA6055" w:rsidRPr="00F77C1D">
            <w:pPr>
              <w:jc w:val="right"/>
            </w:pPr>
            <w:r>
              <w:t>4.241,30</w:t>
            </w:r>
          </w:p>
        </w:tc>
      </w:tr>
      <w:tr w14:textId="77777777" w14:paraId="2919E141" w:rsidTr="00087027" w:rsidR="00DA6055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D926D5E" w:rsidRDefault="00DA6055" w:rsidP="00087027" w:rsidR="00DA6055">
            <w:pPr>
              <w:rPr>
                <w:color w:val="000000"/>
              </w:rPr>
            </w:pPr>
            <w:r>
              <w:rPr>
                <w:color w:val="000000"/>
              </w:rPr>
              <w:t>UKUPNO OBVEZE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57A8A56" w:rsidRDefault="00DA6055" w:rsidP="00087027" w:rsidR="00DA60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10.481,30</w:t>
            </w:r>
          </w:p>
        </w:tc>
      </w:tr>
    </w:tbl>
    <w:p w14:textId="77777777" w14:paraId="60E3568C" w:rsidRDefault="00DA6055" w:rsidP="00DA6055" w:rsidR="00DA6055">
      <w:pPr>
        <w:pStyle w:val="Uvuenotijeloteksta"/>
        <w:ind w:firstLine="0"/>
        <w:rPr>
          <w:rFonts w:cs="Times New Roman" w:hAnsi="Times New Roman" w:ascii="Times New Roman"/>
        </w:rPr>
      </w:pPr>
    </w:p>
    <w:p w14:textId="77777777" w14:paraId="0C7C3432" w:rsidRDefault="00DA6055" w:rsidP="00DA6055" w:rsidR="00DA6055" w:rsidRPr="00005C7A">
      <w:pPr>
        <w:pStyle w:val="Uvuenotijeloteksta"/>
        <w:ind w:firstLine="0"/>
        <w:rPr>
          <w:rFonts w:cs="Times New Roman" w:hAnsi="Times New Roman" w:ascii="Times New Roman"/>
        </w:rPr>
      </w:pPr>
    </w:p>
    <w:p w14:textId="77777777" w14:paraId="13EB14E5" w:rsidRDefault="00DA6055" w:rsidP="00DA6055" w:rsidR="00DA6055">
      <w:pPr>
        <w:pStyle w:val="Uvuenotijeloteksta"/>
        <w:ind w:firstLine="0"/>
        <w:rPr>
          <w:rFonts w:cs="Times New Roman" w:hAnsi="Times New Roman" w:ascii="Times New Roman"/>
        </w:rPr>
      </w:pPr>
    </w:p>
    <w:p w14:textId="77777777" w14:paraId="3C8D478B" w:rsidRDefault="00DA6055" w:rsidP="00DA6055" w:rsidR="00DA6055">
      <w:pPr>
        <w:pStyle w:val="Uvuenotijeloteksta"/>
        <w:ind w:firstLine="0"/>
        <w:rPr>
          <w:rFonts w:cs="Times New Roman" w:hAnsi="Times New Roman" w:ascii="Times New Roman"/>
        </w:rPr>
      </w:pPr>
    </w:p>
    <w:p w14:textId="77777777" w14:paraId="12FE7BBC" w:rsidRDefault="00DA6055" w:rsidP="00DA6055" w:rsidR="00DA6055">
      <w:pPr>
        <w:pStyle w:val="Uvuenotijeloteksta"/>
        <w:ind w:firstLine="0"/>
        <w:rPr>
          <w:rFonts w:cs="Times New Roman" w:hAnsi="Times New Roman" w:ascii="Times New Roman"/>
        </w:rPr>
      </w:pPr>
    </w:p>
    <w:p w14:textId="77777777" w14:paraId="47DDA5C7" w:rsidRDefault="00DA6055" w:rsidP="00DA6055" w:rsidR="00DA6055">
      <w:pPr>
        <w:pStyle w:val="Uvuenotijeloteksta"/>
        <w:ind w:firstLine="0"/>
        <w:rPr>
          <w:rFonts w:cs="Times New Roman" w:hAnsi="Times New Roman" w:ascii="Times New Roman"/>
        </w:rPr>
      </w:pPr>
    </w:p>
    <w:p w14:textId="77777777" w14:paraId="1D2D8BE7" w:rsidRDefault="00DA6055" w:rsidP="00DA6055" w:rsidR="00DA6055" w:rsidRPr="006263F9">
      <w:pPr>
        <w:pStyle w:val="Uvuenotijeloteksta"/>
        <w:ind w:firstLine="0"/>
        <w:rPr>
          <w:rFonts w:cs="Times New Roman" w:hAnsi="Times New Roman" w:ascii="Times New Roman"/>
        </w:rPr>
      </w:pPr>
    </w:p>
    <w:p w14:textId="77777777" w14:paraId="775CD0C4" w:rsidRDefault="00DA6055" w:rsidP="00DA6055" w:rsidR="00DA6055" w:rsidRPr="006263F9">
      <w:pPr>
        <w:ind w:firstLine="708" w:left="4956"/>
      </w:pPr>
      <w:r w:rsidRPr="006263F9">
        <w:t>Stečajni upravitelj</w:t>
      </w:r>
    </w:p>
    <w:p w14:textId="77777777" w14:paraId="3EC1E3B8" w:rsidRDefault="00DA6055" w:rsidP="00DA6055" w:rsidR="00DA6055" w:rsidRPr="006263F9">
      <w:pPr>
        <w:ind w:firstLine="708" w:left="4956"/>
      </w:pPr>
      <w:r>
        <w:t>Tibor Toth</w:t>
      </w:r>
    </w:p>
    <w:p w14:textId="77777777" w14:paraId="2F49CEB4" w:rsidRDefault="00DA6055" w:rsidP="00DA6055" w:rsidR="00DA6055" w:rsidRPr="00005C7A">
      <w:pPr>
        <w:rPr>
          <w:b/>
          <w:bCs/>
        </w:rPr>
      </w:pPr>
    </w:p>
    <w:p w14:textId="77777777" w14:paraId="3D8BA675" w:rsidRDefault="00DA6055" w:rsidP="00DA6055" w:rsidR="00DA6055"/>
    <w:p w14:textId="77777777" w14:paraId="7C4C0AC4" w:rsidRDefault="00DA6055" w:rsidP="007B2DE4" w:rsidR="00DA6055" w:rsidRPr="007F3E48">
      <w:pPr>
        <w:spacing w:lineRule="auto" w:line="276"/>
        <w:rPr>
          <w:rFonts w:cs="Times New Roman" w:hAnsi="Times New Roman" w:ascii="Times New Roman"/>
          <w:bCs/>
          <w:sz w:val="24"/>
        </w:rPr>
      </w:pPr>
    </w:p>
    <w:sectPr w:rsidSect="009A2508" w:rsidR="00DA6055" w:rsidRPr="007F3E48">
      <w:footerReference w:type="default" r:id="rId11"/>
      <w:pgSz w:h="16838" w:w="11906"/>
      <w:pgMar w:gutter="0" w:footer="708" w:header="708" w:left="1560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54C1702D" w:rsidRDefault="00862840" w:rsidP="00FD5612" w:rsidR="00862840">
      <w:pPr>
        <w:spacing w:lineRule="auto" w:line="240" w:after="0"/>
      </w:pPr>
      <w:r>
        <w:separator/>
      </w:r>
    </w:p>
  </w:endnote>
  <w:endnote w:id="0" w:type="continuationSeparator">
    <w:p w14:textId="77777777" w14:paraId="494F9D33" w:rsidRDefault="00862840" w:rsidP="00FD5612" w:rsidR="008628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665469"/>
      <w:docPartObj>
        <w:docPartGallery w:val="Page Numbers (Bottom of Page)"/>
        <w:docPartUnique/>
      </w:docPartObj>
    </w:sdtPr>
    <w:sdtEndPr>
      <w:rPr>
        <w:noProof/>
      </w:rPr>
    </w:sdtEndPr>
    <w:sdtContent>
      <w:p w14:textId="4B03AFFA" w14:paraId="6C1B4C25" w:rsidRDefault="009F4A78" w:rsidR="009F4A78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57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textId="77777777" w14:paraId="6E451E0D" w:rsidRDefault="009F4A78" w:rsidR="009F4A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4DFA81FB" w:rsidRDefault="00862840" w:rsidP="00FD5612" w:rsidR="00862840">
      <w:pPr>
        <w:spacing w:lineRule="auto" w:line="240" w:after="0"/>
      </w:pPr>
      <w:r>
        <w:separator/>
      </w:r>
    </w:p>
  </w:footnote>
  <w:footnote w:id="0" w:type="continuationSeparator">
    <w:p w14:textId="77777777" w14:paraId="66A83CF1" w:rsidRDefault="00862840" w:rsidP="00FD5612" w:rsidR="00862840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50F8E"/>
    <w:multiLevelType w:val="hybridMultilevel"/>
    <w:tmpl w:val="0F98C0C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28532D"/>
    <w:multiLevelType w:val="hybridMultilevel"/>
    <w:tmpl w:val="62BAFCA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62F77DF"/>
    <w:multiLevelType w:val="hybridMultilevel"/>
    <w:tmpl w:val="CDAE285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F1633F9"/>
    <w:multiLevelType w:val="hybridMultilevel"/>
    <w:tmpl w:val="7FA68C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6F3673A"/>
    <w:multiLevelType w:val="multilevel"/>
    <w:tmpl w:val="F278887C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  <w:b w:val="false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  <w:b w:val="false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  <w:b w:val="false"/>
      </w:rPr>
    </w:lvl>
  </w:abstractNum>
  <w:abstractNum w:abstractNumId="6">
    <w:nsid w:val="2958454E"/>
    <w:multiLevelType w:val="hybridMultilevel"/>
    <w:tmpl w:val="C0D2AC5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59A1B1D"/>
    <w:multiLevelType w:val="hybridMultilevel"/>
    <w:tmpl w:val="F622100A"/>
    <w:lvl w:tplc="907E9628" w:ilvl="0">
      <w:start w:val="32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A7C78AF"/>
    <w:multiLevelType w:val="hybridMultilevel"/>
    <w:tmpl w:val="6C36CC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4BB7C49"/>
    <w:multiLevelType w:val="multilevel"/>
    <w:tmpl w:val="A93E45B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0">
    <w:nsid w:val="4FC16BF9"/>
    <w:multiLevelType w:val="hybridMultilevel"/>
    <w:tmpl w:val="F1606F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48245C7"/>
    <w:multiLevelType w:val="hybridMultilevel"/>
    <w:tmpl w:val="56AC7A5C"/>
    <w:lvl w:tplc="44A4B25E" w:ilvl="0">
      <w:start w:val="32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B546BF3"/>
    <w:multiLevelType w:val="hybridMultilevel"/>
    <w:tmpl w:val="3C60A69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C0334E3"/>
    <w:multiLevelType w:val="hybridMultilevel"/>
    <w:tmpl w:val="58DC61BE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4">
    <w:nsid w:val="5DF71EB1"/>
    <w:multiLevelType w:val="hybridMultilevel"/>
    <w:tmpl w:val="310C0AD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F383086"/>
    <w:multiLevelType w:val="hybridMultilevel"/>
    <w:tmpl w:val="90D2383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FF74C47"/>
    <w:multiLevelType w:val="hybridMultilevel"/>
    <w:tmpl w:val="EB4659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0AE37D3"/>
    <w:multiLevelType w:val="hybridMultilevel"/>
    <w:tmpl w:val="7284C53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0AE4B8F"/>
    <w:multiLevelType w:val="hybridMultilevel"/>
    <w:tmpl w:val="052EF7F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A116449"/>
    <w:multiLevelType w:val="hybridMultilevel"/>
    <w:tmpl w:val="1F0C92B8"/>
    <w:lvl w:tplc="0809000F" w:ilvl="0">
      <w:start w:val="1"/>
      <w:numFmt w:val="decimal"/>
      <w:lvlText w:val="%1."/>
      <w:lvlJc w:val="left"/>
      <w:pPr>
        <w:ind w:hanging="360" w:left="720"/>
      </w:p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7827B22"/>
    <w:multiLevelType w:val="hybridMultilevel"/>
    <w:tmpl w:val="23247E6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4"/>
  </w:num>
  <w:num w:numId="8">
    <w:abstractNumId w:val="9"/>
  </w:num>
  <w:num w:numId="9">
    <w:abstractNumId w:val="20"/>
  </w:num>
  <w:num w:numId="10">
    <w:abstractNumId w:val="18"/>
  </w:num>
  <w:num w:numId="11">
    <w:abstractNumId w:val="13"/>
  </w:num>
  <w:num w:numId="12">
    <w:abstractNumId w:val="4"/>
  </w:num>
  <w:num w:numId="13">
    <w:abstractNumId w:val="16"/>
  </w:num>
  <w:num w:numId="14">
    <w:abstractNumId w:val="1"/>
  </w:num>
  <w:num w:numId="15">
    <w:abstractNumId w:val="15"/>
  </w:num>
  <w:num w:numId="16">
    <w:abstractNumId w:val="5"/>
  </w:num>
  <w:num w:numId="17">
    <w:abstractNumId w:val="12"/>
  </w:num>
  <w:num w:numId="18">
    <w:abstractNumId w:val="10"/>
  </w:num>
  <w:num w:numId="19">
    <w:abstractNumId w:val="6"/>
  </w:num>
  <w:num w:numId="20">
    <w:abstractNumId w:val="11"/>
  </w:num>
  <w:num w:numId="21">
    <w:abstractNumId w:val="7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B4"/>
    <w:rsid w:val="00002BC1"/>
    <w:rsid w:val="000033EA"/>
    <w:rsid w:val="00011A90"/>
    <w:rsid w:val="00011F7C"/>
    <w:rsid w:val="000123A6"/>
    <w:rsid w:val="00017F28"/>
    <w:rsid w:val="000209AC"/>
    <w:rsid w:val="00025CB9"/>
    <w:rsid w:val="00031D79"/>
    <w:rsid w:val="000447E8"/>
    <w:rsid w:val="0005290B"/>
    <w:rsid w:val="000559E3"/>
    <w:rsid w:val="000629E3"/>
    <w:rsid w:val="000635C4"/>
    <w:rsid w:val="00063E36"/>
    <w:rsid w:val="00067CE2"/>
    <w:rsid w:val="00077582"/>
    <w:rsid w:val="0008241A"/>
    <w:rsid w:val="000968FB"/>
    <w:rsid w:val="000C0CD5"/>
    <w:rsid w:val="000C550E"/>
    <w:rsid w:val="000D4CF2"/>
    <w:rsid w:val="000D5166"/>
    <w:rsid w:val="000D7631"/>
    <w:rsid w:val="000D77F6"/>
    <w:rsid w:val="000E4186"/>
    <w:rsid w:val="000F5A82"/>
    <w:rsid w:val="000F5C96"/>
    <w:rsid w:val="000F682D"/>
    <w:rsid w:val="00100700"/>
    <w:rsid w:val="001020DE"/>
    <w:rsid w:val="00106372"/>
    <w:rsid w:val="00111167"/>
    <w:rsid w:val="001123CB"/>
    <w:rsid w:val="00115E5E"/>
    <w:rsid w:val="00116F53"/>
    <w:rsid w:val="00121AF7"/>
    <w:rsid w:val="001232BC"/>
    <w:rsid w:val="00126117"/>
    <w:rsid w:val="001270FA"/>
    <w:rsid w:val="00132F6F"/>
    <w:rsid w:val="00137E69"/>
    <w:rsid w:val="00137EAB"/>
    <w:rsid w:val="00140365"/>
    <w:rsid w:val="0014147A"/>
    <w:rsid w:val="00143163"/>
    <w:rsid w:val="00152343"/>
    <w:rsid w:val="00160FB3"/>
    <w:rsid w:val="00164C44"/>
    <w:rsid w:val="0016719D"/>
    <w:rsid w:val="001678C7"/>
    <w:rsid w:val="0017067C"/>
    <w:rsid w:val="001711DF"/>
    <w:rsid w:val="001717B2"/>
    <w:rsid w:val="00171F01"/>
    <w:rsid w:val="00174CBD"/>
    <w:rsid w:val="00175D5B"/>
    <w:rsid w:val="001762DA"/>
    <w:rsid w:val="001820D1"/>
    <w:rsid w:val="00182EA7"/>
    <w:rsid w:val="00184E61"/>
    <w:rsid w:val="00195A63"/>
    <w:rsid w:val="001A0E8B"/>
    <w:rsid w:val="001B34F1"/>
    <w:rsid w:val="001B7311"/>
    <w:rsid w:val="001C0FFB"/>
    <w:rsid w:val="001C2D3E"/>
    <w:rsid w:val="001C46BF"/>
    <w:rsid w:val="001D0B99"/>
    <w:rsid w:val="001E5FCD"/>
    <w:rsid w:val="001F2C14"/>
    <w:rsid w:val="001F6C2A"/>
    <w:rsid w:val="00200A27"/>
    <w:rsid w:val="0020184E"/>
    <w:rsid w:val="00204966"/>
    <w:rsid w:val="002060F3"/>
    <w:rsid w:val="002143F1"/>
    <w:rsid w:val="00215075"/>
    <w:rsid w:val="00216102"/>
    <w:rsid w:val="00221A96"/>
    <w:rsid w:val="00221F1F"/>
    <w:rsid w:val="0022655A"/>
    <w:rsid w:val="00227314"/>
    <w:rsid w:val="0023248F"/>
    <w:rsid w:val="00233A0B"/>
    <w:rsid w:val="00233A16"/>
    <w:rsid w:val="002369F1"/>
    <w:rsid w:val="0023771B"/>
    <w:rsid w:val="00242BF0"/>
    <w:rsid w:val="002469C7"/>
    <w:rsid w:val="00262726"/>
    <w:rsid w:val="002629B3"/>
    <w:rsid w:val="00267EF2"/>
    <w:rsid w:val="002701FD"/>
    <w:rsid w:val="00273E8F"/>
    <w:rsid w:val="00275010"/>
    <w:rsid w:val="0027563A"/>
    <w:rsid w:val="002842CB"/>
    <w:rsid w:val="00293169"/>
    <w:rsid w:val="0029766E"/>
    <w:rsid w:val="002A0F5D"/>
    <w:rsid w:val="002A4A2D"/>
    <w:rsid w:val="002C240B"/>
    <w:rsid w:val="002C2917"/>
    <w:rsid w:val="002C3274"/>
    <w:rsid w:val="002D2611"/>
    <w:rsid w:val="002D4054"/>
    <w:rsid w:val="002D680F"/>
    <w:rsid w:val="002E1944"/>
    <w:rsid w:val="002E3283"/>
    <w:rsid w:val="002E50BE"/>
    <w:rsid w:val="002E50EE"/>
    <w:rsid w:val="002E605D"/>
    <w:rsid w:val="002F29A8"/>
    <w:rsid w:val="002F4B40"/>
    <w:rsid w:val="002F6BDF"/>
    <w:rsid w:val="002F743D"/>
    <w:rsid w:val="0030531E"/>
    <w:rsid w:val="00306571"/>
    <w:rsid w:val="00324CA6"/>
    <w:rsid w:val="0033509B"/>
    <w:rsid w:val="00341577"/>
    <w:rsid w:val="00345591"/>
    <w:rsid w:val="0034775F"/>
    <w:rsid w:val="00347DE0"/>
    <w:rsid w:val="003509C8"/>
    <w:rsid w:val="003529FA"/>
    <w:rsid w:val="0035533E"/>
    <w:rsid w:val="003578A1"/>
    <w:rsid w:val="0037076F"/>
    <w:rsid w:val="00370B9F"/>
    <w:rsid w:val="00373BC7"/>
    <w:rsid w:val="00376DC0"/>
    <w:rsid w:val="00382C1C"/>
    <w:rsid w:val="00383306"/>
    <w:rsid w:val="00387E57"/>
    <w:rsid w:val="00390596"/>
    <w:rsid w:val="003927CC"/>
    <w:rsid w:val="003970B4"/>
    <w:rsid w:val="003B3451"/>
    <w:rsid w:val="003B5CEB"/>
    <w:rsid w:val="003B6895"/>
    <w:rsid w:val="003C3133"/>
    <w:rsid w:val="003C7990"/>
    <w:rsid w:val="003E084F"/>
    <w:rsid w:val="003E77CA"/>
    <w:rsid w:val="003F0423"/>
    <w:rsid w:val="003F2E06"/>
    <w:rsid w:val="0040698C"/>
    <w:rsid w:val="00410BD1"/>
    <w:rsid w:val="00416828"/>
    <w:rsid w:val="0042122D"/>
    <w:rsid w:val="0042123F"/>
    <w:rsid w:val="00425B84"/>
    <w:rsid w:val="00431908"/>
    <w:rsid w:val="00442237"/>
    <w:rsid w:val="00442941"/>
    <w:rsid w:val="00445DD7"/>
    <w:rsid w:val="00447523"/>
    <w:rsid w:val="0045211C"/>
    <w:rsid w:val="004536EE"/>
    <w:rsid w:val="00461F16"/>
    <w:rsid w:val="00463795"/>
    <w:rsid w:val="00464178"/>
    <w:rsid w:val="00473948"/>
    <w:rsid w:val="00482B7E"/>
    <w:rsid w:val="004909E6"/>
    <w:rsid w:val="00494C22"/>
    <w:rsid w:val="00495358"/>
    <w:rsid w:val="00495EB6"/>
    <w:rsid w:val="00497A3F"/>
    <w:rsid w:val="004A38C5"/>
    <w:rsid w:val="004A3DA1"/>
    <w:rsid w:val="004A792B"/>
    <w:rsid w:val="004B45DD"/>
    <w:rsid w:val="004B767D"/>
    <w:rsid w:val="004C35A3"/>
    <w:rsid w:val="004D1CC5"/>
    <w:rsid w:val="004E051F"/>
    <w:rsid w:val="004E250E"/>
    <w:rsid w:val="004E4AF7"/>
    <w:rsid w:val="004E4F94"/>
    <w:rsid w:val="004E5491"/>
    <w:rsid w:val="004F0A3B"/>
    <w:rsid w:val="004F16DF"/>
    <w:rsid w:val="004F3CBC"/>
    <w:rsid w:val="004F4E34"/>
    <w:rsid w:val="004F67BA"/>
    <w:rsid w:val="005004F7"/>
    <w:rsid w:val="00507E40"/>
    <w:rsid w:val="0051238D"/>
    <w:rsid w:val="005176E2"/>
    <w:rsid w:val="00520958"/>
    <w:rsid w:val="00535494"/>
    <w:rsid w:val="00535701"/>
    <w:rsid w:val="005426B1"/>
    <w:rsid w:val="005514AE"/>
    <w:rsid w:val="00551A63"/>
    <w:rsid w:val="00561CBE"/>
    <w:rsid w:val="0056400C"/>
    <w:rsid w:val="00566C91"/>
    <w:rsid w:val="00566F26"/>
    <w:rsid w:val="00571450"/>
    <w:rsid w:val="00573991"/>
    <w:rsid w:val="00582708"/>
    <w:rsid w:val="00586F4A"/>
    <w:rsid w:val="00592705"/>
    <w:rsid w:val="00595EFF"/>
    <w:rsid w:val="005A2594"/>
    <w:rsid w:val="005A31F2"/>
    <w:rsid w:val="005A6B82"/>
    <w:rsid w:val="005C3D11"/>
    <w:rsid w:val="005C75A1"/>
    <w:rsid w:val="005E2959"/>
    <w:rsid w:val="005E3040"/>
    <w:rsid w:val="005E347D"/>
    <w:rsid w:val="005E4318"/>
    <w:rsid w:val="005F3FDD"/>
    <w:rsid w:val="005F51EB"/>
    <w:rsid w:val="005F752C"/>
    <w:rsid w:val="0060238B"/>
    <w:rsid w:val="00604033"/>
    <w:rsid w:val="00606146"/>
    <w:rsid w:val="00613D84"/>
    <w:rsid w:val="00616001"/>
    <w:rsid w:val="00616022"/>
    <w:rsid w:val="00620874"/>
    <w:rsid w:val="00625122"/>
    <w:rsid w:val="00626B97"/>
    <w:rsid w:val="00630008"/>
    <w:rsid w:val="006303A9"/>
    <w:rsid w:val="0063765E"/>
    <w:rsid w:val="00637E82"/>
    <w:rsid w:val="00640A47"/>
    <w:rsid w:val="00640FF3"/>
    <w:rsid w:val="006450A1"/>
    <w:rsid w:val="00647A71"/>
    <w:rsid w:val="00652B9C"/>
    <w:rsid w:val="00663AF5"/>
    <w:rsid w:val="0067201C"/>
    <w:rsid w:val="00676CAA"/>
    <w:rsid w:val="00680383"/>
    <w:rsid w:val="006829D1"/>
    <w:rsid w:val="0068779B"/>
    <w:rsid w:val="00691430"/>
    <w:rsid w:val="00693CDC"/>
    <w:rsid w:val="006943C8"/>
    <w:rsid w:val="00697C25"/>
    <w:rsid w:val="006A0237"/>
    <w:rsid w:val="006A5043"/>
    <w:rsid w:val="006C1BF0"/>
    <w:rsid w:val="006C2899"/>
    <w:rsid w:val="006D04A8"/>
    <w:rsid w:val="006D0BBF"/>
    <w:rsid w:val="006D26EC"/>
    <w:rsid w:val="006D34B5"/>
    <w:rsid w:val="006E4635"/>
    <w:rsid w:val="006F3CF6"/>
    <w:rsid w:val="006F4440"/>
    <w:rsid w:val="006F763E"/>
    <w:rsid w:val="0070023B"/>
    <w:rsid w:val="00706E79"/>
    <w:rsid w:val="0071774B"/>
    <w:rsid w:val="007212B5"/>
    <w:rsid w:val="007217B8"/>
    <w:rsid w:val="00723E56"/>
    <w:rsid w:val="0072457B"/>
    <w:rsid w:val="00725097"/>
    <w:rsid w:val="00725706"/>
    <w:rsid w:val="00725B94"/>
    <w:rsid w:val="007329E9"/>
    <w:rsid w:val="00733848"/>
    <w:rsid w:val="00736731"/>
    <w:rsid w:val="00741BB8"/>
    <w:rsid w:val="00757AE4"/>
    <w:rsid w:val="007600DB"/>
    <w:rsid w:val="00760671"/>
    <w:rsid w:val="00762E8D"/>
    <w:rsid w:val="00766BBA"/>
    <w:rsid w:val="007704DC"/>
    <w:rsid w:val="007728CC"/>
    <w:rsid w:val="007810EE"/>
    <w:rsid w:val="00782919"/>
    <w:rsid w:val="00783FB8"/>
    <w:rsid w:val="00786AC7"/>
    <w:rsid w:val="00786C24"/>
    <w:rsid w:val="00787176"/>
    <w:rsid w:val="00787D02"/>
    <w:rsid w:val="0079359A"/>
    <w:rsid w:val="0079425B"/>
    <w:rsid w:val="00797047"/>
    <w:rsid w:val="007A20E4"/>
    <w:rsid w:val="007A2B5F"/>
    <w:rsid w:val="007B0B63"/>
    <w:rsid w:val="007B16DD"/>
    <w:rsid w:val="007B2DE4"/>
    <w:rsid w:val="007B57D5"/>
    <w:rsid w:val="007C1F60"/>
    <w:rsid w:val="007D3196"/>
    <w:rsid w:val="007D71C8"/>
    <w:rsid w:val="007D7224"/>
    <w:rsid w:val="007E1D43"/>
    <w:rsid w:val="007E34E3"/>
    <w:rsid w:val="007E54DB"/>
    <w:rsid w:val="007F3E48"/>
    <w:rsid w:val="007F78A3"/>
    <w:rsid w:val="008022F8"/>
    <w:rsid w:val="00804BBD"/>
    <w:rsid w:val="008053A7"/>
    <w:rsid w:val="00811AA2"/>
    <w:rsid w:val="008161E9"/>
    <w:rsid w:val="008365A1"/>
    <w:rsid w:val="0083715C"/>
    <w:rsid w:val="0083741F"/>
    <w:rsid w:val="00842A8F"/>
    <w:rsid w:val="00851330"/>
    <w:rsid w:val="00855B7B"/>
    <w:rsid w:val="0085604E"/>
    <w:rsid w:val="00862840"/>
    <w:rsid w:val="008646CD"/>
    <w:rsid w:val="00875138"/>
    <w:rsid w:val="008804D1"/>
    <w:rsid w:val="0088274D"/>
    <w:rsid w:val="00883815"/>
    <w:rsid w:val="00884478"/>
    <w:rsid w:val="00884C3E"/>
    <w:rsid w:val="0089272C"/>
    <w:rsid w:val="008A7A6B"/>
    <w:rsid w:val="008B0BAC"/>
    <w:rsid w:val="008B5C50"/>
    <w:rsid w:val="008B7E4F"/>
    <w:rsid w:val="008C3AD5"/>
    <w:rsid w:val="008C4693"/>
    <w:rsid w:val="008D02A7"/>
    <w:rsid w:val="008D137B"/>
    <w:rsid w:val="008D32E4"/>
    <w:rsid w:val="008E2A6C"/>
    <w:rsid w:val="008E4625"/>
    <w:rsid w:val="008F07E1"/>
    <w:rsid w:val="00907BAB"/>
    <w:rsid w:val="00911FB1"/>
    <w:rsid w:val="009151E6"/>
    <w:rsid w:val="00920698"/>
    <w:rsid w:val="009228F7"/>
    <w:rsid w:val="00925A7D"/>
    <w:rsid w:val="00927917"/>
    <w:rsid w:val="00931372"/>
    <w:rsid w:val="00933E24"/>
    <w:rsid w:val="0093553B"/>
    <w:rsid w:val="0094001A"/>
    <w:rsid w:val="00940C8B"/>
    <w:rsid w:val="009412C5"/>
    <w:rsid w:val="00945223"/>
    <w:rsid w:val="00953972"/>
    <w:rsid w:val="00956963"/>
    <w:rsid w:val="00961DC5"/>
    <w:rsid w:val="0096292F"/>
    <w:rsid w:val="00967B8E"/>
    <w:rsid w:val="00976473"/>
    <w:rsid w:val="00976992"/>
    <w:rsid w:val="00976C0A"/>
    <w:rsid w:val="0098229E"/>
    <w:rsid w:val="00983B79"/>
    <w:rsid w:val="00987579"/>
    <w:rsid w:val="0098777A"/>
    <w:rsid w:val="00987DA5"/>
    <w:rsid w:val="00995F2B"/>
    <w:rsid w:val="009A00E9"/>
    <w:rsid w:val="009A2508"/>
    <w:rsid w:val="009A3FC6"/>
    <w:rsid w:val="009B1EA1"/>
    <w:rsid w:val="009B2C93"/>
    <w:rsid w:val="009B4B1D"/>
    <w:rsid w:val="009B52CC"/>
    <w:rsid w:val="009D0886"/>
    <w:rsid w:val="009D095A"/>
    <w:rsid w:val="009D1938"/>
    <w:rsid w:val="009F40C7"/>
    <w:rsid w:val="009F4A78"/>
    <w:rsid w:val="009F4F91"/>
    <w:rsid w:val="00A05DF3"/>
    <w:rsid w:val="00A05EDB"/>
    <w:rsid w:val="00A07624"/>
    <w:rsid w:val="00A125ED"/>
    <w:rsid w:val="00A14DC1"/>
    <w:rsid w:val="00A175C5"/>
    <w:rsid w:val="00A254D9"/>
    <w:rsid w:val="00A31646"/>
    <w:rsid w:val="00A31744"/>
    <w:rsid w:val="00A32F98"/>
    <w:rsid w:val="00A34825"/>
    <w:rsid w:val="00A34B5A"/>
    <w:rsid w:val="00A359AE"/>
    <w:rsid w:val="00A37CE7"/>
    <w:rsid w:val="00A46EEE"/>
    <w:rsid w:val="00A62026"/>
    <w:rsid w:val="00A63646"/>
    <w:rsid w:val="00A66BEE"/>
    <w:rsid w:val="00A7312C"/>
    <w:rsid w:val="00A74980"/>
    <w:rsid w:val="00A8181C"/>
    <w:rsid w:val="00A85EC9"/>
    <w:rsid w:val="00A85F76"/>
    <w:rsid w:val="00A86A94"/>
    <w:rsid w:val="00A913C8"/>
    <w:rsid w:val="00A94652"/>
    <w:rsid w:val="00AA04B5"/>
    <w:rsid w:val="00AA0DBA"/>
    <w:rsid w:val="00AA62BA"/>
    <w:rsid w:val="00AB1B32"/>
    <w:rsid w:val="00AB6341"/>
    <w:rsid w:val="00AC11BE"/>
    <w:rsid w:val="00AC11D7"/>
    <w:rsid w:val="00AC7F49"/>
    <w:rsid w:val="00AD0963"/>
    <w:rsid w:val="00AD2DC0"/>
    <w:rsid w:val="00AD572B"/>
    <w:rsid w:val="00AD6391"/>
    <w:rsid w:val="00AE0F65"/>
    <w:rsid w:val="00AE1EB5"/>
    <w:rsid w:val="00AE29CF"/>
    <w:rsid w:val="00AE4762"/>
    <w:rsid w:val="00AE6682"/>
    <w:rsid w:val="00B01728"/>
    <w:rsid w:val="00B05473"/>
    <w:rsid w:val="00B0778E"/>
    <w:rsid w:val="00B10264"/>
    <w:rsid w:val="00B11CC9"/>
    <w:rsid w:val="00B1299B"/>
    <w:rsid w:val="00B1662B"/>
    <w:rsid w:val="00B245C1"/>
    <w:rsid w:val="00B26D7D"/>
    <w:rsid w:val="00B275DB"/>
    <w:rsid w:val="00B355EC"/>
    <w:rsid w:val="00B357E8"/>
    <w:rsid w:val="00B42D02"/>
    <w:rsid w:val="00B44CE1"/>
    <w:rsid w:val="00B52E4F"/>
    <w:rsid w:val="00B60DFF"/>
    <w:rsid w:val="00B64164"/>
    <w:rsid w:val="00B670D8"/>
    <w:rsid w:val="00B8220D"/>
    <w:rsid w:val="00B825B7"/>
    <w:rsid w:val="00B827D9"/>
    <w:rsid w:val="00B82C9F"/>
    <w:rsid w:val="00B919D8"/>
    <w:rsid w:val="00B95684"/>
    <w:rsid w:val="00B96FB7"/>
    <w:rsid w:val="00B970ED"/>
    <w:rsid w:val="00BA78CA"/>
    <w:rsid w:val="00BB1B14"/>
    <w:rsid w:val="00BB5997"/>
    <w:rsid w:val="00BC302D"/>
    <w:rsid w:val="00BC3ACF"/>
    <w:rsid w:val="00BC3E75"/>
    <w:rsid w:val="00BC4D7C"/>
    <w:rsid w:val="00BD0017"/>
    <w:rsid w:val="00BD2220"/>
    <w:rsid w:val="00BD2899"/>
    <w:rsid w:val="00BD6D08"/>
    <w:rsid w:val="00BE5040"/>
    <w:rsid w:val="00BF2952"/>
    <w:rsid w:val="00C05F49"/>
    <w:rsid w:val="00C117EC"/>
    <w:rsid w:val="00C1184F"/>
    <w:rsid w:val="00C17C3C"/>
    <w:rsid w:val="00C20FCE"/>
    <w:rsid w:val="00C212E3"/>
    <w:rsid w:val="00C2323D"/>
    <w:rsid w:val="00C237C8"/>
    <w:rsid w:val="00C25D55"/>
    <w:rsid w:val="00C2632D"/>
    <w:rsid w:val="00C27E91"/>
    <w:rsid w:val="00C30D8D"/>
    <w:rsid w:val="00C43613"/>
    <w:rsid w:val="00C455FD"/>
    <w:rsid w:val="00C523FC"/>
    <w:rsid w:val="00C53BDE"/>
    <w:rsid w:val="00C61DC1"/>
    <w:rsid w:val="00C627F4"/>
    <w:rsid w:val="00C63135"/>
    <w:rsid w:val="00C72D5A"/>
    <w:rsid w:val="00C73E96"/>
    <w:rsid w:val="00C74447"/>
    <w:rsid w:val="00C74C02"/>
    <w:rsid w:val="00C84565"/>
    <w:rsid w:val="00C85998"/>
    <w:rsid w:val="00C85C18"/>
    <w:rsid w:val="00C85DAE"/>
    <w:rsid w:val="00C87A59"/>
    <w:rsid w:val="00C87F1B"/>
    <w:rsid w:val="00C93DDA"/>
    <w:rsid w:val="00C95B5A"/>
    <w:rsid w:val="00C963E8"/>
    <w:rsid w:val="00CA1A65"/>
    <w:rsid w:val="00CA1CFB"/>
    <w:rsid w:val="00CA7A9A"/>
    <w:rsid w:val="00CB13CB"/>
    <w:rsid w:val="00CB1416"/>
    <w:rsid w:val="00CC364F"/>
    <w:rsid w:val="00CC5D99"/>
    <w:rsid w:val="00CC68B2"/>
    <w:rsid w:val="00CC720F"/>
    <w:rsid w:val="00CD0100"/>
    <w:rsid w:val="00CD2B87"/>
    <w:rsid w:val="00CD4086"/>
    <w:rsid w:val="00CE6BAD"/>
    <w:rsid w:val="00CF3D60"/>
    <w:rsid w:val="00CF6436"/>
    <w:rsid w:val="00CF6CBD"/>
    <w:rsid w:val="00CF723C"/>
    <w:rsid w:val="00D02CE4"/>
    <w:rsid w:val="00D114EF"/>
    <w:rsid w:val="00D12339"/>
    <w:rsid w:val="00D12949"/>
    <w:rsid w:val="00D14A80"/>
    <w:rsid w:val="00D15467"/>
    <w:rsid w:val="00D2448F"/>
    <w:rsid w:val="00D30158"/>
    <w:rsid w:val="00D31465"/>
    <w:rsid w:val="00D3487B"/>
    <w:rsid w:val="00D360E1"/>
    <w:rsid w:val="00D3633A"/>
    <w:rsid w:val="00D371D5"/>
    <w:rsid w:val="00D450F2"/>
    <w:rsid w:val="00D503BD"/>
    <w:rsid w:val="00D609B5"/>
    <w:rsid w:val="00D63F18"/>
    <w:rsid w:val="00D64D4C"/>
    <w:rsid w:val="00D672E0"/>
    <w:rsid w:val="00D6786B"/>
    <w:rsid w:val="00D7242D"/>
    <w:rsid w:val="00D73279"/>
    <w:rsid w:val="00D75335"/>
    <w:rsid w:val="00D760E3"/>
    <w:rsid w:val="00D80482"/>
    <w:rsid w:val="00D80EAD"/>
    <w:rsid w:val="00D82137"/>
    <w:rsid w:val="00D848A5"/>
    <w:rsid w:val="00D85632"/>
    <w:rsid w:val="00D85A61"/>
    <w:rsid w:val="00D85AEA"/>
    <w:rsid w:val="00D900E8"/>
    <w:rsid w:val="00D93C98"/>
    <w:rsid w:val="00DA1FF8"/>
    <w:rsid w:val="00DA2EF4"/>
    <w:rsid w:val="00DA3079"/>
    <w:rsid w:val="00DA6055"/>
    <w:rsid w:val="00DB39E2"/>
    <w:rsid w:val="00DB4C60"/>
    <w:rsid w:val="00DB7331"/>
    <w:rsid w:val="00DC3EB5"/>
    <w:rsid w:val="00DD11AE"/>
    <w:rsid w:val="00DD2F87"/>
    <w:rsid w:val="00DE66DD"/>
    <w:rsid w:val="00DF05F1"/>
    <w:rsid w:val="00DF0974"/>
    <w:rsid w:val="00DF1220"/>
    <w:rsid w:val="00DF4295"/>
    <w:rsid w:val="00E009EB"/>
    <w:rsid w:val="00E01537"/>
    <w:rsid w:val="00E057FB"/>
    <w:rsid w:val="00E073EC"/>
    <w:rsid w:val="00E15802"/>
    <w:rsid w:val="00E159A7"/>
    <w:rsid w:val="00E17FFB"/>
    <w:rsid w:val="00E23E0F"/>
    <w:rsid w:val="00E2532F"/>
    <w:rsid w:val="00E30E1D"/>
    <w:rsid w:val="00E33937"/>
    <w:rsid w:val="00E42667"/>
    <w:rsid w:val="00E433FC"/>
    <w:rsid w:val="00E43D3A"/>
    <w:rsid w:val="00E5176C"/>
    <w:rsid w:val="00E52C1F"/>
    <w:rsid w:val="00E536DC"/>
    <w:rsid w:val="00E57A75"/>
    <w:rsid w:val="00E57BAA"/>
    <w:rsid w:val="00E63A2D"/>
    <w:rsid w:val="00E6403B"/>
    <w:rsid w:val="00E657E4"/>
    <w:rsid w:val="00E65E30"/>
    <w:rsid w:val="00E704D9"/>
    <w:rsid w:val="00E80A44"/>
    <w:rsid w:val="00E84D44"/>
    <w:rsid w:val="00E87117"/>
    <w:rsid w:val="00E87ED3"/>
    <w:rsid w:val="00E92E62"/>
    <w:rsid w:val="00EB0F6B"/>
    <w:rsid w:val="00EB1127"/>
    <w:rsid w:val="00EB3C25"/>
    <w:rsid w:val="00EB44D9"/>
    <w:rsid w:val="00EB531F"/>
    <w:rsid w:val="00EB58F4"/>
    <w:rsid w:val="00EB616D"/>
    <w:rsid w:val="00EB6552"/>
    <w:rsid w:val="00EC15B4"/>
    <w:rsid w:val="00EC2244"/>
    <w:rsid w:val="00ED153F"/>
    <w:rsid w:val="00ED5D8E"/>
    <w:rsid w:val="00ED693C"/>
    <w:rsid w:val="00EE0505"/>
    <w:rsid w:val="00EE1669"/>
    <w:rsid w:val="00EE2965"/>
    <w:rsid w:val="00EE4295"/>
    <w:rsid w:val="00EE6DEA"/>
    <w:rsid w:val="00EE7F08"/>
    <w:rsid w:val="00F030FD"/>
    <w:rsid w:val="00F07E93"/>
    <w:rsid w:val="00F112CE"/>
    <w:rsid w:val="00F17EA4"/>
    <w:rsid w:val="00F23CAA"/>
    <w:rsid w:val="00F24F79"/>
    <w:rsid w:val="00F32CD5"/>
    <w:rsid w:val="00F51753"/>
    <w:rsid w:val="00F51BBA"/>
    <w:rsid w:val="00F528B9"/>
    <w:rsid w:val="00F538E8"/>
    <w:rsid w:val="00F55F24"/>
    <w:rsid w:val="00F56C91"/>
    <w:rsid w:val="00F57765"/>
    <w:rsid w:val="00F61FA6"/>
    <w:rsid w:val="00F62F3F"/>
    <w:rsid w:val="00F63031"/>
    <w:rsid w:val="00F65D90"/>
    <w:rsid w:val="00F76810"/>
    <w:rsid w:val="00F81527"/>
    <w:rsid w:val="00F81D56"/>
    <w:rsid w:val="00F833F8"/>
    <w:rsid w:val="00F92EB9"/>
    <w:rsid w:val="00F93D95"/>
    <w:rsid w:val="00FA21F3"/>
    <w:rsid w:val="00FA5602"/>
    <w:rsid w:val="00FA58AF"/>
    <w:rsid w:val="00FA64A6"/>
    <w:rsid w:val="00FB07DB"/>
    <w:rsid w:val="00FB1A20"/>
    <w:rsid w:val="00FB2DFA"/>
    <w:rsid w:val="00FB3352"/>
    <w:rsid w:val="00FC2610"/>
    <w:rsid w:val="00FC35AB"/>
    <w:rsid w:val="00FC438A"/>
    <w:rsid w:val="00FC54BA"/>
    <w:rsid w:val="00FC7CA8"/>
    <w:rsid w:val="00FD0994"/>
    <w:rsid w:val="00FD33BC"/>
    <w:rsid w:val="00FD5612"/>
    <w:rsid w:val="00FD5900"/>
    <w:rsid w:val="00FE22DD"/>
    <w:rsid w:val="00FE2F7A"/>
    <w:rsid w:val="00FE3C9B"/>
    <w:rsid w:val="00FE3EF6"/>
    <w:rsid w:val="00FF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D764E1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2941"/>
  </w:style>
  <w:style w:styleId="Naslov1" w:type="paragraph">
    <w:name w:val="heading 1"/>
    <w:basedOn w:val="Normal"/>
    <w:next w:val="Normal"/>
    <w:link w:val="Naslov1Char"/>
    <w:qFormat/>
    <w:rsid w:val="00DA6055"/>
    <w:pPr>
      <w:keepNext/>
      <w:spacing w:lineRule="auto" w:line="240" w:after="0"/>
      <w:outlineLvl w:val="0"/>
    </w:pPr>
    <w:rPr>
      <w:rFonts w:cs="Arial" w:eastAsia="Times New Roman" w:hAnsi="Arial" w:ascii="Arial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A6055"/>
    <w:pPr>
      <w:keepNext/>
      <w:spacing w:lineRule="auto" w:line="240" w:after="0"/>
      <w:jc w:val="center"/>
      <w:outlineLvl w:val="1"/>
    </w:pPr>
    <w:rPr>
      <w:rFonts w:cs="Arial" w:eastAsia="Times New Roman" w:hAnsi="Arial" w:ascii="Arial"/>
      <w:b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442941"/>
    <w:rPr>
      <w:color w:themeColor="hyperlink" w:val="0563C1"/>
      <w:u w:val="single"/>
    </w:rPr>
  </w:style>
  <w:style w:styleId="Uvuenotijeloteksta" w:type="paragraph">
    <w:name w:val="Body Text Indent"/>
    <w:basedOn w:val="Normal"/>
    <w:link w:val="UvuenotijelotekstaChar"/>
    <w:unhideWhenUsed/>
    <w:rsid w:val="00E43D3A"/>
    <w:pPr>
      <w:spacing w:lineRule="auto" w:line="240" w:after="0"/>
      <w:ind w:firstLine="708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43D3A"/>
    <w:rPr>
      <w:rFonts w:cs="Arial" w:eastAsia="Times New Roman" w:hAnsi="Arial" w:asci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D561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D5612"/>
  </w:style>
  <w:style w:styleId="Podnoje" w:type="paragraph">
    <w:name w:val="footer"/>
    <w:basedOn w:val="Normal"/>
    <w:link w:val="PodnojeChar"/>
    <w:uiPriority w:val="99"/>
    <w:unhideWhenUsed/>
    <w:rsid w:val="00FD561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D5612"/>
  </w:style>
  <w:style w:styleId="Odlomakpopisa" w:type="paragraph">
    <w:name w:val="List Paragraph"/>
    <w:basedOn w:val="Normal"/>
    <w:uiPriority w:val="34"/>
    <w:qFormat/>
    <w:rsid w:val="0079359A"/>
    <w:pPr>
      <w:ind w:left="720"/>
      <w:contextualSpacing/>
    </w:pPr>
  </w:style>
  <w:style w:styleId="Referencakomentara" w:type="character">
    <w:name w:val="annotation reference"/>
    <w:basedOn w:val="Zadanifontodlomka"/>
    <w:uiPriority w:val="99"/>
    <w:semiHidden/>
    <w:unhideWhenUsed/>
    <w:rsid w:val="00782919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782919"/>
    <w:pPr>
      <w:spacing w:lineRule="auto" w:line="240"/>
    </w:pPr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782919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782919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782919"/>
    <w:rPr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29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2919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A6055"/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A6055"/>
    <w:rPr>
      <w:rFonts w:cs="Arial" w:eastAsia="Times New Roman" w:hAnsi="Arial" w:ascii="Arial"/>
      <w:b/>
      <w:sz w:val="28"/>
      <w:szCs w:val="2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5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7E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7E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7E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7E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2941"/>
  </w:style>
  <w:style w:styleId="Naslov1" w:type="paragraph">
    <w:name w:val="heading 1"/>
    <w:basedOn w:val="Normal"/>
    <w:next w:val="Normal"/>
    <w:link w:val="Naslov1Char"/>
    <w:qFormat/>
    <w:rsid w:val="00DA6055"/>
    <w:pPr>
      <w:keepNext/>
      <w:spacing w:after="0" w:line="240" w:lineRule="auto"/>
      <w:outlineLvl w:val="0"/>
    </w:pPr>
    <w:rPr>
      <w:rFonts w:ascii="Arial" w:cs="Arial" w:eastAsia="Times New Roman" w:hAnsi="Arial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A6055"/>
    <w:pPr>
      <w:keepNext/>
      <w:spacing w:after="0" w:line="240" w:lineRule="auto"/>
      <w:jc w:val="center"/>
      <w:outlineLvl w:val="1"/>
    </w:pPr>
    <w:rPr>
      <w:rFonts w:ascii="Arial" w:cs="Arial" w:eastAsia="Times New Roman" w:hAnsi="Arial"/>
      <w:b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442941"/>
    <w:rPr>
      <w:color w:themeColor="hyperlink" w:val="0563C1"/>
      <w:u w:val="single"/>
    </w:rPr>
  </w:style>
  <w:style w:styleId="Uvuenotijeloteksta" w:type="paragraph">
    <w:name w:val="Body Text Indent"/>
    <w:basedOn w:val="Normal"/>
    <w:link w:val="UvuenotijelotekstaChar"/>
    <w:unhideWhenUsed/>
    <w:rsid w:val="00E43D3A"/>
    <w:pPr>
      <w:spacing w:after="0" w:line="240" w:lineRule="auto"/>
      <w:ind w:firstLine="708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E43D3A"/>
    <w:rPr>
      <w:rFonts w:ascii="Arial" w:cs="Arial" w:eastAsia="Times New Roman" w:hAns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D561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D5612"/>
  </w:style>
  <w:style w:styleId="Podnoje" w:type="paragraph">
    <w:name w:val="footer"/>
    <w:basedOn w:val="Normal"/>
    <w:link w:val="PodnojeChar"/>
    <w:uiPriority w:val="99"/>
    <w:unhideWhenUsed/>
    <w:rsid w:val="00FD561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D5612"/>
  </w:style>
  <w:style w:styleId="Odlomakpopisa" w:type="paragraph">
    <w:name w:val="List Paragraph"/>
    <w:basedOn w:val="Normal"/>
    <w:uiPriority w:val="34"/>
    <w:qFormat/>
    <w:rsid w:val="0079359A"/>
    <w:pPr>
      <w:ind w:left="720"/>
      <w:contextualSpacing/>
    </w:pPr>
  </w:style>
  <w:style w:styleId="Referencakomentara" w:type="character">
    <w:name w:val="annotation reference"/>
    <w:basedOn w:val="Zadanifontodlomka"/>
    <w:uiPriority w:val="99"/>
    <w:semiHidden/>
    <w:unhideWhenUsed/>
    <w:rsid w:val="00782919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782919"/>
    <w:pPr>
      <w:spacing w:line="240" w:lineRule="auto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782919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782919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782919"/>
    <w:rPr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29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2919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A6055"/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A6055"/>
    <w:rPr>
      <w:rFonts w:ascii="Arial" w:cs="Arial" w:eastAsia="Times New Roman" w:hAnsi="Arial"/>
      <w:b/>
      <w:sz w:val="28"/>
      <w:szCs w:val="2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5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7E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7E8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7E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7E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950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882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849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866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74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tibor.toth257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C8AAB7-9D99-49AB-9703-85FC762E55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13</properties:Pages>
  <properties:Words>1756</properties:Words>
  <properties:Characters>10566</properties:Characters>
  <properties:Lines>481</properties:Lines>
  <properties:Paragraphs>243</properties:Paragraphs>
  <properties:TotalTime>258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2017-12-27T09:05:00Z</dcterms:created>
  <dc:creator>Tacer</dc:creator>
  <cp:lastModifiedBy>Matea Bizjak</cp:lastModifiedBy>
  <cp:lastPrinted>2018-05-01T09:19:00Z</cp:lastPrinted>
  <dcterms:modified xmlns:xsi="http://www.w3.org/2001/XMLSchema-instance" xsi:type="dcterms:W3CDTF">2019-01-23T12:49:00Z</dcterms:modified>
  <cp:revision>199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St-5243/2016-34 / Podnesak - Podnesak (Izvješće AVANTURIST.docx)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