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1c3e" w14:paraId="6a01c3e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  <w:r w:rsidR="00A66D5D">
        <w:t>19</w:t>
      </w:r>
      <w:r w:rsidR="00915E1E">
        <w:t xml:space="preserve"> St-</w:t>
      </w:r>
      <w:r w:rsidR="00445C05">
        <w:t>589</w:t>
      </w:r>
      <w:r w:rsidR="00915E1E">
        <w:t>/17-3</w:t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 xml:space="preserve">ački sud u Osijeku, </w:t>
      </w:r>
      <w:r w:rsidR="00A75730">
        <w:t>po</w:t>
      </w:r>
      <w:r w:rsidR="00013C5E">
        <w:t xml:space="preserve"> sudsk</w:t>
      </w:r>
      <w:r w:rsidR="00A75730">
        <w:t>oj</w:t>
      </w:r>
      <w:r w:rsidR="00013C5E">
        <w:t xml:space="preserve"> savjetnic</w:t>
      </w:r>
      <w:r w:rsidR="00A75730">
        <w:t>i</w:t>
      </w:r>
      <w:r w:rsidR="00013C5E">
        <w:t xml:space="preserve"> Marin</w:t>
      </w:r>
      <w:r w:rsidR="00A75730">
        <w:t>i</w:t>
      </w:r>
      <w:r w:rsidR="00013C5E">
        <w:t xml:space="preserve">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 xml:space="preserve">Osijek, </w:t>
      </w:r>
      <w:proofErr w:type="spellStart"/>
      <w:r w:rsidR="00915E1E">
        <w:t>L.Jagera</w:t>
      </w:r>
      <w:proofErr w:type="spellEnd"/>
      <w:r w:rsidR="00915E1E">
        <w:t xml:space="preserve"> 3, z</w:t>
      </w:r>
      <w:r w:rsidR="004A0D7B">
        <w:t xml:space="preserve">a pokretanje skraćenog stečajnog postupka  nad dužnikom </w:t>
      </w:r>
      <w:r w:rsidR="00445C05">
        <w:t>S</w:t>
      </w:r>
      <w:r w:rsidR="00445C05" w:rsidRPr="00445C05">
        <w:t>AKSIL TRADE društvo s ograničenom odgovornošću za trgovinu i usluge</w:t>
      </w:r>
      <w:r w:rsidR="00915E1E">
        <w:t xml:space="preserve">, </w:t>
      </w:r>
      <w:r w:rsidR="00445C05">
        <w:t xml:space="preserve">Osijek, Raška ulica 16, </w:t>
      </w:r>
      <w:r w:rsidR="004A0D7B">
        <w:t xml:space="preserve">MBS </w:t>
      </w:r>
      <w:r w:rsidR="00445C05" w:rsidRPr="00445C05">
        <w:t>030151869</w:t>
      </w:r>
      <w:r w:rsidR="004A0D7B">
        <w:t xml:space="preserve">, OIB </w:t>
      </w:r>
      <w:r w:rsidR="00445C05" w:rsidRPr="00445C05">
        <w:t>74255577864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45C05">
        <w:t>30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45C05" w:rsidRPr="00445C05">
        <w:t>SAKSIL TRADE društvo s ograničenom odgovornošću za trgovinu i usluge, Osijek, Raška ulica 16, MBS 030151869, OIB 74255577864,</w:t>
      </w:r>
      <w:r>
        <w:t xml:space="preserve"> iznosi </w:t>
      </w:r>
      <w:r w:rsidR="00445C05">
        <w:t>41</w:t>
      </w:r>
      <w:r w:rsidR="00915E1E">
        <w:t>.</w:t>
      </w:r>
      <w:r w:rsidR="00445C05">
        <w:t>975</w:t>
      </w:r>
      <w:r w:rsidR="00915E1E">
        <w:t>,</w:t>
      </w:r>
      <w:r w:rsidR="00445C05">
        <w:t>26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proofErr w:type="spellStart"/>
      <w:r w:rsidR="00445C05">
        <w:t>Eržebet</w:t>
      </w:r>
      <w:proofErr w:type="spellEnd"/>
      <w:r w:rsidR="00445C05">
        <w:t xml:space="preserve"> </w:t>
      </w:r>
      <w:proofErr w:type="spellStart"/>
      <w:r w:rsidR="00445C05">
        <w:t>Zatko</w:t>
      </w:r>
      <w:proofErr w:type="spellEnd"/>
      <w:r w:rsidR="00445C05">
        <w:t xml:space="preserve">, Srbija, Subotica, </w:t>
      </w:r>
      <w:proofErr w:type="spellStart"/>
      <w:r w:rsidR="00445C05">
        <w:t>Nadežde</w:t>
      </w:r>
      <w:proofErr w:type="spellEnd"/>
      <w:r w:rsidR="00445C05">
        <w:t xml:space="preserve"> Petrović 25, </w:t>
      </w:r>
      <w:r w:rsidR="00905F6B">
        <w:t xml:space="preserve">OIB: </w:t>
      </w:r>
      <w:r w:rsidR="00445C05">
        <w:t>16235623244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445C05">
        <w:t>589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45C05">
        <w:t>30</w:t>
      </w:r>
      <w:r>
        <w:t xml:space="preserve">.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A75730" w:rsidR="00F2165F">
      <w:pPr>
        <w:ind w:left="6372"/>
        <w:jc w:val="both"/>
        <w:rPr>
          <w:bCs/>
        </w:rPr>
      </w:pPr>
      <w:r>
        <w:rPr>
          <w:bCs/>
        </w:rPr>
        <w:t xml:space="preserve"> 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 w:rsidRPr="00F2165F">
      <w:pPr>
        <w:ind w:left="6372"/>
        <w:jc w:val="both"/>
        <w:rPr>
          <w:bCs/>
        </w:rPr>
      </w:pPr>
      <w:r>
        <w:t>Marina Ljubičić Knežević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45C05">
        <w:t>20</w:t>
      </w:r>
      <w:r w:rsidR="00915E1E">
        <w:t>/</w:t>
      </w:r>
      <w:r w:rsidR="00A75730">
        <w:t>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9EB" w:rsidR="00FF39EB">
      <w:r>
        <w:separator/>
      </w:r>
    </w:p>
  </w:endnote>
  <w:endnote w:id="0" w:type="continuationSeparator">
    <w:p w:rsidRDefault="00FF39EB" w:rsidR="00FF3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9EB" w:rsidR="00FF39EB">
      <w:r>
        <w:separator/>
      </w:r>
    </w:p>
  </w:footnote>
  <w:footnote w:id="0" w:type="continuationSeparator">
    <w:p w:rsidRDefault="00FF39EB" w:rsidR="00FF39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1063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5C05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39E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10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1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10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1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SAKSIL TRADE društvo s ograničenom odgovornošću za trgovinu i usluge</izvorni_sadrzaj>
    <derivirana_varijabla naziv="DomainObject.Predmet.ProtustrankaFormated_1">  SAKSIL TRADE društvo s ograničenom odgovornošću za trgovinu i usluge</derivirana_varijabla>
  </DomainObject.Predmet.ProtustrankaFormated>
  <DomainObject.Predmet.ProtustrankaFormatedOIB>
    <izvorni_sadrzaj>  SAKSIL TRADE društvo s ograničenom odgovornošću za trgovinu i usluge, OIB 74255577864</izvorni_sadrzaj>
    <derivirana_varijabla naziv="DomainObject.Predmet.ProtustrankaFormatedOIB_1">  SAKSIL TRADE društvo s ograničenom odgovornošću za trgovinu i usluge, OIB 74255577864</derivirana_varijabla>
  </DomainObject.Predmet.ProtustrankaFormatedOIB>
  <DomainObject.Predmet.ProtustrankaFormatedWithAdress>
    <izvorni_sadrzaj> SAKSIL TRADE društvo s ograničenom odgovornošću za trgovinu i usluge, Raška ulica 16, 31000 Osijek</izvorni_sadrzaj>
    <derivirana_varijabla naziv="DomainObject.Predmet.ProtustrankaFormatedWithAdress_1"> SAKSIL TRADE društvo s ograničenom odgovornošću za trgovinu i usluge, Raška ulica 16, 31000 Osijek</derivirana_varijabla>
  </DomainObject.Predmet.ProtustrankaFormatedWithAdress>
  <DomainObject.Predmet.ProtustrankaFormatedWithAdressOIB>
    <izvorni_sadrzaj> SAKSIL TRADE društvo s ograničenom odgovornošću za trgovinu i usluge, OIB 74255577864, Raška ulica 16, 31000 Osijek</izvorni_sadrzaj>
    <derivirana_varijabla naziv="DomainObject.Predmet.ProtustrankaFormatedWithAdressOIB_1"> SAKSIL TRADE društvo s ograničenom odgovornošću za trgovinu i usluge, OIB 74255577864, Raška ulica 16, 31000 Osijek</derivirana_varijabla>
  </DomainObject.Predmet.ProtustrankaFormatedWithAdressOIB>
  <DomainObject.Predmet.ProtustrankaWithAdress>
    <izvorni_sadrzaj>SAKSIL TRADE društvo s ograničenom odgovornošću za trgovinu i usluge Raška ulica 16, 31000 Osijek</izvorni_sadrzaj>
    <derivirana_varijabla naziv="DomainObject.Predmet.ProtustrankaWithAdress_1">SAKSIL TRADE društvo s ograničenom odgovornošću za trgovinu i usluge Raška ulica 16, 31000 Osijek</derivirana_varijabla>
  </DomainObject.Predmet.ProtustrankaWithAdress>
  <DomainObject.Predmet.ProtustrankaWithAdressOIB>
    <izvorni_sadrzaj>SAKSIL TRADE društvo s ograničenom odgovornošću za trgovinu i usluge, OIB 74255577864, Raška ulica 16, 31000 Osijek</izvorni_sadrzaj>
    <derivirana_varijabla naziv="DomainObject.Predmet.ProtustrankaWithAdressOIB_1">SAKSIL TRADE društvo s ograničenom odgovornošću za trgovinu i usluge, OIB 74255577864, Raška ulica 16, 31000 Osijek</derivirana_varijabla>
  </DomainObject.Predmet.ProtustrankaWithAdressOIB>
  <DomainObject.Predmet.ProtustrankaNazivFormated>
    <izvorni_sadrzaj>SAKSIL TRADE društvo s ograničenom odgovornošću za trgovinu i usluge</izvorni_sadrzaj>
    <derivirana_varijabla naziv="DomainObject.Predmet.ProtustrankaNazivFormated_1">SAKSIL TRADE društvo s ograničenom odgovornošću za trgovinu i usluge</derivirana_varijabla>
  </DomainObject.Predmet.ProtustrankaNazivFormated>
  <DomainObject.Predmet.ProtustrankaNazivFormatedOIB>
    <izvorni_sadrzaj>SAKSIL TRADE društvo s ograničenom odgovornošću za trgovinu i usluge, OIB 74255577864</izvorni_sadrzaj>
    <derivirana_varijabla naziv="DomainObject.Predmet.ProtustrankaNazivFormatedOIB_1">SAKSIL TRADE društvo s ograničenom odgovornošću za trgovinu i usluge, OIB 74255577864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SAKSIL TRADE društvo s ograničenom odgovornošću za trgovinu i usluge</item>
    </izvorni_sadrzaj>
    <derivirana_varijabla naziv="DomainObject.Predmet.ProtuStrankaListFormated_1">
      <item>SAKSIL TRADE društvo s ograničenom odgovornošću za trgovinu i usluge</item>
    </derivirana_varijabla>
  </DomainObject.Predmet.ProtuStrankaListFormated>
  <DomainObject.Predmet.ProtuStrankaListFormatedOIB>
    <izvorni_sadrzaj>
      <item>SAKSIL TRADE društvo s ograničenom odgovornošću za trgovinu i usluge, OIB 74255577864</item>
    </izvorni_sadrzaj>
    <derivirana_varijabla naziv="DomainObject.Predmet.ProtuStrankaListFormatedOIB_1">
      <item>SAKSIL TRADE društvo s ograničenom odgovornošću za trgovinu i usluge, OIB 74255577864</item>
    </derivirana_varijabla>
  </DomainObject.Predmet.ProtuStrankaListFormatedOIB>
  <DomainObject.Predmet.ProtuStrankaListFormatedWithAdress>
    <izvorni_sadrzaj>
      <item>SAKSIL TRADE društvo s ograničenom odgovornošću za trgovinu i usluge, Raška ulica 16, 31000 Osijek</item>
    </izvorni_sadrzaj>
    <derivirana_varijabla naziv="DomainObject.Predmet.ProtuStrankaListFormatedWithAdress_1">
      <item>SAKSIL TRADE društvo s ograničenom odgovornošću za trgovinu i usluge, Raška ulica 16, 31000 Osijek</item>
    </derivirana_varijabla>
  </DomainObject.Predmet.ProtuStrankaListFormatedWithAdress>
  <DomainObject.Predmet.ProtuStrankaListFormatedWithAdressOIB>
    <izvorni_sadrzaj>
      <item>SAKSIL TRADE društvo s ograničenom odgovornošću za trgovinu i usluge, OIB 74255577864, Raška ulica 16, 31000 Osijek</item>
    </izvorni_sadrzaj>
    <derivirana_varijabla naziv="DomainObject.Predmet.ProtuStrankaListFormatedWithAdressOIB_1">
      <item>SAKSIL TRADE društvo s ograničenom odgovornošću za trgovinu i usluge, OIB 74255577864, Raška ulica 16, 31000 Osijek</item>
    </derivirana_varijabla>
  </DomainObject.Predmet.ProtuStrankaListFormatedWithAdressOIB>
  <DomainObject.Predmet.ProtuStrankaListNazivFormated>
    <izvorni_sadrzaj>
      <item>SAKSIL TRADE društvo s ograničenom odgovornošću za trgovinu i usluge</item>
    </izvorni_sadrzaj>
    <derivirana_varijabla naziv="DomainObject.Predmet.ProtuStrankaListNazivFormated_1">
      <item>SAKSIL TRADE društvo s ograničenom odgovornošću za trgovinu i usluge</item>
    </derivirana_varijabla>
  </DomainObject.Predmet.ProtuStrankaListNazivFormated>
  <DomainObject.Predmet.ProtuStrankaListNazivFormatedOIB>
    <izvorni_sadrzaj>
      <item>SAKSIL TRADE društvo s ograničenom odgovornošću za trgovinu i usluge, OIB 74255577864</item>
    </izvorni_sadrzaj>
    <derivirana_varijabla naziv="DomainObject.Predmet.ProtuStrankaListNazivFormatedOIB_1">
      <item>SAKSIL TRADE društvo s ograničenom odgovornošću za trgovinu i usluge, OIB 74255577864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SAKSIL TRADE društvo s ograničenom odgovornošću za trgovinu i usluge</izvorni_sadrzaj>
    <derivirana_varijabla naziv="DomainObject.Predmet.ProtustrankaIDrugi_1">SAKSIL TRADE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SAKSIL TRADE društvo s ograničenom odgovornošću za trgovinu i usluge, OIB 74255577864, Raška ulica 16, 31000 Osijek</izvorni_sadrzaj>
    <derivirana_varijabla naziv="DomainObject.Predmet.ProtustrankaIDrugiAdressOIB_1">SAKSIL TRADE društvo s ograničenom odgovornošću za trgovinu i usluge, OIB 74255577864, Raška ulica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SAKSIL TRADE društvo s ograničenom odgovornošću za trgovinu i usluge</item>
    </izvorni_sadrzaj>
    <derivirana_varijabla naziv="DomainObject.Predmet.SudioniciListNaziv_1">
      <item>FINA RC OSIJEK</item>
      <item>SAKSIL TRADE društvo s ograničenom odgovornošću za trgovinu i usluge</item>
    </derivirana_varijabla>
  </DomainObject.Predmet.SudioniciListNaziv>
  <DomainObject.Predmet.SudioniciListAdressOIB>
    <izvorni_sadrzaj>
      <item>FINA RC OSIJEK, OIB 85821130368</item>
      <item>SAKSIL TRADE društvo s ograničenom odgovornošću za trgovinu i usluge, OIB 74255577864, Raška ulica 16,31000 Osijek</item>
    </izvorni_sadrzaj>
    <derivirana_varijabla naziv="DomainObject.Predmet.SudioniciListAdressOIB_1">
      <item>FINA RC OSIJEK, OIB 85821130368</item>
      <item>SAKSIL TRADE društvo s ograničenom odgovornošću za trgovinu i usluge, OIB 74255577864, Raška ulica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74255577864</item>
    </izvorni_sadrzaj>
    <derivirana_varijabla naziv="DomainObject.Predmet.SudioniciListNazivOIB_1">
      <item>, OIB 85821130368</item>
      <item>, OIB 74255577864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2015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2017-05-30T07:03:00Z</dcterms:created>
  <dc:creator>Korisnik</dc:creator>
  <cp:lastModifiedBy>Snježana Markotić Jurić</cp:lastModifiedBy>
  <cp:lastPrinted>2017-05-30T07:03:00Z</cp:lastPrinted>
  <dcterms:modified xmlns:xsi="http://www.w3.org/2001/XMLSchema-instance" xsi:type="dcterms:W3CDTF">2017-05-30T07:12:00Z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