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259b" w14:paraId="ee4259b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930E98">
        <w:t>98</w:t>
      </w:r>
      <w:r w:rsidR="00D2234F">
        <w:t>8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2234F" w:rsidRPr="00D2234F">
        <w:t>AUTO-RANKO</w:t>
      </w:r>
      <w:r w:rsidR="00D2234F">
        <w:t xml:space="preserve"> </w:t>
      </w:r>
      <w:r w:rsidR="001C0917">
        <w:t xml:space="preserve">d.o.o. </w:t>
      </w:r>
      <w:r w:rsidR="00B51D17">
        <w:t xml:space="preserve">za </w:t>
      </w:r>
      <w:r w:rsidR="00DF0C00">
        <w:t>trgovinu i usluge</w:t>
      </w:r>
      <w:r w:rsidR="00A67F57">
        <w:t xml:space="preserve"> </w:t>
      </w:r>
      <w:r w:rsidR="00B51D17">
        <w:t xml:space="preserve">iz </w:t>
      </w:r>
      <w:r w:rsidR="00D2234F">
        <w:t>Gornji Draganac</w:t>
      </w:r>
      <w:r w:rsidR="00B51D17">
        <w:t xml:space="preserve">, </w:t>
      </w:r>
      <w:r w:rsidR="00D2234F">
        <w:t>Gornji Draganec 185</w:t>
      </w:r>
      <w:r w:rsidR="001C0917">
        <w:t>, MBS:</w:t>
      </w:r>
      <w:r w:rsidR="00D2234F">
        <w:t>010031135</w:t>
      </w:r>
      <w:r w:rsidR="00A67F57">
        <w:t>,</w:t>
      </w:r>
      <w:r w:rsidR="00D2234F">
        <w:t xml:space="preserve"> OIB:38981683788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DF0C00">
        <w:t>98</w:t>
      </w:r>
      <w:r w:rsidR="00D2234F">
        <w:t>8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D2234F">
        <w:t>1</w:t>
      </w:r>
      <w:r w:rsidR="00DF0C00">
        <w:t>.</w:t>
      </w:r>
      <w:r w:rsidRPr="00257DF6">
        <w:t xml:space="preserve"> </w:t>
      </w:r>
      <w:r w:rsidR="00D2234F">
        <w:t>rujna</w:t>
      </w:r>
      <w:r w:rsidRPr="00257DF6">
        <w:t xml:space="preserve"> 201</w:t>
      </w:r>
      <w:r w:rsidR="00D2234F">
        <w:t>5</w:t>
      </w:r>
      <w:r w:rsidRPr="00257DF6">
        <w:t xml:space="preserve">. godine dužnik u Očevidniku redoslijeda osnova za plaćanje ima evidentirane neizvršene osnove za plaćanje u ukupnom iznosu od </w:t>
      </w:r>
      <w:r w:rsidR="00D2234F">
        <w:t>30</w:t>
      </w:r>
      <w:r w:rsidR="00DF0C00">
        <w:t>.</w:t>
      </w:r>
      <w:r w:rsidR="00D2234F">
        <w:t>682</w:t>
      </w:r>
      <w:r w:rsidR="00B51D17">
        <w:t>,</w:t>
      </w:r>
      <w:r w:rsidR="00D2234F">
        <w:t>40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50184F">
        <w:t>Zoran Miloševi</w:t>
      </w:r>
      <w:r w:rsidR="00D2234F">
        <w:t>ć</w:t>
      </w:r>
      <w:r w:rsidR="00B51D17">
        <w:t xml:space="preserve"> iz </w:t>
      </w:r>
      <w:r w:rsidR="00D2234F">
        <w:t>Gornjeg Draganca, Gornji Draganec 185</w:t>
      </w:r>
      <w:r w:rsidR="00DF0C00">
        <w:t>, OIB:</w:t>
      </w:r>
      <w:r w:rsidR="00D2234F">
        <w:t>91860919384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DF0C00">
        <w:t>2</w:t>
      </w:r>
      <w:r w:rsidR="001C0917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DF0C00">
        <w:t>2</w:t>
      </w:r>
      <w:r w:rsidR="001C0917">
        <w:t>7.06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35F" w:rsidR="0008135F">
      <w:r>
        <w:separator/>
      </w:r>
    </w:p>
  </w:endnote>
  <w:endnote w:id="0" w:type="continuationSeparator">
    <w:p w:rsidRDefault="0008135F" w:rsidR="00081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35F" w:rsidR="0008135F">
      <w:r>
        <w:separator/>
      </w:r>
    </w:p>
  </w:footnote>
  <w:footnote w:id="0" w:type="continuationSeparator">
    <w:p w:rsidRDefault="0008135F" w:rsidR="00081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8135F"/>
    <w:rsid w:val="000851C1"/>
    <w:rsid w:val="000962D9"/>
    <w:rsid w:val="000A3F4D"/>
    <w:rsid w:val="000B75BC"/>
    <w:rsid w:val="000D75B0"/>
    <w:rsid w:val="000E0CF1"/>
    <w:rsid w:val="00174AFF"/>
    <w:rsid w:val="00185301"/>
    <w:rsid w:val="00190BCD"/>
    <w:rsid w:val="001C0917"/>
    <w:rsid w:val="001E5E08"/>
    <w:rsid w:val="00252B2F"/>
    <w:rsid w:val="00257DF6"/>
    <w:rsid w:val="00287063"/>
    <w:rsid w:val="002B5CD9"/>
    <w:rsid w:val="002C4144"/>
    <w:rsid w:val="002D4544"/>
    <w:rsid w:val="00304175"/>
    <w:rsid w:val="0038751B"/>
    <w:rsid w:val="0039456D"/>
    <w:rsid w:val="003A0684"/>
    <w:rsid w:val="003C4BD3"/>
    <w:rsid w:val="003E3990"/>
    <w:rsid w:val="003F13F5"/>
    <w:rsid w:val="004226FF"/>
    <w:rsid w:val="0042270C"/>
    <w:rsid w:val="00431D22"/>
    <w:rsid w:val="0044005D"/>
    <w:rsid w:val="004B6D41"/>
    <w:rsid w:val="004F282D"/>
    <w:rsid w:val="0050184F"/>
    <w:rsid w:val="00593EA3"/>
    <w:rsid w:val="00606F08"/>
    <w:rsid w:val="006B5E06"/>
    <w:rsid w:val="00727371"/>
    <w:rsid w:val="00734020"/>
    <w:rsid w:val="007A0658"/>
    <w:rsid w:val="007D1F01"/>
    <w:rsid w:val="00872CA9"/>
    <w:rsid w:val="00881BD5"/>
    <w:rsid w:val="00882B10"/>
    <w:rsid w:val="0088355D"/>
    <w:rsid w:val="008A524F"/>
    <w:rsid w:val="008B4C8A"/>
    <w:rsid w:val="00930E98"/>
    <w:rsid w:val="009751CA"/>
    <w:rsid w:val="009C5F70"/>
    <w:rsid w:val="009D697C"/>
    <w:rsid w:val="009F6FD9"/>
    <w:rsid w:val="00A12401"/>
    <w:rsid w:val="00A40BA6"/>
    <w:rsid w:val="00A67F57"/>
    <w:rsid w:val="00A70C94"/>
    <w:rsid w:val="00B0176F"/>
    <w:rsid w:val="00B03845"/>
    <w:rsid w:val="00B10B58"/>
    <w:rsid w:val="00B12ACA"/>
    <w:rsid w:val="00B253F8"/>
    <w:rsid w:val="00B51D17"/>
    <w:rsid w:val="00BC2963"/>
    <w:rsid w:val="00BE0684"/>
    <w:rsid w:val="00C171B8"/>
    <w:rsid w:val="00CE507E"/>
    <w:rsid w:val="00D2234F"/>
    <w:rsid w:val="00DC5BCF"/>
    <w:rsid w:val="00DD01C2"/>
    <w:rsid w:val="00DF0C00"/>
    <w:rsid w:val="00E1588A"/>
    <w:rsid w:val="00E2385C"/>
    <w:rsid w:val="00E2720F"/>
    <w:rsid w:val="00F016FE"/>
    <w:rsid w:val="00F143C3"/>
    <w:rsid w:val="00FA13EF"/>
    <w:rsid w:val="00FC0C73"/>
    <w:rsid w:val="00FD5CE3"/>
    <w:rsid w:val="00FD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FD5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C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CE3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CE3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CE3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FD5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C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CE3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CE3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CE3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St-988/2016-2</izvorni_sadrzaj>
    <derivirana_varijabla naziv="DomainObject.Oznaka_1">St-988/2016-2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RANKO trgovina i usluge, društvo s ograničenom odgovornošću zastupanog po punomoćniku Zoran Milošević</izvorni_sadrzaj>
    <derivirana_varijabla naziv="DomainObject.Predmet.ProtustrankaFormated_1">  AUTO - RANKO trgovina i usluge, društvo s ograničenom odgovornošću zastupanog po punomoćniku Zoran Milošević</derivirana_varijabla>
  </DomainObject.Predmet.ProtustrankaFormated>
  <DomainObject.Predmet.ProtustrankaFormatedOIB>
    <izvorni_sadrzaj>  AUTO - RANKO trgovina i usluge, društvo s ograničenom odgovornošću, OIB 38981683788 zastupanog po punomoćniku Zoran Milošević</izvorni_sadrzaj>
    <derivirana_varijabla naziv="DomainObject.Predmet.ProtustrankaFormatedOIB_1">  AUTO - RANKO trgovina i usluge, društvo s ograničenom odgovornošću, OIB 38981683788 zastupanog po punomoćniku Zoran Milošević</derivirana_varijabla>
  </DomainObject.Predmet.ProtustrankaFormatedOIB>
  <DomainObject.Predmet.ProtustrankaFormatedWithAdress>
    <izvorni_sadrzaj> AUTO - RANKO trgovina i usluge, društvo s ograničenom odgovornošću, Gornji Draganec 185, 43240 Gornji Draganec zastupanog po punomoćniku Zoran Milošević</izvorni_sadrzaj>
    <derivirana_varijabla naziv="DomainObject.Predmet.ProtustrankaFormatedWithAdress_1"> AUTO - RANKO trgovina i usluge, društvo s ograničenom odgovornošću, Gornji Draganec 185, 43240 Gornji Draganec zastupanog po punomoćniku Zoran Milošević</derivirana_varijabla>
  </DomainObject.Predmet.ProtustrankaFormatedWithAdress>
  <DomainObject.Predmet.ProtustrankaFormatedWithAdressOIB>
    <izvorni_sadrzaj> AUTO - RANKO trgovina i usluge, društvo s ograničenom odgovornošću, OIB 38981683788, Gornji Draganec 185, 43240 Gornji Draganec zastupanog po punomoćniku Zoran Milošević</izvorni_sadrzaj>
    <derivirana_varijabla naziv="DomainObject.Predmet.ProtustrankaFormatedWithAdressOIB_1"> AUTO - RANKO trgovina i usluge, društvo s ograničenom odgovornošću, OIB 38981683788, Gornji Draganec 185, 43240 Gornji Draganec zastupanog po punomoćniku Zoran Milošević</derivirana_varijabla>
  </DomainObject.Predmet.ProtustrankaFormatedWithAdressOIB>
  <DomainObject.Predmet.ProtustrankaWithAdress>
    <izvorni_sadrzaj>AUTO - RANKO trgovina i usluge, društvo s ograničenom odgovornošću Gornji Draganec 185, 43240 Gornji Draganec</izvorni_sadrzaj>
    <derivirana_varijabla naziv="DomainObject.Predmet.ProtustrankaWithAdress_1">AUTO - RANKO trgovina i usluge, društvo s ograničenom odgovornošću Gornji Draganec 185, 43240 Gornji Draganec</derivirana_varijabla>
  </DomainObject.Predmet.ProtustrankaWithAdress>
  <DomainObject.Predmet.ProtustrankaWithAdressOIB>
    <izvorni_sadrzaj>AUTO - RANKO trgovina i usluge, društvo s ograničenom odgovornošću, OIB 38981683788, Gornji Draganec 185, 43240 Gornji Draganec</izvorni_sadrzaj>
    <derivirana_varijabla naziv="DomainObject.Predmet.ProtustrankaWithAdressOIB_1">AUTO - RANKO trgovina i usluge, društvo s ograničenom odgovornošću, OIB 38981683788, Gornji Draganec 185, 43240 Gornji Draganec</derivirana_varijabla>
  </DomainObject.Predmet.ProtustrankaWithAdressOIB>
  <DomainObject.Predmet.ProtustrankaNazivFormated>
    <izvorni_sadrzaj>AUTO - RANKO trgovina i usluge, društvo s ograničenom odgovornošću</izvorni_sadrzaj>
    <derivirana_varijabla naziv="DomainObject.Predmet.ProtustrankaNazivFormated_1">AUTO - RANKO trgovina i usluge, društvo s ograničenom odgovornošću</derivirana_varijabla>
  </DomainObject.Predmet.ProtustrankaNazivFormated>
  <DomainObject.Predmet.ProtustrankaNazivFormatedOIB>
    <izvorni_sadrzaj>AUTO - RANKO trgovina i usluge, društvo s ograničenom odgovornošću, OIB 38981683788</izvorni_sadrzaj>
    <derivirana_varijabla naziv="DomainObject.Predmet.ProtustrankaNazivFormatedOIB_1">AUTO - RANKO trgovina i usluge, društvo s ograničenom odgovornošću, OIB 38981683788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- RANKO trgovina i usluge, društvo s ograničenom odgovornošću zastupanog po punomoćniku Zoran Milošević</item>
    </izvorni_sadrzaj>
    <derivirana_varijabla naziv="DomainObject.Predmet.ProtuStrankaListFormated_1">
      <item>AUTO - RANKO trgovina i usluge, društvo s ograničenom odgovornošću zastupanog po punomoćniku Zoran Milošević</item>
    </derivirana_varijabla>
  </DomainObject.Predmet.ProtuStrankaListFormated>
  <DomainObject.Predmet.ProtuStrankaListFormatedOIB>
    <izvorni_sadrzaj>
      <item>AUTO - RANKO trgovina i usluge, društvo s ograničenom odgovornošću, OIB 38981683788 zastupanog po punomoćniku Zoran Milošević</item>
    </izvorni_sadrzaj>
    <derivirana_varijabla naziv="DomainObject.Predmet.ProtuStrankaListFormatedOIB_1">
      <item>AUTO - RANKO trgovina i usluge, društvo s ograničenom odgovornošću, OIB 38981683788 zastupanog po punomoćniku Zoran Milošević</item>
    </derivirana_varijabla>
  </DomainObject.Predmet.ProtuStrankaListFormatedOIB>
  <DomainObject.Predmet.ProtuStrankaListFormatedWithAdress>
    <izvorni_sadrzaj>
      <item>AUTO - RANKO trgovina i usluge, društvo s ograničenom odgovornošću, Gornji Draganec 185, 43240 Gornji Draganec zastupanog po punomoćniku Zoran Milošević</item>
    </izvorni_sadrzaj>
    <derivirana_varijabla naziv="DomainObject.Predmet.ProtuStrankaListFormatedWithAdress_1">
      <item>AUTO - RANKO trgovina i usluge, društvo s ograničenom odgovornošću, Gornji Draganec 185, 43240 Gornji Draganec zastupanog po punomoćniku Zoran Milošević</item>
    </derivirana_varijabla>
  </DomainObject.Predmet.ProtuStrankaListFormatedWithAdress>
  <DomainObject.Predmet.ProtuStrankaListFormatedWithAdressOIB>
    <izvorni_sadrzaj>
      <item>AUTO - RANKO trgovina i usluge, društvo s ograničenom odgovornošću, OIB 38981683788, Gornji Draganec 185, 43240 Gornji Draganec zastupanog po punomoćniku Zoran Milošević</item>
    </izvorni_sadrzaj>
    <derivirana_varijabla naziv="DomainObject.Predmet.ProtuStrankaListFormatedWithAdressOIB_1">
      <item>AUTO - RANKO trgovina i usluge, društvo s ograničenom odgovornošću, OIB 38981683788, Gornji Draganec 185, 43240 Gornji Draganec zastupanog po punomoćniku Zoran Milošević</item>
    </derivirana_varijabla>
  </DomainObject.Predmet.ProtuStrankaListFormatedWithAdressOIB>
  <DomainObject.Predmet.ProtuStrankaListNazivFormated>
    <izvorni_sadrzaj>
      <item>AUTO - RANKO trgovina i usluge, društvo s ograničenom odgovornošću</item>
    </izvorni_sadrzaj>
    <derivirana_varijabla naziv="DomainObject.Predmet.ProtuStrankaListNazivFormated_1">
      <item>AUTO - RANKO trgovina i usluge, društvo s ograničenom odgovornošću</item>
    </derivirana_varijabla>
  </DomainObject.Predmet.ProtuStrankaListNazivFormated>
  <DomainObject.Predmet.ProtuStrankaListNazivFormatedOIB>
    <izvorni_sadrzaj>
      <item>AUTO - RANKO trgovina i usluge, društvo s ograničenom odgovornošću, OIB 38981683788</item>
    </izvorni_sadrzaj>
    <derivirana_varijabla naziv="DomainObject.Predmet.ProtuStrankaListNazivFormatedOIB_1">
      <item>AUTO - RANKO trgovina i usluge, društvo s ograničenom odgovornošću, OIB 38981683788</item>
    </derivirana_varijabla>
  </DomainObject.Predmet.ProtuStrankaListNazivFormatedOIB>
  <DomainObject.Predmet.OstaliListFormated>
    <izvorni_sadrzaj>
      <item>Zoran Milošević punomoćnik sudionika u postupku AUTO - RANKO trgovina i usluge, društvo s ograničenom odgovornošću</item>
    </izvorni_sadrzaj>
    <derivirana_varijabla naziv="DomainObject.Predmet.OstaliListFormated_1">
      <item>Zoran Milošević punomoćnik sudionika u postupku AUTO - RANKO trgovina i usluge, društvo s ograničenom odgovornošću</item>
    </derivirana_varijabla>
  </DomainObject.Predmet.OstaliListFormated>
  <DomainObject.Predmet.OstaliListFormatedOIB>
    <izvorni_sadrzaj>
      <item>Zoran Milošević, OIB 91860919384 punomoćnik sudionika u postupku AUTO - RANKO trgovina i usluge, društvo s ograničenom odgovornošću</item>
    </izvorni_sadrzaj>
    <derivirana_varijabla naziv="DomainObject.Predmet.OstaliListFormatedOIB_1">
      <item>Zoran Milošević, OIB 91860919384 punomoćnik sudionika u postupku AUTO - RANKO trgovina i usluge, društvo s ograničenom odgovornošću</item>
    </derivirana_varijabla>
  </DomainObject.Predmet.OstaliListFormatedOIB>
  <DomainObject.Predmet.OstaliListFormatedWithAdress>
    <izvorni_sadrzaj>
      <item>Zoran Milošević, Gornji Draganec 185, 43240 Gornji Draganec punomoćnik sudionika u postupku AUTO - RANKO trgovina i usluge, društvo s ograničenom odgovornošću</item>
    </izvorni_sadrzaj>
    <derivirana_varijabla naziv="DomainObject.Predmet.OstaliListFormatedWithAdress_1">
      <item>Zoran Milošević, Gornji Draganec 185, 43240 Gornji Draganec punomoćnik sudionika u postupku AUTO - RANKO trgovina i usluge, društvo s ograničenom odgovornošću</item>
    </derivirana_varijabla>
  </DomainObject.Predmet.OstaliListFormatedWithAdress>
  <DomainObject.Predmet.OstaliListFormatedWithAdressOIB>
    <izvorni_sadrzaj>
      <item>Zoran Milošević, OIB 91860919384, Gornji Draganec 185, 43240 Gornji Draganec punomoćnik sudionika u postupku AUTO - RANKO trgovina i usluge, društvo s ograničenom odgovornošću</item>
    </izvorni_sadrzaj>
    <derivirana_varijabla naziv="DomainObject.Predmet.OstaliListFormatedWithAdressOIB_1">
      <item>Zoran Milošević, OIB 91860919384, Gornji Draganec 185, 43240 Gornji Draganec punomoćnik sudionika u postupku AUTO - RANKO trgovina i usluge, društvo s ograničenom odgovornošću</item>
    </derivirana_varijabla>
  </DomainObject.Predmet.OstaliListFormatedWithAdressOIB>
  <DomainObject.Predmet.OstaliListNazivFormated>
    <izvorni_sadrzaj>
      <item>Zoran Milošević</item>
    </izvorni_sadrzaj>
    <derivirana_varijabla naziv="DomainObject.Predmet.OstaliListNazivFormated_1">
      <item>Zoran Milošević</item>
    </derivirana_varijabla>
  </DomainObject.Predmet.OstaliListNazivFormated>
  <DomainObject.Predmet.OstaliListNazivFormatedOIB>
    <izvorni_sadrzaj>
      <item>Zoran Milošević, OIB 91860919384</item>
    </izvorni_sadrzaj>
    <derivirana_varijabla naziv="DomainObject.Predmet.OstaliListNazivFormatedOIB_1">
      <item>Zoran Milošević, OIB 91860919384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St-988/2016-2</izvorni_sadrzaj>
    <derivirana_varijabla naziv="DomainObject.PoslovniBrojDokumenta_1">St-988/2016-2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- RANKO trgovina i usluge, društvo s ograničenom odgovornošću</izvorni_sadrzaj>
    <derivirana_varijabla naziv="DomainObject.Predmet.ProtustrankaIDrugi_1">AUTO - RANKO trgovina i usluge,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- RANKO trgovina i usluge, društvo s ograničenom odgovornošću, OIB 38981683788, Gornji Draganec 185, 43240 Gornji Draganec</izvorni_sadrzaj>
    <derivirana_varijabla naziv="DomainObject.Predmet.ProtustrankaIDrugiAdressOIB_1">AUTO - RANKO trgovina i usluge, društvo s ograničenom odgovornošću, OIB 38981683788, Gornji Draganec 185, 43240 Gornji Draganec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- RANKO trgovina i usluge, društvo s ograničenom odgovornošću</item>
      <item>Zoran Milošević</item>
    </izvorni_sadrzaj>
    <derivirana_varijabla naziv="DomainObject.Predmet.SudioniciListNaziv_1">
      <item>FINA, RC ZAGREB, Podružnica Bjelovar</item>
      <item>AUTO - RANKO trgovina i usluge, društvo s ograničenom odgovornošću</item>
      <item>Zoran Milošević</item>
    </derivirana_varijabla>
  </DomainObject.Predmet.SudioniciListNaziv>
  <DomainObject.Predmet.SudioniciListAdressOIB>
    <izvorni_sadrzaj>
      <item>FINA, RC ZAGREB, Podružnica Bjelovar, OIB 85821130368, F. Supila 4,43000 Bjelovar</item>
      <item>AUTO - RANKO trgovina i usluge, društvo s ograničenom odgovornošću, OIB 38981683788, Gornji Draganec 185,43240 Gornji Draganec</item>
      <item>Zoran Milošević, OIB 91860919384, Gornji Draganec 185,43240 Gornji Draganec</item>
    </izvorni_sadrzaj>
    <derivirana_varijabla naziv="DomainObject.Predmet.SudioniciListAdressOIB_1">
      <item>FINA, RC ZAGREB, Podružnica Bjelovar, OIB 85821130368, F. Supila 4,43000 Bjelovar</item>
      <item>AUTO - RANKO trgovina i usluge, društvo s ograničenom odgovornošću, OIB 38981683788, Gornji Draganec 185,43240 Gornji Draganec</item>
      <item>Zoran Milošević, OIB 91860919384, Gornji Draganec 185,43240 Gornji Draganec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38981683788</item>
      <item>, OIB 91860919384</item>
    </izvorni_sadrzaj>
    <derivirana_varijabla naziv="DomainObject.Predmet.SudioniciListNazivOIB_1">
      <item>, OIB 85821130368</item>
      <item>, OIB 38981683788</item>
      <item>, OIB 91860919384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1745</properties:Characters>
  <properties:Lines>51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2016-06-27T05:23:00Z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