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187b" w14:paraId="9c1187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C26D1">
        <w:t>1</w:t>
      </w:r>
      <w:r w:rsidR="00F31ED8">
        <w:t>2</w:t>
      </w:r>
      <w:r w:rsidR="00CA0E88">
        <w:t>64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C26D1">
        <w:t>1</w:t>
      </w:r>
      <w:r w:rsidR="00F31ED8">
        <w:t>2</w:t>
      </w:r>
      <w:r w:rsidR="00CA0E88">
        <w:t>64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0C26D1">
        <w:t>7.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A0E88">
        <w:t>CENTAR ZA EKONOMIKU d.o.o., OIB 59407318733, Zagreb, Koturaška 35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A0E88">
        <w:t>43.991,90</w:t>
      </w:r>
      <w:r w:rsidR="009A7DD8">
        <w:t xml:space="preserve"> </w:t>
      </w:r>
      <w:r>
        <w:t>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0C26D1">
        <w:t>7.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231430">
        <w:t>,v.r.</w:t>
      </w:r>
    </w:p>
    <w:p w:rsidRDefault="00231430" w:rsidR="00231430" w:rsidRPr="00694D64">
      <w:r w:rsidRPr="00694D64">
        <w:t>Za točnost otpravka-ovlašteni službenik:</w:t>
      </w:r>
    </w:p>
    <w:p w:rsidRDefault="00231430" w:rsidR="00231430" w:rsidRPr="00694D64">
      <w:r w:rsidRPr="00694D64">
        <w:t>Karmela Dolenc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893006" w:rsidR="009A248B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C26D1"/>
    <w:rsid w:val="000F71A5"/>
    <w:rsid w:val="00101281"/>
    <w:rsid w:val="00194DE9"/>
    <w:rsid w:val="001B5958"/>
    <w:rsid w:val="001D0C14"/>
    <w:rsid w:val="00215918"/>
    <w:rsid w:val="00231430"/>
    <w:rsid w:val="002E7A51"/>
    <w:rsid w:val="00312159"/>
    <w:rsid w:val="003A1D14"/>
    <w:rsid w:val="003A2AE4"/>
    <w:rsid w:val="003C4994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D122A"/>
    <w:rsid w:val="006D3911"/>
    <w:rsid w:val="00726015"/>
    <w:rsid w:val="00750B6E"/>
    <w:rsid w:val="007D6D1C"/>
    <w:rsid w:val="007E37D5"/>
    <w:rsid w:val="00813622"/>
    <w:rsid w:val="008348B0"/>
    <w:rsid w:val="00893006"/>
    <w:rsid w:val="008B0E7A"/>
    <w:rsid w:val="008C31DE"/>
    <w:rsid w:val="008E199F"/>
    <w:rsid w:val="00916F5B"/>
    <w:rsid w:val="00961A46"/>
    <w:rsid w:val="009A248B"/>
    <w:rsid w:val="009A7DD8"/>
    <w:rsid w:val="009D789B"/>
    <w:rsid w:val="009E2EF3"/>
    <w:rsid w:val="00A00BDE"/>
    <w:rsid w:val="00A053FB"/>
    <w:rsid w:val="00A57ABD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A0E88"/>
    <w:rsid w:val="00CD1CFD"/>
    <w:rsid w:val="00CD57E4"/>
    <w:rsid w:val="00CD74BB"/>
    <w:rsid w:val="00D660C0"/>
    <w:rsid w:val="00D970B2"/>
    <w:rsid w:val="00EA64CE"/>
    <w:rsid w:val="00EB51D1"/>
    <w:rsid w:val="00EB6112"/>
    <w:rsid w:val="00F31ED8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St-1264/2016</izvorni_sadrzaj>
    <derivirana_varijabla naziv="DomainObject.Predmet.OznakaBroj_1">St-1264/2016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EKONOMIKU d.o.o. zastupanog po punomoćniku KARMENKA JELČIĆ-IVANOŠIĆ</izvorni_sadrzaj>
    <derivirana_varijabla naziv="DomainObject.Predmet.ProtustrankaFormated_1">  CENTAR ZA EKONOMIKU d.o.o. zastupanog po punomoćniku KARMENKA JELČIĆ-IVANOŠIĆ</derivirana_varijabla>
  </DomainObject.Predmet.ProtustrankaFormated>
  <DomainObject.Predmet.ProtustrankaFormatedOIB>
    <izvorni_sadrzaj>  CENTAR ZA EKONOMIKU d.o.o., OIB 59407318733 zastupanog po punomoćniku KARMENKA JELČIĆ-IVANOŠIĆ</izvorni_sadrzaj>
    <derivirana_varijabla naziv="DomainObject.Predmet.ProtustrankaFormatedOIB_1">  CENTAR ZA EKONOMIKU d.o.o., OIB 59407318733 zastupanog po punomoćniku KARMENKA JELČIĆ-IVANOŠIĆ</derivirana_varijabla>
  </DomainObject.Predmet.ProtustrankaFormatedOIB>
  <DomainObject.Predmet.ProtustrankaFormatedWithAdress>
    <izvorni_sadrzaj> CENTAR ZA EKONOMIKU d.o.o., Koturaška 35, 10000 Zagreb zastupanog po punomoćniku KARMENKA JELČIĆ-IVANOŠIĆ</izvorni_sadrzaj>
    <derivirana_varijabla naziv="DomainObject.Predmet.ProtustrankaFormatedWithAdress_1"> CENTAR ZA EKONOMIKU d.o.o., Koturaška 35, 10000 Zagreb zastupanog po punomoćniku KARMENKA JELČIĆ-IVANOŠIĆ</derivirana_varijabla>
  </DomainObject.Predmet.ProtustrankaFormatedWithAdress>
  <DomainObject.Predmet.ProtustrankaFormatedWithAdressOIB>
    <izvorni_sadrzaj> CENTAR ZA EKONOMIKU d.o.o., OIB 59407318733, Koturaška 35, 10000 Zagreb zastupanog po punomoćniku KARMENKA JELČIĆ-IVANOŠIĆ</izvorni_sadrzaj>
    <derivirana_varijabla naziv="DomainObject.Predmet.ProtustrankaFormatedWithAdressOIB_1"> CENTAR ZA EKONOMIKU d.o.o., OIB 59407318733, Koturaška 35, 10000 Zagreb zastupanog po punomoćniku KARMENKA JELČIĆ-IVANOŠIĆ</derivirana_varijabla>
  </DomainObject.Predmet.ProtustrankaFormatedWithAdressOIB>
  <DomainObject.Predmet.ProtustrankaWithAdress>
    <izvorni_sadrzaj>CENTAR ZA EKONOMIKU d.o.o. Koturaška 35, 10000 Zagreb</izvorni_sadrzaj>
    <derivirana_varijabla naziv="DomainObject.Predmet.ProtustrankaWithAdress_1">CENTAR ZA EKONOMIKU d.o.o. Koturaška 35, 10000 Zagreb</derivirana_varijabla>
  </DomainObject.Predmet.ProtustrankaWithAdress>
  <DomainObject.Predmet.ProtustrankaWithAdressOIB>
    <izvorni_sadrzaj>CENTAR ZA EKONOMIKU d.o.o., OIB 59407318733, Koturaška 35, 10000 Zagreb</izvorni_sadrzaj>
    <derivirana_varijabla naziv="DomainObject.Predmet.ProtustrankaWithAdressOIB_1">CENTAR ZA EKONOMIKU d.o.o., OIB 59407318733, Koturaška 35, 10000 Zagreb</derivirana_varijabla>
  </DomainObject.Predmet.ProtustrankaWithAdressOIB>
  <DomainObject.Predmet.ProtustrankaNazivFormated>
    <izvorni_sadrzaj>CENTAR ZA EKONOMIKU d.o.o.</izvorni_sadrzaj>
    <derivirana_varijabla naziv="DomainObject.Predmet.ProtustrankaNazivFormated_1">CENTAR ZA EKONOMIKU d.o.o.</derivirana_varijabla>
  </DomainObject.Predmet.ProtustrankaNazivFormated>
  <DomainObject.Predmet.ProtustrankaNazivFormatedOIB>
    <izvorni_sadrzaj>CENTAR ZA EKONOMIKU d.o.o., OIB 59407318733</izvorni_sadrzaj>
    <derivirana_varijabla naziv="DomainObject.Predmet.ProtustrankaNazivFormatedOIB_1">CENTAR ZA EKONOMIKU d.o.o., OIB 59407318733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EKONOMIKU d.o.o. zastupanog po punomoćniku KARMENKA JELČIĆ-IVANOŠIĆ</item>
    </izvorni_sadrzaj>
    <derivirana_varijabla naziv="DomainObject.Predmet.ProtuStrankaListFormated_1">
      <item>CENTAR ZA EKONOMIKU d.o.o. zastupanog po punomoćniku KARMENKA JELČIĆ-IVANOŠIĆ</item>
    </derivirana_varijabla>
  </DomainObject.Predmet.ProtuStrankaListFormated>
  <DomainObject.Predmet.ProtuStrankaListFormatedOIB>
    <izvorni_sadrzaj>
      <item>CENTAR ZA EKONOMIKU d.o.o., OIB 59407318733 zastupanog po punomoćniku KARMENKA JELČIĆ-IVANOŠIĆ</item>
    </izvorni_sadrzaj>
    <derivirana_varijabla naziv="DomainObject.Predmet.ProtuStrankaListFormatedOIB_1">
      <item>CENTAR ZA EKONOMIKU d.o.o., OIB 59407318733 zastupanog po punomoćniku KARMENKA JELČIĆ-IVANOŠIĆ</item>
    </derivirana_varijabla>
  </DomainObject.Predmet.ProtuStrankaListFormatedOIB>
  <DomainObject.Predmet.ProtuStrankaListFormatedWithAdress>
    <izvorni_sadrzaj>
      <item>CENTAR ZA EKONOMIKU d.o.o., Koturaška 35, 10000 Zagreb zastupanog po punomoćniku KARMENKA JELČIĆ-IVANOŠIĆ</item>
    </izvorni_sadrzaj>
    <derivirana_varijabla naziv="DomainObject.Predmet.ProtuStrankaListFormatedWithAdress_1">
      <item>CENTAR ZA EKONOMIKU d.o.o., Koturaška 35, 10000 Zagreb zastupanog po punomoćniku KARMENKA JELČIĆ-IVANOŠIĆ</item>
    </derivirana_varijabla>
  </DomainObject.Predmet.ProtuStrankaListFormatedWithAdress>
  <DomainObject.Predmet.ProtuStrankaListFormatedWithAdressOIB>
    <izvorni_sadrzaj>
      <item>CENTAR ZA EKONOMIKU d.o.o., OIB 59407318733, Koturaška 35, 10000 Zagreb zastupanog po punomoćniku KARMENKA JELČIĆ-IVANOŠIĆ</item>
    </izvorni_sadrzaj>
    <derivirana_varijabla naziv="DomainObject.Predmet.ProtuStrankaListFormatedWithAdressOIB_1">
      <item>CENTAR ZA EKONOMIKU d.o.o., OIB 59407318733, Koturaška 35, 10000 Zagreb zastupanog po punomoćniku KARMENKA JELČIĆ-IVANOŠIĆ</item>
    </derivirana_varijabla>
  </DomainObject.Predmet.ProtuStrankaListFormatedWithAdressOIB>
  <DomainObject.Predmet.ProtuStrankaListNazivFormated>
    <izvorni_sadrzaj>
      <item>CENTAR ZA EKONOMIKU d.o.o.</item>
    </izvorni_sadrzaj>
    <derivirana_varijabla naziv="DomainObject.Predmet.ProtuStrankaListNazivFormated_1">
      <item>CENTAR ZA EKONOMIKU d.o.o.</item>
    </derivirana_varijabla>
  </DomainObject.Predmet.ProtuStrankaListNazivFormated>
  <DomainObject.Predmet.ProtuStrankaListNazivFormatedOIB>
    <izvorni_sadrzaj>
      <item>CENTAR ZA EKONOMIKU d.o.o., OIB 59407318733</item>
    </izvorni_sadrzaj>
    <derivirana_varijabla naziv="DomainObject.Predmet.ProtuStrankaListNazivFormatedOIB_1">
      <item>CENTAR ZA EKONOMIKU d.o.o., OIB 59407318733</item>
    </derivirana_varijabla>
  </DomainObject.Predmet.ProtuStrankaListNazivFormatedOIB>
  <DomainObject.Predmet.OstaliListFormated>
    <izvorni_sadrzaj>
      <item>KARMENKA JELČIĆ-IVANOŠIĆ punomoćnik sudionika u postupku CENTAR ZA EKONOMIKU d.o.o.</item>
    </izvorni_sadrzaj>
    <derivirana_varijabla naziv="DomainObject.Predmet.OstaliListFormated_1">
      <item>KARMENKA JELČIĆ-IVANOŠIĆ punomoćnik sudionika u postupku CENTAR ZA EKONOMIKU d.o.o.</item>
    </derivirana_varijabla>
  </DomainObject.Predmet.OstaliListFormated>
  <DomainObject.Predmet.OstaliListFormatedOIB>
    <izvorni_sadrzaj>
      <item>KARMENKA JELČIĆ-IVANOŠIĆ, OIB 44061839238 punomoćnik sudionika u postupku CENTAR ZA EKONOMIKU d.o.o.</item>
    </izvorni_sadrzaj>
    <derivirana_varijabla naziv="DomainObject.Predmet.OstaliListFormatedOIB_1">
      <item>KARMENKA JELČIĆ-IVANOŠIĆ, OIB 44061839238 punomoćnik sudionika u postupku CENTAR ZA EKONOMIKU d.o.o.</item>
    </derivirana_varijabla>
  </DomainObject.Predmet.OstaliListFormatedOIB>
  <DomainObject.Predmet.OstaliListFormatedWithAdress>
    <izvorni_sadrzaj>
      <item>KARMENKA JELČIĆ-IVANOŠIĆ, Mesnička 14, 10000 Zagreb punomoćnik sudionika u postupku CENTAR ZA EKONOMIKU d.o.o.</item>
    </izvorni_sadrzaj>
    <derivirana_varijabla naziv="DomainObject.Predmet.OstaliListFormatedWithAdress_1">
      <item>KARMENKA JELČIĆ-IVANOŠIĆ, Mesnička 14, 10000 Zagreb punomoćnik sudionika u postupku CENTAR ZA EKONOMIKU d.o.o.</item>
    </derivirana_varijabla>
  </DomainObject.Predmet.OstaliListFormatedWithAdress>
  <DomainObject.Predmet.OstaliListFormatedWithAdressOIB>
    <izvorni_sadrzaj>
      <item>KARMENKA JELČIĆ-IVANOŠIĆ, OIB 44061839238, Mesnička 14, 10000 Zagreb punomoćnik sudionika u postupku CENTAR ZA EKONOMIKU d.o.o.</item>
    </izvorni_sadrzaj>
    <derivirana_varijabla naziv="DomainObject.Predmet.OstaliListFormatedWithAdressOIB_1">
      <item>KARMENKA JELČIĆ-IVANOŠIĆ, OIB 44061839238, Mesnička 14, 10000 Zagreb punomoćnik sudionika u postupku CENTAR ZA EKONOMIKU d.o.o.</item>
    </derivirana_varijabla>
  </DomainObject.Predmet.OstaliListFormatedWithAdressOIB>
  <DomainObject.Predmet.OstaliListNazivFormated>
    <izvorni_sadrzaj>
      <item>KARMENKA JELČIĆ-IVANOŠIĆ</item>
    </izvorni_sadrzaj>
    <derivirana_varijabla naziv="DomainObject.Predmet.OstaliListNazivFormated_1">
      <item>KARMENKA JELČIĆ-IVANOŠIĆ</item>
    </derivirana_varijabla>
  </DomainObject.Predmet.OstaliListNazivFormated>
  <DomainObject.Predmet.OstaliListNazivFormatedOIB>
    <izvorni_sadrzaj>
      <item>KARMENKA JELČIĆ-IVANOŠIĆ, OIB 44061839238</item>
    </izvorni_sadrzaj>
    <derivirana_varijabla naziv="DomainObject.Predmet.OstaliListNazivFormatedOIB_1">
      <item>KARMENKA JELČIĆ-IVANOŠIĆ, OIB 44061839238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EKONOMIKU d.o.o.</izvorni_sadrzaj>
    <derivirana_varijabla naziv="DomainObject.Predmet.ProtustrankaIDrugi_1">CENTAR ZA EKONOMIKU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EKONOMIKU d.o.o., OIB 59407318733, Koturaška 35, 10000 Zagreb</izvorni_sadrzaj>
    <derivirana_varijabla naziv="DomainObject.Predmet.ProtustrankaIDrugiAdressOIB_1">CENTAR ZA EKONOMIKU d.o.o., OIB 59407318733, Koturaška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EKONOMIKU d.o.o.</item>
      <item>KARMENKA JELČIĆ-IVANOŠIĆ</item>
    </izvorni_sadrzaj>
    <derivirana_varijabla naziv="DomainObject.Predmet.SudioniciListNaziv_1">
      <item>FINA Regionalni centar Zagreb</item>
      <item>CENTAR ZA EKONOMIKU d.o.o.</item>
      <item>KARMENKA JELČIĆ-IVANOŠIĆ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EKONOMIKU d.o.o., OIB 59407318733, Koturaška 35,10000 Zagreb</item>
      <item>KARMENKA JELČIĆ-IVANOŠIĆ, OIB 44061839238, Mesnička 14,10000 Zagreb</item>
    </izvorni_sadrzaj>
    <derivirana_varijabla naziv="DomainObject.Predmet.SudioniciListAdressOIB_1">
      <item>FINA Regionalni centar Zagreb, OIB 85821130368, Trg svibanjskih žrtava 1995. 1,10000 Zagreb</item>
      <item>CENTAR ZA EKONOMIKU d.o.o., OIB 59407318733, Koturaška 35,10000 Zagreb</item>
      <item>KARMENKA JELČIĆ-IVANOŠIĆ, OIB 44061839238, Mesnička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59407318733</item>
      <item>, OIB 44061839238</item>
    </izvorni_sadrzaj>
    <derivirana_varijabla naziv="DomainObject.Predmet.SudioniciListNazivOIB_1">
      <item>, OIB 85821130368</item>
      <item>, OIB 59407318733</item>
      <item>, OIB 44061839238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EF7BF-48BF-4A88-97EC-9D0492A9F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1387</properties:Characters>
  <properties:Lines>50</properties:Lines>
  <properties:Paragraphs>19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2016-04-07T07:18:00Z</cp:lastPrinted>
  <dcterms:modified xmlns:xsi="http://www.w3.org/2001/XMLSchema-instance" xsi:type="dcterms:W3CDTF">2016-04-07T07:22:00Z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