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7093" w14:paraId="5877093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209EA">
        <w:t>8</w:t>
      </w:r>
      <w:r w:rsidR="004761F6">
        <w:t>5</w:t>
      </w:r>
      <w:r w:rsidR="007251B5">
        <w:t>97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209EA">
        <w:t>8</w:t>
      </w:r>
      <w:r w:rsidR="004761F6">
        <w:t>5</w:t>
      </w:r>
      <w:r w:rsidR="007251B5">
        <w:t>97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CA64D1">
        <w:t>2.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7251B5">
        <w:t>UDRUGA KOSOVARA U REPUBLICI HRVATSKOJ, Zagreb, Vinogradska cesta 12 I, OIB 79901368359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7251B5">
        <w:t>10.713,13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CA64D1">
        <w:t>2.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13596B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761F6"/>
    <w:rsid w:val="004B4514"/>
    <w:rsid w:val="004D27C4"/>
    <w:rsid w:val="0053264E"/>
    <w:rsid w:val="00582442"/>
    <w:rsid w:val="005B101E"/>
    <w:rsid w:val="00652AC8"/>
    <w:rsid w:val="00683588"/>
    <w:rsid w:val="00697BB7"/>
    <w:rsid w:val="006E7C62"/>
    <w:rsid w:val="007251B5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8597</izvorni_sadrzaj>
    <derivirana_varijabla naziv="DomainObject.Predmet.Broj_1">8597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St-8597/2015</izvorni_sadrzaj>
    <derivirana_varijabla naziv="DomainObject.Predmet.OznakaBroj_1">St-8597/2015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KOSOVARA U REPUBLICI HRVATSKOJ</izvorni_sadrzaj>
    <derivirana_varijabla naziv="DomainObject.Predmet.ProtustrankaFormated_1">  UDRUGA KOSOVARA U REPUBLICI HRVATSKOJ</derivirana_varijabla>
  </DomainObject.Predmet.ProtustrankaFormated>
  <DomainObject.Predmet.ProtustrankaFormatedOIB>
    <izvorni_sadrzaj>  UDRUGA KOSOVARA U REPUBLICI HRVATSKOJ, OIB 79901368359</izvorni_sadrzaj>
    <derivirana_varijabla naziv="DomainObject.Predmet.ProtustrankaFormatedOIB_1">  UDRUGA KOSOVARA U REPUBLICI HRVATSKOJ, OIB 79901368359</derivirana_varijabla>
  </DomainObject.Predmet.ProtustrankaFormatedOIB>
  <DomainObject.Predmet.ProtustrankaFormatedWithAdress>
    <izvorni_sadrzaj> UDRUGA KOSOVARA U REPUBLICI HRVATSKOJ, Vinogradska cesta 12 I, 10000 Zagreb</izvorni_sadrzaj>
    <derivirana_varijabla naziv="DomainObject.Predmet.ProtustrankaFormatedWithAdress_1"> UDRUGA KOSOVARA U REPUBLICI HRVATSKOJ, Vinogradska cesta 12 I, 10000 Zagreb</derivirana_varijabla>
  </DomainObject.Predmet.ProtustrankaFormatedWithAdress>
  <DomainObject.Predmet.ProtustrankaFormatedWithAdressOIB>
    <izvorni_sadrzaj> UDRUGA KOSOVARA U REPUBLICI HRVATSKOJ, OIB 79901368359, Vinogradska cesta 12 I, 10000 Zagreb</izvorni_sadrzaj>
    <derivirana_varijabla naziv="DomainObject.Predmet.ProtustrankaFormatedWithAdressOIB_1"> UDRUGA KOSOVARA U REPUBLICI HRVATSKOJ, OIB 79901368359, Vinogradska cesta 12 I, 10000 Zagreb</derivirana_varijabla>
  </DomainObject.Predmet.ProtustrankaFormatedWithAdressOIB>
  <DomainObject.Predmet.ProtustrankaWithAdress>
    <izvorni_sadrzaj>UDRUGA KOSOVARA U REPUBLICI HRVATSKOJ Vinogradska cesta 12 I, 10000 Zagreb</izvorni_sadrzaj>
    <derivirana_varijabla naziv="DomainObject.Predmet.ProtustrankaWithAdress_1">UDRUGA KOSOVARA U REPUBLICI HRVATSKOJ Vinogradska cesta 12 I, 10000 Zagreb</derivirana_varijabla>
  </DomainObject.Predmet.ProtustrankaWithAdress>
  <DomainObject.Predmet.ProtustrankaWithAdressOIB>
    <izvorni_sadrzaj>UDRUGA KOSOVARA U REPUBLICI HRVATSKOJ, OIB 79901368359, Vinogradska cesta 12 I, 10000 Zagreb</izvorni_sadrzaj>
    <derivirana_varijabla naziv="DomainObject.Predmet.ProtustrankaWithAdressOIB_1">UDRUGA KOSOVARA U REPUBLICI HRVATSKOJ, OIB 79901368359, Vinogradska cesta 12 I, 10000 Zagreb</derivirana_varijabla>
  </DomainObject.Predmet.ProtustrankaWithAdressOIB>
  <DomainObject.Predmet.ProtustrankaNazivFormated>
    <izvorni_sadrzaj>UDRUGA KOSOVARA U REPUBLICI HRVATSKOJ</izvorni_sadrzaj>
    <derivirana_varijabla naziv="DomainObject.Predmet.ProtustrankaNazivFormated_1">UDRUGA KOSOVARA U REPUBLICI HRVATSKOJ</derivirana_varijabla>
  </DomainObject.Predmet.ProtustrankaNazivFormated>
  <DomainObject.Predmet.ProtustrankaNazivFormatedOIB>
    <izvorni_sadrzaj>UDRUGA KOSOVARA U REPUBLICI HRVATSKOJ, OIB 79901368359</izvorni_sadrzaj>
    <derivirana_varijabla naziv="DomainObject.Predmet.ProtustrankaNazivFormatedOIB_1">UDRUGA KOSOVARA U REPUBLICI HRVATSKOJ, OIB 79901368359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KOSOVARA U REPUBLICI HRVATSKOJ</item>
    </izvorni_sadrzaj>
    <derivirana_varijabla naziv="DomainObject.Predmet.ProtuStrankaListFormated_1">
      <item>UDRUGA KOSOVARA U REPUBLICI HRVATSKOJ</item>
    </derivirana_varijabla>
  </DomainObject.Predmet.ProtuStrankaListFormated>
  <DomainObject.Predmet.ProtuStrankaListFormatedOIB>
    <izvorni_sadrzaj>
      <item>UDRUGA KOSOVARA U REPUBLICI HRVATSKOJ, OIB 79901368359</item>
    </izvorni_sadrzaj>
    <derivirana_varijabla naziv="DomainObject.Predmet.ProtuStrankaListFormatedOIB_1">
      <item>UDRUGA KOSOVARA U REPUBLICI HRVATSKOJ, OIB 79901368359</item>
    </derivirana_varijabla>
  </DomainObject.Predmet.ProtuStrankaListFormatedOIB>
  <DomainObject.Predmet.ProtuStrankaListFormatedWithAdress>
    <izvorni_sadrzaj>
      <item>UDRUGA KOSOVARA U REPUBLICI HRVATSKOJ, Vinogradska cesta 12 I, 10000 Zagreb</item>
    </izvorni_sadrzaj>
    <derivirana_varijabla naziv="DomainObject.Predmet.ProtuStrankaListFormatedWithAdress_1">
      <item>UDRUGA KOSOVARA U REPUBLICI HRVATSKOJ, Vinogradska cesta 12 I, 10000 Zagreb</item>
    </derivirana_varijabla>
  </DomainObject.Predmet.ProtuStrankaListFormatedWithAdress>
  <DomainObject.Predmet.ProtuStrankaListFormatedWithAdressOIB>
    <izvorni_sadrzaj>
      <item>UDRUGA KOSOVARA U REPUBLICI HRVATSKOJ, OIB 79901368359, Vinogradska cesta 12 I, 10000 Zagreb</item>
    </izvorni_sadrzaj>
    <derivirana_varijabla naziv="DomainObject.Predmet.ProtuStrankaListFormatedWithAdressOIB_1">
      <item>UDRUGA KOSOVARA U REPUBLICI HRVATSKOJ, OIB 79901368359, Vinogradska cesta 12 I, 10000 Zagreb</item>
    </derivirana_varijabla>
  </DomainObject.Predmet.ProtuStrankaListFormatedWithAdressOIB>
  <DomainObject.Predmet.ProtuStrankaListNazivFormated>
    <izvorni_sadrzaj>
      <item>UDRUGA KOSOVARA U REPUBLICI HRVATSKOJ</item>
    </izvorni_sadrzaj>
    <derivirana_varijabla naziv="DomainObject.Predmet.ProtuStrankaListNazivFormated_1">
      <item>UDRUGA KOSOVARA U REPUBLICI HRVATSKOJ</item>
    </derivirana_varijabla>
  </DomainObject.Predmet.ProtuStrankaListNazivFormated>
  <DomainObject.Predmet.ProtuStrankaListNazivFormatedOIB>
    <izvorni_sadrzaj>
      <item>UDRUGA KOSOVARA U REPUBLICI HRVATSKOJ, OIB 79901368359</item>
    </izvorni_sadrzaj>
    <derivirana_varijabla naziv="DomainObject.Predmet.ProtuStrankaListNazivFormatedOIB_1">
      <item>UDRUGA KOSOVARA U REPUBLICI HRVATSKOJ, OIB 79901368359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KOSOVARA U REPUBLICI HRVATSKOJ</izvorni_sadrzaj>
    <derivirana_varijabla naziv="DomainObject.Predmet.ProtustrankaIDrugi_1">UDRUGA KOSOVARA U REPUBLICI HRVATSKOJ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KOSOVARA U REPUBLICI HRVATSKOJ, OIB 79901368359, Vinogradska cesta 12 I, 10000 Zagreb</izvorni_sadrzaj>
    <derivirana_varijabla naziv="DomainObject.Predmet.ProtustrankaIDrugiAdressOIB_1">UDRUGA KOSOVARA U REPUBLICI HRVATSKOJ, OIB 79901368359, Vinogradska cesta 12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KOSOVARA U REPUBLICI HRVATSKOJ</item>
      <item>FINA Regionalni centar Zagreb</item>
    </izvorni_sadrzaj>
    <derivirana_varijabla naziv="DomainObject.Predmet.SudioniciListNaziv_1">
      <item>UDRUGA KOSOVARA U REPUBLICI HRVATSKOJ</item>
      <item>FINA Regionalni centar Zagreb</item>
    </derivirana_varijabla>
  </DomainObject.Predmet.SudioniciListNaziv>
  <DomainObject.Predmet.SudioniciListAdressOIB>
    <izvorni_sadrzaj>
      <item>UDRUGA KOSOVARA U REPUBLICI HRVATSKOJ, OIB 79901368359, Vinogradska cesta 12 I,10000 Zagreb</item>
      <item>FINA Regionalni centar Zagreb, OIB 85821130368, Trg svibanjskih žrtava 1995. 1,10000 Zagreb</item>
    </izvorni_sadrzaj>
    <derivirana_varijabla naziv="DomainObject.Predmet.SudioniciListAdressOIB_1">
      <item>UDRUGA KOSOVARA U REPUBLICI HRVATSKOJ, OIB 79901368359, Vinogradska cesta 12 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79901368359</item>
      <item>, OIB 85821130368</item>
    </izvorni_sadrzaj>
    <derivirana_varijabla naziv="DomainObject.Predmet.SudioniciListNazivOIB_1">
      <item>, OIB 79901368359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1389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2016-02-02T11:32:00Z</dcterms:created>
  <dc:creator>gboljkovac</dc:creator>
  <cp:lastModifiedBy>Goranka Boljkovac</cp:lastModifiedBy>
  <cp:lastPrinted>2016-02-02T11:33:00Z</cp:lastPrinted>
  <dcterms:modified xmlns:xsi="http://www.w3.org/2001/XMLSchema-instance" xsi:type="dcterms:W3CDTF">2016-02-02T11:33:00Z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