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598f" w14:paraId="09a598f" w:rsidRDefault="00DD2365" w:rsidP="00A27295" w:rsidR="004B741D">
      <w:pPr>
        <w:jc w:val="right"/>
        <w15:collapsed w:val="false"/>
      </w:pPr>
      <w:r>
        <w:t>Broj: St-</w:t>
      </w:r>
      <w:r w:rsidR="00747FC2">
        <w:t>200</w:t>
      </w:r>
      <w:r w:rsidR="0042505C">
        <w:t>/18-</w:t>
      </w:r>
      <w:r w:rsidR="00747FC2">
        <w:t>8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5F5799">
        <w:t>RH MF Porezna uprava zastupani po ŽDO Osijek</w:t>
      </w:r>
      <w:r w:rsidR="009666DA">
        <w:t xml:space="preserve">, za </w:t>
      </w:r>
      <w:r w:rsidR="006400B3">
        <w:t>otvaranje stečajnog</w:t>
      </w:r>
      <w:r w:rsidR="009666DA">
        <w:t xml:space="preserve"> postupka nad dužnikom </w:t>
      </w:r>
      <w:r w:rsidR="00747FC2" w:rsidRPr="00747FC2">
        <w:rPr>
          <w:b/>
        </w:rPr>
        <w:t>NOGOMETNA UDRUGA SOCCER, Osijek, F. Krežme 22, RB: 14004333, OIB: 49456790450</w:t>
      </w:r>
      <w:r w:rsidR="0072710A">
        <w:t xml:space="preserve">, </w:t>
      </w:r>
      <w:r w:rsidR="003B4C28">
        <w:t xml:space="preserve">dana </w:t>
      </w:r>
      <w:r w:rsidR="005B4F10">
        <w:t>8</w:t>
      </w:r>
      <w:r w:rsidR="0042505C">
        <w:t>. ožujka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431CB5" w:rsidP="00431CB5" w:rsidR="00366021">
      <w:pPr>
        <w:tabs>
          <w:tab w:pos="2985" w:val="left"/>
        </w:tabs>
        <w:jc w:val="both"/>
      </w:pPr>
      <w:r>
        <w:tab/>
      </w:r>
    </w:p>
    <w:p w:rsidRDefault="005E5D90" w:rsidP="004B741D" w:rsidR="004B741D" w:rsidRPr="002F7AE9">
      <w:pPr>
        <w:jc w:val="center"/>
      </w:pPr>
      <w:r w:rsidRPr="002F7AE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F93AE2">
        <w:t>predsjednik udruge</w:t>
      </w:r>
      <w:r w:rsidR="0085153E">
        <w:t xml:space="preserve"> </w:t>
      </w:r>
      <w:r w:rsidR="00747FC2">
        <w:t xml:space="preserve">Hrvoje </w:t>
      </w:r>
      <w:proofErr w:type="spellStart"/>
      <w:r w:rsidR="00747FC2">
        <w:t>Jakabfi</w:t>
      </w:r>
      <w:proofErr w:type="spellEnd"/>
      <w:r w:rsidR="00747FC2">
        <w:t xml:space="preserve">, OIB: 53355378329, Višnjevac, J. Runjanina 35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747FC2">
        <w:rPr>
          <w:b/>
        </w:rPr>
        <w:t>200</w:t>
      </w:r>
      <w:r w:rsidR="00044F95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747FC2">
        <w:t xml:space="preserve">NOGOMETNA UDRUGA SOCCER, Osijek, F. Krežme 22, RB: 14004333, OIB: 49456790450 </w:t>
      </w:r>
      <w:r w:rsidR="002A6867">
        <w:t xml:space="preserve">te dodatni iznos predujma u iznosu od </w:t>
      </w:r>
      <w:r w:rsidR="00747FC2">
        <w:rPr>
          <w:b/>
        </w:rPr>
        <w:t>4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747FC2">
        <w:rPr>
          <w:b/>
        </w:rPr>
        <w:t>200</w:t>
      </w:r>
      <w:r w:rsidR="00044F95">
        <w:rPr>
          <w:b/>
        </w:rPr>
        <w:t>-18</w:t>
      </w:r>
      <w:r w:rsidR="002A6867">
        <w:t xml:space="preserve"> (čl. 113 st. 1 Stečajnog zakona – NN 71/15 u vezi s čl. 114 st. 1 SZ).</w:t>
      </w:r>
    </w:p>
    <w:p w:rsidRDefault="00A55821" w:rsidP="002F7AE9" w:rsidR="00A55821">
      <w:pPr>
        <w:ind w:firstLine="720"/>
        <w:jc w:val="both"/>
      </w:pPr>
      <w:r>
        <w:t>2.</w:t>
      </w:r>
      <w:r>
        <w:tab/>
        <w:t xml:space="preserve">Ako </w:t>
      </w:r>
      <w:r w:rsidR="00F93AE2">
        <w:t>predsjednik udruge</w:t>
      </w:r>
      <w:r w:rsidR="002A6867">
        <w:t xml:space="preserve"> dužnika </w:t>
      </w:r>
      <w:r w:rsidR="00747FC2">
        <w:t xml:space="preserve">Hrvoje </w:t>
      </w:r>
      <w:proofErr w:type="spellStart"/>
      <w:r w:rsidR="00747FC2">
        <w:t>Jakabfi</w:t>
      </w:r>
      <w:proofErr w:type="spellEnd"/>
      <w:r w:rsidR="00747FC2">
        <w:t xml:space="preserve">, OIB: 53355378329, Višnjevac, J. Runjanina 35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2F7AE9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B4F10">
        <w:t>8</w:t>
      </w:r>
      <w:r w:rsidR="0042505C">
        <w:t>. ožujka</w:t>
      </w:r>
      <w:r w:rsidR="002F7AE9">
        <w:t xml:space="preserve"> 2018. g.</w:t>
      </w:r>
    </w:p>
    <w:p w:rsidRDefault="005F5799" w:rsidP="002F7AE9" w:rsidR="005F5799">
      <w:pPr>
        <w:pStyle w:val="Tijeloteksta"/>
        <w:jc w:val="center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666DA" w:rsidP="004B741D" w:rsidR="009666DA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9666DA" w:rsidP="004B741D" w:rsidR="009666D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 xml:space="preserve">oglasna </w:t>
      </w:r>
      <w:r w:rsidR="005B4F10">
        <w:t>pl. suda</w:t>
      </w:r>
    </w:p>
    <w:p w:rsidRDefault="00747FC2" w:rsidP="00470B34" w:rsidR="00747FC2">
      <w:pPr>
        <w:numPr>
          <w:ilvl w:val="0"/>
          <w:numId w:val="6"/>
        </w:numPr>
        <w:jc w:val="both"/>
      </w:pPr>
      <w:r>
        <w:t xml:space="preserve">predsjednik udruge Hrvoje </w:t>
      </w:r>
      <w:proofErr w:type="spellStart"/>
      <w:r>
        <w:t>Jakabfi</w:t>
      </w:r>
      <w:proofErr w:type="spellEnd"/>
      <w:r>
        <w:t>, Višnjevac, J. Runjanina 35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747FC2">
        <w:t>25</w:t>
      </w:r>
      <w:r w:rsidR="0042505C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431CB5" w:rsidP="00960C63" w:rsidR="00431CB5">
      <w:pPr>
        <w:pStyle w:val="Tijeloteksta"/>
        <w:jc w:val="left"/>
      </w:pPr>
    </w:p>
    <w:p w:rsidRDefault="00431CB5" w:rsidP="00960C63" w:rsidR="00431CB5">
      <w:pPr>
        <w:pStyle w:val="Tijeloteksta"/>
        <w:jc w:val="left"/>
      </w:pPr>
    </w:p>
    <w:p w:rsidRDefault="00431CB5" w:rsidP="00960C63" w:rsidR="00431CB5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5833B6" w:rsidP="00960C63" w:rsidR="005833B6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1D9" w:rsidR="001451D9">
      <w:r>
        <w:separator/>
      </w:r>
    </w:p>
  </w:endnote>
  <w:endnote w:id="0" w:type="continuationSeparator">
    <w:p w:rsidRDefault="001451D9" w:rsidR="00145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1D9" w:rsidR="001451D9">
      <w:r>
        <w:separator/>
      </w:r>
    </w:p>
  </w:footnote>
  <w:footnote w:id="0" w:type="continuationSeparator">
    <w:p w:rsidRDefault="001451D9" w:rsidR="001451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33B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44F95"/>
    <w:rsid w:val="0005396D"/>
    <w:rsid w:val="00086232"/>
    <w:rsid w:val="00090ED3"/>
    <w:rsid w:val="000C20F1"/>
    <w:rsid w:val="000C7F37"/>
    <w:rsid w:val="000E414B"/>
    <w:rsid w:val="000F22FF"/>
    <w:rsid w:val="001451D9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AE9"/>
    <w:rsid w:val="00313F98"/>
    <w:rsid w:val="00325310"/>
    <w:rsid w:val="003258FC"/>
    <w:rsid w:val="00325955"/>
    <w:rsid w:val="00327B99"/>
    <w:rsid w:val="00341886"/>
    <w:rsid w:val="00344C74"/>
    <w:rsid w:val="0035286C"/>
    <w:rsid w:val="00363D99"/>
    <w:rsid w:val="00366021"/>
    <w:rsid w:val="003A4406"/>
    <w:rsid w:val="003B0E86"/>
    <w:rsid w:val="003B4C28"/>
    <w:rsid w:val="003C0E46"/>
    <w:rsid w:val="003D583B"/>
    <w:rsid w:val="003E08E5"/>
    <w:rsid w:val="003E147C"/>
    <w:rsid w:val="003E556F"/>
    <w:rsid w:val="003F28A4"/>
    <w:rsid w:val="004039B7"/>
    <w:rsid w:val="00405B85"/>
    <w:rsid w:val="0042505C"/>
    <w:rsid w:val="00431CB5"/>
    <w:rsid w:val="00451DD6"/>
    <w:rsid w:val="00470B34"/>
    <w:rsid w:val="004806AD"/>
    <w:rsid w:val="00497410"/>
    <w:rsid w:val="004B741D"/>
    <w:rsid w:val="004E5065"/>
    <w:rsid w:val="00500BBD"/>
    <w:rsid w:val="0055624C"/>
    <w:rsid w:val="005833B6"/>
    <w:rsid w:val="005B403D"/>
    <w:rsid w:val="005B4F10"/>
    <w:rsid w:val="005E5D90"/>
    <w:rsid w:val="005F5799"/>
    <w:rsid w:val="00607E75"/>
    <w:rsid w:val="006139EC"/>
    <w:rsid w:val="006235FB"/>
    <w:rsid w:val="00623BF0"/>
    <w:rsid w:val="006400B3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47FC2"/>
    <w:rsid w:val="00765A09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66DA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32E6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956E4"/>
    <w:rsid w:val="00CA5EA9"/>
    <w:rsid w:val="00CB0F92"/>
    <w:rsid w:val="00CC0A3F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38A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3AE2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33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33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3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3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3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33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33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3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3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3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NOGOMETNA UDRUGA SOCCER</izvorni_sadrzaj>
    <derivirana_varijabla naziv="DomainObject.Predmet.ProtustrankaFormated_1">  NOGOMETNA UDRUGA SOCCER</derivirana_varijabla>
  </DomainObject.Predmet.ProtustrankaFormated>
  <DomainObject.Predmet.ProtustrankaFormatedOIB>
    <izvorni_sadrzaj>  NOGOMETNA UDRUGA SOCCER, OIB 49456790450</izvorni_sadrzaj>
    <derivirana_varijabla naziv="DomainObject.Predmet.ProtustrankaFormatedOIB_1">  NOGOMETNA UDRUGA SOCCER, OIB 49456790450</derivirana_varijabla>
  </DomainObject.Predmet.ProtustrankaFormatedOIB>
  <DomainObject.Predmet.ProtustrankaFormatedWithAdress>
    <izvorni_sadrzaj> NOGOMETNA UDRUGA SOCCER, Franje Krežme 22, 31000 Osijek</izvorni_sadrzaj>
    <derivirana_varijabla naziv="DomainObject.Predmet.ProtustrankaFormatedWithAdress_1"> NOGOMETNA UDRUGA SOCCER, Franje Krežme 22, 31000 Osijek</derivirana_varijabla>
  </DomainObject.Predmet.ProtustrankaFormatedWithAdress>
  <DomainObject.Predmet.ProtustrankaFormatedWithAdressOIB>
    <izvorni_sadrzaj> NOGOMETNA UDRUGA SOCCER, OIB 49456790450, Franje Krežme 22, 31000 Osijek</izvorni_sadrzaj>
    <derivirana_varijabla naziv="DomainObject.Predmet.ProtustrankaFormatedWithAdressOIB_1"> NOGOMETNA UDRUGA SOCCER, OIB 49456790450, Franje Krežme 22, 31000 Osijek</derivirana_varijabla>
  </DomainObject.Predmet.ProtustrankaFormatedWithAdressOIB>
  <DomainObject.Predmet.ProtustrankaWithAdress>
    <izvorni_sadrzaj>NOGOMETNA UDRUGA SOCCER Franje Krežme 22, 31000 Osijek</izvorni_sadrzaj>
    <derivirana_varijabla naziv="DomainObject.Predmet.ProtustrankaWithAdress_1">NOGOMETNA UDRUGA SOCCER Franje Krežme 22, 31000 Osijek</derivirana_varijabla>
  </DomainObject.Predmet.ProtustrankaWithAdress>
  <DomainObject.Predmet.ProtustrankaWithAdressOIB>
    <izvorni_sadrzaj>NOGOMETNA UDRUGA SOCCER, OIB 49456790450, Franje Krežme 22, 31000 Osijek</izvorni_sadrzaj>
    <derivirana_varijabla naziv="DomainObject.Predmet.ProtustrankaWithAdressOIB_1">NOGOMETNA UDRUGA SOCCER, OIB 49456790450, Franje Krežme 22, 31000 Osijek</derivirana_varijabla>
  </DomainObject.Predmet.ProtustrankaWithAdressOIB>
  <DomainObject.Predmet.ProtustrankaNazivFormated>
    <izvorni_sadrzaj>NOGOMETNA UDRUGA SOCCER</izvorni_sadrzaj>
    <derivirana_varijabla naziv="DomainObject.Predmet.ProtustrankaNazivFormated_1">NOGOMETNA UDRUGA SOCCER</derivirana_varijabla>
  </DomainObject.Predmet.ProtustrankaNazivFormated>
  <DomainObject.Predmet.ProtustrankaNazivFormatedOIB>
    <izvorni_sadrzaj>NOGOMETNA UDRUGA SOCCER, OIB 49456790450</izvorni_sadrzaj>
    <derivirana_varijabla naziv="DomainObject.Predmet.ProtustrankaNazivFormatedOIB_1">NOGOMETNA UDRUGA SOCCER, OIB 49456790450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NOGOMETNA UDRUGA SOCCER</item>
    </izvorni_sadrzaj>
    <derivirana_varijabla naziv="DomainObject.Predmet.ProtuStrankaListFormated_1">
      <item>NOGOMETNA UDRUGA SOCCER</item>
    </derivirana_varijabla>
  </DomainObject.Predmet.ProtuStrankaListFormated>
  <DomainObject.Predmet.ProtuStrankaListFormatedOIB>
    <izvorni_sadrzaj>
      <item>NOGOMETNA UDRUGA SOCCER, OIB 49456790450</item>
    </izvorni_sadrzaj>
    <derivirana_varijabla naziv="DomainObject.Predmet.ProtuStrankaListFormatedOIB_1">
      <item>NOGOMETNA UDRUGA SOCCER, OIB 49456790450</item>
    </derivirana_varijabla>
  </DomainObject.Predmet.ProtuStrankaListFormatedOIB>
  <DomainObject.Predmet.ProtuStrankaListFormatedWithAdress>
    <izvorni_sadrzaj>
      <item>NOGOMETNA UDRUGA SOCCER, Franje Krežme 22, 31000 Osijek</item>
    </izvorni_sadrzaj>
    <derivirana_varijabla naziv="DomainObject.Predmet.ProtuStrankaListFormatedWithAdress_1">
      <item>NOGOMETNA UDRUGA SOCCER, Franje Krežme 22, 31000 Osijek</item>
    </derivirana_varijabla>
  </DomainObject.Predmet.ProtuStrankaListFormatedWithAdress>
  <DomainObject.Predmet.ProtuStrankaListFormatedWithAdressOIB>
    <izvorni_sadrzaj>
      <item>NOGOMETNA UDRUGA SOCCER, OIB 49456790450, Franje Krežme 22, 31000 Osijek</item>
    </izvorni_sadrzaj>
    <derivirana_varijabla naziv="DomainObject.Predmet.ProtuStrankaListFormatedWithAdressOIB_1">
      <item>NOGOMETNA UDRUGA SOCCER, OIB 49456790450, Franje Krežme 22, 31000 Osijek</item>
    </derivirana_varijabla>
  </DomainObject.Predmet.ProtuStrankaListFormatedWithAdressOIB>
  <DomainObject.Predmet.ProtuStrankaListNazivFormated>
    <izvorni_sadrzaj>
      <item>NOGOMETNA UDRUGA SOCCER</item>
    </izvorni_sadrzaj>
    <derivirana_varijabla naziv="DomainObject.Predmet.ProtuStrankaListNazivFormated_1">
      <item>NOGOMETNA UDRUGA SOCCER</item>
    </derivirana_varijabla>
  </DomainObject.Predmet.ProtuStrankaListNazivFormated>
  <DomainObject.Predmet.ProtuStrankaListNazivFormatedOIB>
    <izvorni_sadrzaj>
      <item>NOGOMETNA UDRUGA SOCCER, OIB 49456790450</item>
    </izvorni_sadrzaj>
    <derivirana_varijabla naziv="DomainObject.Predmet.ProtuStrankaListNazivFormatedOIB_1">
      <item>NOGOMETNA UDRUGA SOCCER, OIB 49456790450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NOGOMETNA UDRUGA SOCCER</izvorni_sadrzaj>
    <derivirana_varijabla naziv="DomainObject.Predmet.ProtustrankaIDrugi_1">NOGOMETNA UDRUGA SOCCER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NOGOMETNA UDRUGA SOCCER, OIB 49456790450, Franje Krežme 22, 31000 Osijek</izvorni_sadrzaj>
    <derivirana_varijabla naziv="DomainObject.Predmet.ProtustrankaIDrugiAdressOIB_1">NOGOMETNA UDRUGA SOCCER, OIB 49456790450, Franje Krežme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NOGOMETNA UDRUGA SOCCER</item>
      <item>RH MF PU PODRUČNI URED OSIJEK</item>
    </izvorni_sadrzaj>
    <derivirana_varijabla naziv="DomainObject.Predmet.SudioniciListNaziv_1">
      <item>NOGOMETNA UDRUGA SOCCER</item>
      <item>RH MF PU PODRUČNI URED OSIJEK</item>
    </derivirana_varijabla>
  </DomainObject.Predmet.SudioniciListNaziv>
  <DomainObject.Predmet.SudioniciListAdressOIB>
    <izvorni_sadrzaj>
      <item>NOGOMETNA UDRUGA SOCCER, OIB 49456790450, Franje Krežme 22,31000 Osijek</item>
      <item>RH MF PU PODRUČNI URED OSIJEK, OIB 18683136487</item>
    </izvorni_sadrzaj>
    <derivirana_varijabla naziv="DomainObject.Predmet.SudioniciListAdressOIB_1">
      <item>NOGOMETNA UDRUGA SOCCER, OIB 49456790450, Franje Krežme 22,31000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49456790450</item>
      <item>, OIB 18683136487</item>
    </izvorni_sadrzaj>
    <derivirana_varijabla naziv="DomainObject.Predmet.SudioniciListNazivOIB_1">
      <item>, OIB 49456790450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D8594-E4A8-46B3-A5F6-5E204F634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304</properties:Words>
  <properties:Characters>1450</properties:Characters>
  <properties:Lines>121</properties:Lines>
  <properties:Paragraphs>18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2018-03-08T06:47:00Z</dcterms:created>
  <dc:creator>hermanj</dc:creator>
  <cp:lastModifiedBy>Danijela Sekulić</cp:lastModifiedBy>
  <cp:lastPrinted>2018-03-08T07:55:00Z</cp:lastPrinted>
  <dcterms:modified xmlns:xsi="http://www.w3.org/2001/XMLSchema-instance" xsi:type="dcterms:W3CDTF">2018-03-08T07:56:00Z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(1.000 + 4.000-UDRUGA.docx)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