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47e" w14:paraId="a58647e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524D8">
        <w:t>4118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524D8">
        <w:rPr>
          <w:rFonts w:eastAsia="Calibri"/>
          <w:lang w:eastAsia="en-US"/>
        </w:rPr>
        <w:t>RECIKLAŽA ZAGREB j.d.o.o., Odranski Obrež, Dragonožečka 45, OIB: 01746323803</w:t>
      </w:r>
      <w:r w:rsidR="00B276A8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207C73">
        <w:t>9</w:t>
      </w:r>
      <w:r w:rsidR="00B276A8">
        <w:t>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207C7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524D8">
        <w:rPr>
          <w:rFonts w:eastAsia="Calibri"/>
          <w:lang w:eastAsia="en-US"/>
        </w:rPr>
        <w:t>RECIKLAŽA ZAGREB j.d.o.o., Odranski Obrež, Dragonožečka 45, OIB: 01746323803,</w:t>
      </w:r>
      <w:r w:rsidR="008524D8" w:rsidRPr="00C241E6">
        <w:t xml:space="preserve"> </w:t>
      </w:r>
      <w:r w:rsidR="008524D8">
        <w:t xml:space="preserve"> 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207C73">
        <w:t>9</w:t>
      </w:r>
      <w:r w:rsidR="00B276A8">
        <w:t>. siječnja 2018</w:t>
      </w:r>
      <w:r w:rsidR="00410421">
        <w:t>.</w:t>
      </w:r>
      <w:r w:rsidRPr="00AF1EFD">
        <w:t xml:space="preserve"> u </w:t>
      </w:r>
      <w:r w:rsidR="008524D8">
        <w:t>14,30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524D8">
        <w:t>Martin Lukin, Zagreb, Gračanska cesta 145f, OIB: 12398076495.</w:t>
      </w:r>
    </w:p>
    <w:p w:rsidRDefault="00060133" w:rsidP="00060133" w:rsidR="00060133" w:rsidRPr="00AF1EFD">
      <w:pPr>
        <w:ind w:left="708"/>
        <w:jc w:val="both"/>
      </w:pPr>
    </w:p>
    <w:p w:rsidRDefault="00060133" w:rsidP="00207C73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524D8">
        <w:rPr>
          <w:rFonts w:eastAsia="Calibri"/>
          <w:lang w:eastAsia="en-US"/>
        </w:rPr>
        <w:t>RECIKLAŽA ZAGREB j.d.o.o., Odranski Obrež, Dragonožečka 45, OIB: 01746323803,</w:t>
      </w:r>
      <w:r w:rsidR="008524D8" w:rsidRPr="00C241E6">
        <w:t xml:space="preserve"> </w:t>
      </w:r>
      <w:r w:rsidR="008524D8">
        <w:t xml:space="preserve"> </w:t>
      </w:r>
      <w:r w:rsidR="00C241E6">
        <w:rPr>
          <w:rFonts w:eastAsia="Calibri"/>
          <w:lang w:eastAsia="en-US"/>
        </w:rPr>
        <w:t xml:space="preserve">sa danom </w:t>
      </w:r>
      <w:r w:rsidR="00207C73">
        <w:rPr>
          <w:rFonts w:eastAsia="Calibri"/>
          <w:lang w:eastAsia="en-US"/>
        </w:rPr>
        <w:t>9</w:t>
      </w:r>
      <w:r w:rsidR="00B276A8">
        <w:rPr>
          <w:rFonts w:eastAsia="Calibri"/>
          <w:lang w:eastAsia="en-US"/>
        </w:rPr>
        <w:t>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207C73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524D8">
        <w:rPr>
          <w:rFonts w:eastAsia="Calibri"/>
          <w:lang w:eastAsia="en-US"/>
        </w:rPr>
        <w:t>RECIKLAŽA ZAGREB j.d.o.o., Odranski Obrež, Dragonožečka 45, OIB: 01746323803,</w:t>
      </w:r>
      <w:r w:rsidR="008524D8" w:rsidRPr="00C241E6">
        <w:t xml:space="preserve"> </w:t>
      </w:r>
      <w:r w:rsidR="008524D8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524D8">
        <w:rPr>
          <w:rFonts w:eastAsia="Calibri"/>
          <w:lang w:eastAsia="en-US"/>
        </w:rPr>
        <w:t>RECIKLAŽA ZAGREB j.d.o.o., Odranski Obrež, Dragonožečka 45, OIB: 01746323803,</w:t>
      </w:r>
      <w:r w:rsidR="008524D8" w:rsidRPr="00C241E6">
        <w:t xml:space="preserve"> </w:t>
      </w:r>
      <w:r w:rsidR="008524D8">
        <w:t xml:space="preserve"> </w:t>
      </w:r>
      <w:r w:rsidR="00631A90">
        <w:t xml:space="preserve">dana </w:t>
      </w:r>
      <w:r w:rsidR="008524D8">
        <w:t>3.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8524D8">
        <w:t>4118</w:t>
      </w:r>
      <w:r w:rsidR="00B0604A">
        <w:t>/16</w:t>
      </w:r>
      <w:r>
        <w:t xml:space="preserve"> od </w:t>
      </w:r>
      <w:r w:rsidR="008524D8">
        <w:t>6. ožujka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8524D8">
        <w:t>14</w:t>
      </w:r>
      <w:r w:rsidR="00207C73">
        <w:t>. ožujka</w:t>
      </w:r>
      <w:r w:rsidR="00AF1B3C">
        <w:t xml:space="preserve"> </w:t>
      </w:r>
      <w:r>
        <w:t xml:space="preserve">2017. proizlazi da dužnik </w:t>
      </w:r>
      <w:r w:rsidR="00B0604A">
        <w:t xml:space="preserve">na dan </w:t>
      </w:r>
      <w:r w:rsidR="008524D8">
        <w:t>1. rujna 2015</w:t>
      </w:r>
      <w:r w:rsidR="00B0604A">
        <w:t xml:space="preserve"> </w:t>
      </w:r>
      <w:r>
        <w:t xml:space="preserve">ima evidentirane neizvršene osnove za plaćanje u iznosu </w:t>
      </w:r>
      <w:r w:rsidR="00207C73">
        <w:t xml:space="preserve">od </w:t>
      </w:r>
      <w:r w:rsidR="008524D8">
        <w:t>58.059,18</w:t>
      </w:r>
      <w:r w:rsidR="00AF1B3C">
        <w:t xml:space="preserve"> kn</w:t>
      </w:r>
      <w:r>
        <w:t xml:space="preserve"> i </w:t>
      </w:r>
      <w:r w:rsidR="008524D8">
        <w:t>471</w:t>
      </w:r>
      <w:r>
        <w:t xml:space="preserve"> dan neprekidne blokade (list </w:t>
      </w:r>
      <w:r w:rsidR="00B276A8">
        <w:t>1</w:t>
      </w:r>
      <w:r w:rsidR="008524D8">
        <w:t>5</w:t>
      </w:r>
      <w:r w:rsidR="00B276A8">
        <w:t xml:space="preserve">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8524D8">
        <w:t>20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8524D8" w:rsidP="00F6264F" w:rsidR="008524D8">
      <w:pPr>
        <w:ind w:firstLine="708"/>
        <w:jc w:val="both"/>
      </w:pPr>
      <w:r>
        <w:t>Iz Uvjerenja Policijske uprave zagrebačke od 3. srpnja 2017. proizlazi da dužnik nije evidentiran kao vlasnik vozila (list 22 spisa).</w:t>
      </w:r>
    </w:p>
    <w:p w:rsidRDefault="008524D8" w:rsidP="00F6264F" w:rsidR="008524D8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524D8">
        <w:t>4118</w:t>
      </w:r>
      <w:r w:rsidR="00B0604A">
        <w:t>/16</w:t>
      </w:r>
      <w:r>
        <w:t xml:space="preserve"> od </w:t>
      </w:r>
      <w:r w:rsidR="008524D8">
        <w:t>2. kolovoza</w:t>
      </w:r>
      <w:r w:rsidR="00207C73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524D8">
        <w:t>3. kolovoza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207C73" w:rsidR="00410421">
      <w:pPr>
        <w:jc w:val="center"/>
      </w:pPr>
      <w:r w:rsidRPr="00AF1EFD">
        <w:t>U Karlovcu</w:t>
      </w:r>
      <w:r w:rsidR="006420C7">
        <w:t xml:space="preserve"> </w:t>
      </w:r>
      <w:r w:rsidR="008524D8">
        <w:t>9</w:t>
      </w:r>
      <w:r w:rsidR="00B276A8">
        <w:t>. siječnja 2018</w:t>
      </w:r>
      <w:r w:rsidR="00410421">
        <w:t>.</w:t>
      </w: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410421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334F28">
        <w:t>, v.r.</w:t>
      </w:r>
    </w:p>
    <w:p w:rsidRDefault="00334F28" w:rsidP="00410421" w:rsidR="00334F28"/>
    <w:p w:rsidRDefault="00334F28" w:rsidP="00410421" w:rsidR="00334F28"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Draženka Prpić</w:t>
      </w:r>
    </w:p>
    <w:p w:rsidRDefault="00334F28" w:rsidP="00410421" w:rsidR="00334F28"/>
    <w:p w:rsidRDefault="00F60C93" w:rsidR="007D7A92" w:rsidRPr="00AF1EFD">
      <w:r w:rsidRPr="00AF1EFD">
        <w:t>PRAVNA POUKA:</w:t>
      </w:r>
    </w:p>
    <w:p w:rsidRDefault="00F60C93" w:rsidP="00334F28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053" w:rsidR="00BE0053">
      <w:r>
        <w:separator/>
      </w:r>
    </w:p>
  </w:endnote>
  <w:endnote w:id="0" w:type="continuationSeparator">
    <w:p w:rsidRDefault="00BE0053" w:rsidR="00BE0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053" w:rsidR="00BE0053">
      <w:r>
        <w:separator/>
      </w:r>
    </w:p>
  </w:footnote>
  <w:footnote w:id="0" w:type="continuationSeparator">
    <w:p w:rsidRDefault="00BE0053" w:rsidR="00BE0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F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524D8">
      <w:t>4118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07C73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34F28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24D8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34FF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BE0053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F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F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F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F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F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4F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F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F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F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F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4118</izvorni_sadrzaj>
    <derivirana_varijabla naziv="DomainObject.Predmet.Broj_1">4118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St-4118/2016</izvorni_sadrzaj>
    <derivirana_varijabla naziv="DomainObject.Predmet.OznakaBroj_1">St-4118/2016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RECIKLAŽA ZAGREB j.d.o.o. za trgovinu i usluge zastupanog po punomoćniku Ivica Vučković</izvorni_sadrzaj>
    <derivirana_varijabla naziv="DomainObject.Predmet.ProtustrankaFormated_1">  RECIKLAŽA ZAGREB j.d.o.o. za trgovinu i usluge zastupanog po punomoćniku Ivica Vučković</derivirana_varijabla>
  </DomainObject.Predmet.ProtustrankaFormated>
  <DomainObject.Predmet.ProtustrankaFormatedOIB>
    <izvorni_sadrzaj>  RECIKLAŽA ZAGREB j.d.o.o. za trgovinu i usluge, OIB 01746323803 zastupanog po punomoćniku Ivica Vučković</izvorni_sadrzaj>
    <derivirana_varijabla naziv="DomainObject.Predmet.ProtustrankaFormatedOIB_1">  RECIKLAŽA ZAGREB j.d.o.o. za trgovinu i usluge, OIB 01746323803 zastupanog po punomoćniku Ivica Vučković</derivirana_varijabla>
  </DomainObject.Predmet.ProtustrankaFormatedOIB>
  <DomainObject.Predmet.ProtustrankaFormatedWithAdress>
    <izvorni_sadrzaj> RECIKLAŽA ZAGREB j.d.o.o. za trgovinu i usluge, Dragonožečka 45, 10020 Odranski Obrež zastupanog po punomoćniku Ivica Vučković</izvorni_sadrzaj>
    <derivirana_varijabla naziv="DomainObject.Predmet.ProtustrankaFormatedWithAdress_1"> RECIKLAŽA ZAGREB j.d.o.o. za trgovinu i usluge, Dragonožečka 45, 10020 Odranski Obrež zastupanog po punomoćniku Ivica Vučković</derivirana_varijabla>
  </DomainObject.Predmet.ProtustrankaFormatedWithAdress>
  <DomainObject.Predmet.ProtustrankaFormatedWithAdressOIB>
    <izvorni_sadrzaj> RECIKLAŽA ZAGREB j.d.o.o. za trgovinu i usluge, OIB 01746323803, Dragonožečka 45, 10020 Odranski Obrež zastupanog po punomoćniku Ivica Vučković</izvorni_sadrzaj>
    <derivirana_varijabla naziv="DomainObject.Predmet.ProtustrankaFormatedWithAdressOIB_1"> RECIKLAŽA ZAGREB j.d.o.o. za trgovinu i usluge, OIB 01746323803, Dragonožečka 45, 10020 Odranski Obrež zastupanog po punomoćniku Ivica Vučković</derivirana_varijabla>
  </DomainObject.Predmet.ProtustrankaFormatedWithAdressOIB>
  <DomainObject.Predmet.ProtustrankaWithAdress>
    <izvorni_sadrzaj>RECIKLAŽA ZAGREB j.d.o.o. za trgovinu i usluge Dragonožečka 45, 10020 Odranski Obrež</izvorni_sadrzaj>
    <derivirana_varijabla naziv="DomainObject.Predmet.ProtustrankaWithAdress_1">RECIKLAŽA ZAGREB j.d.o.o. za trgovinu i usluge Dragonožečka 45, 10020 Odranski Obrež</derivirana_varijabla>
  </DomainObject.Predmet.ProtustrankaWithAdress>
  <DomainObject.Predmet.ProtustrankaWithAdressOIB>
    <izvorni_sadrzaj>RECIKLAŽA ZAGREB j.d.o.o. za trgovinu i usluge, OIB 01746323803, Dragonožečka 45, 10020 Odranski Obrež</izvorni_sadrzaj>
    <derivirana_varijabla naziv="DomainObject.Predmet.ProtustrankaWithAdressOIB_1">RECIKLAŽA ZAGREB j.d.o.o. za trgovinu i usluge, OIB 01746323803, Dragonožečka 45, 10020 Odranski Obrež</derivirana_varijabla>
  </DomainObject.Predmet.ProtustrankaWithAdressOIB>
  <DomainObject.Predmet.ProtustrankaNazivFormated>
    <izvorni_sadrzaj>RECIKLAŽA ZAGREB j.d.o.o. za trgovinu i usluge</izvorni_sadrzaj>
    <derivirana_varijabla naziv="DomainObject.Predmet.ProtustrankaNazivFormated_1">RECIKLAŽA ZAGREB j.d.o.o. za trgovinu i usluge</derivirana_varijabla>
  </DomainObject.Predmet.ProtustrankaNazivFormated>
  <DomainObject.Predmet.ProtustrankaNazivFormatedOIB>
    <izvorni_sadrzaj>RECIKLAŽA ZAGREB j.d.o.o. za trgovinu i usluge, OIB 01746323803</izvorni_sadrzaj>
    <derivirana_varijabla naziv="DomainObject.Predmet.ProtustrankaNazivFormatedOIB_1">RECIKLAŽA ZAGREB j.d.o.o. za trgovinu i usluge, OIB 01746323803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RECIKLAŽA ZAGREB j.d.o.o. za trgovinu i usluge zastupanog po punomoćniku Ivica Vučković</item>
    </izvorni_sadrzaj>
    <derivirana_varijabla naziv="DomainObject.Predmet.ProtuStrankaListFormated_1">
      <item>RECIKLAŽA ZAGREB j.d.o.o. za trgovinu i usluge zastupanog po punomoćniku Ivica Vučković</item>
    </derivirana_varijabla>
  </DomainObject.Predmet.ProtuStrankaListFormated>
  <DomainObject.Predmet.ProtuStrankaListFormatedOIB>
    <izvorni_sadrzaj>
      <item>RECIKLAŽA ZAGREB j.d.o.o. za trgovinu i usluge, OIB 01746323803 zastupanog po punomoćniku Ivica Vučković</item>
    </izvorni_sadrzaj>
    <derivirana_varijabla naziv="DomainObject.Predmet.ProtuStrankaListFormatedOIB_1">
      <item>RECIKLAŽA ZAGREB j.d.o.o. za trgovinu i usluge, OIB 01746323803 zastupanog po punomoćniku Ivica Vučković</item>
    </derivirana_varijabla>
  </DomainObject.Predmet.ProtuStrankaListFormatedOIB>
  <DomainObject.Predmet.ProtuStrankaListFormatedWithAdress>
    <izvorni_sadrzaj>
      <item>RECIKLAŽA ZAGREB j.d.o.o. za trgovinu i usluge, Dragonožečka 45, 10020 Odranski Obrež zastupanog po punomoćniku Ivica Vučković</item>
    </izvorni_sadrzaj>
    <derivirana_varijabla naziv="DomainObject.Predmet.ProtuStrankaListFormatedWithAdress_1">
      <item>RECIKLAŽA ZAGREB j.d.o.o. za trgovinu i usluge, Dragonožečka 45, 10020 Odranski Obrež zastupanog po punomoćniku Ivica Vučković</item>
    </derivirana_varijabla>
  </DomainObject.Predmet.ProtuStrankaListFormatedWithAdress>
  <DomainObject.Predmet.ProtuStrankaListFormatedWithAdressOIB>
    <izvorni_sadrzaj>
      <item>RECIKLAŽA ZAGREB j.d.o.o. za trgovinu i usluge, OIB 01746323803, Dragonožečka 45, 10020 Odranski Obrež zastupanog po punomoćniku Ivica Vučković</item>
    </izvorni_sadrzaj>
    <derivirana_varijabla naziv="DomainObject.Predmet.ProtuStrankaListFormatedWithAdressOIB_1">
      <item>RECIKLAŽA ZAGREB j.d.o.o. za trgovinu i usluge, OIB 01746323803, Dragonožečka 45, 10020 Odranski Obrež zastupanog po punomoćniku Ivica Vučković</item>
    </derivirana_varijabla>
  </DomainObject.Predmet.ProtuStrankaListFormatedWithAdressOIB>
  <DomainObject.Predmet.ProtuStrankaListNazivFormated>
    <izvorni_sadrzaj>
      <item>RECIKLAŽA ZAGREB j.d.o.o. za trgovinu i usluge</item>
    </izvorni_sadrzaj>
    <derivirana_varijabla naziv="DomainObject.Predmet.ProtuStrankaListNazivFormated_1">
      <item>RECIKLAŽA ZAGREB j.d.o.o. za trgovinu i usluge</item>
    </derivirana_varijabla>
  </DomainObject.Predmet.ProtuStrankaListNazivFormated>
  <DomainObject.Predmet.ProtuStrankaListNazivFormatedOIB>
    <izvorni_sadrzaj>
      <item>RECIKLAŽA ZAGREB j.d.o.o. za trgovinu i usluge, OIB 01746323803</item>
    </izvorni_sadrzaj>
    <derivirana_varijabla naziv="DomainObject.Predmet.ProtuStrankaListNazivFormatedOIB_1">
      <item>RECIKLAŽA ZAGREB j.d.o.o. za trgovinu i usluge, OIB 01746323803</item>
    </derivirana_varijabla>
  </DomainObject.Predmet.ProtuStrankaListNazivFormatedOIB>
  <DomainObject.Predmet.OstaliListFormated>
    <izvorni_sadrzaj>
      <item>Ivica Vučković punomoćnik sudionika u postupku RECIKLAŽA ZAGREB j.d.o.o. za trgovinu i usluge</item>
    </izvorni_sadrzaj>
    <derivirana_varijabla naziv="DomainObject.Predmet.OstaliListFormated_1">
      <item>Ivica Vučković punomoćnik sudionika u postupku RECIKLAŽA ZAGREB j.d.o.o. za trgovinu i usluge</item>
    </derivirana_varijabla>
  </DomainObject.Predmet.OstaliListFormated>
  <DomainObject.Predmet.OstaliListFormatedOIB>
    <izvorni_sadrzaj>
      <item>Ivica Vučković, OIB 98768466001 punomoćnik sudionika u postupku RECIKLAŽA ZAGREB j.d.o.o. za trgovinu i usluge</item>
    </izvorni_sadrzaj>
    <derivirana_varijabla naziv="DomainObject.Predmet.OstaliListFormatedOIB_1">
      <item>Ivica Vučković, OIB 98768466001 punomoćnik sudionika u postupku RECIKLAŽA ZAGREB j.d.o.o. za trgovinu i usluge</item>
    </derivirana_varijabla>
  </DomainObject.Predmet.OstaliListFormatedOIB>
  <DomainObject.Predmet.OstaliListFormatedWithAdress>
    <izvorni_sadrzaj>
      <item>Ivica Vučković, Prijedorska Ulica 14, 10000 Zagreb punomoćnik sudionika u postupku RECIKLAŽA ZAGREB j.d.o.o. za trgovinu i usluge</item>
    </izvorni_sadrzaj>
    <derivirana_varijabla naziv="DomainObject.Predmet.OstaliListFormatedWithAdress_1">
      <item>Ivica Vučković, Prijedorska Ulica 14, 10000 Zagreb punomoćnik sudionika u postupku RECIKLAŽA ZAGREB j.d.o.o. za trgovinu i usluge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RECIKLAŽA ZAGREB j.d.o.o. za trgovinu i usluge</item>
    </izvorni_sadrzaj>
    <derivirana_varijabla naziv="DomainObject.Predmet.OstaliListFormatedWithAdressOIB_1">
      <item>Ivica Vučković, OIB 98768466001, Prijedorska Ulica 14, 10000 Zagreb punomoćnik sudionika u postupku RECIKLAŽA ZAGREB j.d.o.o. za trgovinu i usluge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RECIKLAŽA ZAGREB j.d.o.o. za trgovinu i usluge</izvorni_sadrzaj>
    <derivirana_varijabla naziv="DomainObject.Predmet.ProtustrankaIDrugi_1">RECIKLAŽA ZAGREB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RECIKLAŽA ZAGREB j.d.o.o. za trgovinu i usluge, OIB 01746323803, Dragonožečka 45, 10020 Odranski Obrež</izvorni_sadrzaj>
    <derivirana_varijabla naziv="DomainObject.Predmet.ProtustrankaIDrugiAdressOIB_1">RECIKLAŽA ZAGREB j.d.o.o. za trgovinu i usluge, OIB 01746323803, Dragonožečka 45,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RECIKLAŽA ZAGREB j.d.o.o. za trgovinu i usluge</item>
      <item>FINA Regionalni centar Zagreb</item>
      <item>Ivica Vučković</item>
    </izvorni_sadrzaj>
    <derivirana_varijabla naziv="DomainObject.Predmet.SudioniciListNaziv_1">
      <item>RECIKLAŽA ZAGREB j.d.o.o. za trgovinu i usluge</item>
      <item>FINA Regionalni centar Zagreb</item>
      <item>Ivica Vučković</item>
    </derivirana_varijabla>
  </DomainObject.Predmet.SudioniciListNaziv>
  <DomainObject.Predmet.SudioniciListAdressOIB>
    <izvorni_sadrzaj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izvorni_sadrzaj>
    <derivirana_varijabla naziv="DomainObject.Predmet.SudioniciListAdressOIB_1">
      <item>RECIKLAŽA ZAGREB j.d.o.o. za trgovinu i usluge, OIB 01746323803, Dragonožečka 45,10020 Odranski Obrež</item>
      <item>FINA Regionalni centar Zagreb, OIB 85821130368, Trg svibanjskih žrtava 1995. br. 1,10000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01746323803</item>
      <item>, OIB 85821130368</item>
      <item>, OIB 98768466001</item>
    </izvorni_sadrzaj>
    <derivirana_varijabla naziv="DomainObject.Predmet.SudioniciListNazivOIB_1">
      <item>, OIB 01746323803</item>
      <item>, OIB 85821130368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555</properties:Words>
  <properties:Characters>2911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2018-01-09T13:18:00Z</dcterms:created>
  <dc:creator>Korisnik</dc:creator>
  <cp:lastModifiedBy>Draženka Prpić</cp:lastModifiedBy>
  <cp:lastPrinted>2018-01-09T13:20:00Z</cp:lastPrinted>
  <dcterms:modified xmlns:xsi="http://www.w3.org/2001/XMLSchema-instance" xsi:type="dcterms:W3CDTF">2018-01-09T13:20:00Z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