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ba53" w14:paraId="340ba53" w:rsidRDefault="001F09B8" w:rsidP="00BC0A9E" w:rsidR="00BC0A9E" w:rsidRPr="001F09B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06A9F" w:rsidRPr="001F09B8">
        <w:rPr>
          <w:rFonts w:hAnsi="Times New Roman" w:ascii="Times New Roman"/>
          <w:sz w:val="24"/>
          <w:szCs w:val="24"/>
        </w:rPr>
        <w:tab/>
      </w:r>
      <w:r w:rsidR="001A61C6" w:rsidRPr="001F09B8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1F09B8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1F09B8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1F09B8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1F09B8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1F09B8">
      <w:pPr>
        <w:ind w:firstLine="720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1F09B8">
      <w:pPr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     </w:t>
      </w:r>
      <w:r w:rsidR="00106A9F" w:rsidRPr="001F09B8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1F09B8">
      <w:pPr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1F09B8">
        <w:rPr>
          <w:rFonts w:hAnsi="Times New Roman" w:ascii="Times New Roman"/>
          <w:sz w:val="24"/>
          <w:szCs w:val="24"/>
        </w:rPr>
        <w:t xml:space="preserve"> </w:t>
      </w:r>
      <w:r w:rsidRPr="001F09B8">
        <w:rPr>
          <w:rFonts w:hAnsi="Times New Roman" w:ascii="Times New Roman"/>
          <w:sz w:val="24"/>
          <w:szCs w:val="24"/>
        </w:rPr>
        <w:t xml:space="preserve"> </w:t>
      </w:r>
      <w:r w:rsidR="00106A9F" w:rsidRPr="001F09B8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1F09B8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1F09B8">
      <w:pPr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1F09B8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1F09B8">
      <w:pPr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23318C" w:rsidR="0023318C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Trgovački sud u Varaždinu, po sucu toga suda Meliti Poljanec-Bubaš kao stečajnom sucu u stečajnom postupku koji se vodi nad stečajnim dužnikom EMOS d.o.o. u stečaju, sa sjedištem u Kelemenu, Varaždinska 1/B, OIB: 05776615168, nakon </w:t>
      </w:r>
      <w:r w:rsidR="00C611FA" w:rsidRPr="001F09B8">
        <w:rPr>
          <w:rFonts w:hAnsi="Times New Roman" w:ascii="Times New Roman"/>
          <w:sz w:val="24"/>
          <w:szCs w:val="24"/>
        </w:rPr>
        <w:t>šeste</w:t>
      </w:r>
      <w:r w:rsidRPr="001F09B8">
        <w:rPr>
          <w:rFonts w:hAnsi="Times New Roman" w:ascii="Times New Roman"/>
          <w:sz w:val="24"/>
          <w:szCs w:val="24"/>
        </w:rPr>
        <w:t xml:space="preserve"> javne dražbe za prodaju nekretnina</w:t>
      </w:r>
      <w:r w:rsidR="00D50C44" w:rsidRPr="001F09B8">
        <w:rPr>
          <w:rFonts w:hAnsi="Times New Roman" w:ascii="Times New Roman"/>
          <w:sz w:val="24"/>
          <w:szCs w:val="24"/>
        </w:rPr>
        <w:t xml:space="preserve"> stečajnog dužnika</w:t>
      </w:r>
      <w:r w:rsidR="00C611FA" w:rsidRPr="001F09B8">
        <w:rPr>
          <w:rFonts w:hAnsi="Times New Roman" w:ascii="Times New Roman"/>
          <w:sz w:val="24"/>
          <w:szCs w:val="24"/>
        </w:rPr>
        <w:t xml:space="preserve"> održane dana 28. veljače 2017. godine</w:t>
      </w:r>
      <w:r w:rsidR="00D50C44" w:rsidRPr="001F09B8">
        <w:rPr>
          <w:rFonts w:hAnsi="Times New Roman" w:ascii="Times New Roman"/>
          <w:sz w:val="24"/>
          <w:szCs w:val="24"/>
        </w:rPr>
        <w:t>,</w:t>
      </w:r>
      <w:r w:rsidRPr="001F09B8">
        <w:rPr>
          <w:rFonts w:hAnsi="Times New Roman" w:ascii="Times New Roman"/>
          <w:sz w:val="24"/>
          <w:szCs w:val="24"/>
        </w:rPr>
        <w:t xml:space="preserve"> dana </w:t>
      </w:r>
      <w:r w:rsidR="005B4AF2" w:rsidRPr="001F09B8">
        <w:rPr>
          <w:rFonts w:hAnsi="Times New Roman" w:ascii="Times New Roman"/>
          <w:sz w:val="24"/>
          <w:szCs w:val="24"/>
        </w:rPr>
        <w:t>3</w:t>
      </w:r>
      <w:r w:rsidRPr="001F09B8">
        <w:rPr>
          <w:rFonts w:hAnsi="Times New Roman" w:ascii="Times New Roman"/>
          <w:sz w:val="24"/>
          <w:szCs w:val="24"/>
        </w:rPr>
        <w:t xml:space="preserve">. </w:t>
      </w:r>
      <w:r w:rsidR="00D50C44" w:rsidRPr="001F09B8">
        <w:rPr>
          <w:rFonts w:hAnsi="Times New Roman" w:ascii="Times New Roman"/>
          <w:sz w:val="24"/>
          <w:szCs w:val="24"/>
        </w:rPr>
        <w:t>ožujka</w:t>
      </w:r>
      <w:r w:rsidRPr="001F09B8">
        <w:rPr>
          <w:rFonts w:hAnsi="Times New Roman" w:ascii="Times New Roman"/>
          <w:sz w:val="24"/>
          <w:szCs w:val="24"/>
        </w:rPr>
        <w:t xml:space="preserve"> 2017. godine </w:t>
      </w:r>
    </w:p>
    <w:p w:rsidRDefault="0023318C" w:rsidP="0023318C" w:rsidR="0023318C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06B33" w:rsidP="00306B33" w:rsidR="00AA5C9F" w:rsidRPr="001F09B8">
      <w:pPr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r i j e š i o</w:t>
      </w:r>
      <w:r w:rsidR="008529E1" w:rsidRPr="001F09B8">
        <w:rPr>
          <w:rFonts w:hAnsi="Times New Roman" w:ascii="Times New Roman"/>
          <w:sz w:val="24"/>
          <w:szCs w:val="24"/>
        </w:rPr>
        <w:t xml:space="preserve"> </w:t>
      </w:r>
      <w:r w:rsidR="00A232ED" w:rsidRPr="001F09B8">
        <w:rPr>
          <w:rFonts w:hAnsi="Times New Roman" w:ascii="Times New Roman"/>
          <w:sz w:val="24"/>
          <w:szCs w:val="24"/>
        </w:rPr>
        <w:t xml:space="preserve"> </w:t>
      </w:r>
      <w:r w:rsidRPr="001F09B8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1F09B8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Kupc</w:t>
      </w:r>
      <w:r w:rsidR="006B12CA" w:rsidRPr="001F09B8">
        <w:rPr>
          <w:rFonts w:hAnsi="Times New Roman" w:ascii="Times New Roman"/>
          <w:sz w:val="24"/>
          <w:szCs w:val="24"/>
        </w:rPr>
        <w:t>u</w:t>
      </w:r>
      <w:r w:rsidR="00F04E70" w:rsidRPr="001F09B8">
        <w:rPr>
          <w:rFonts w:hAnsi="Times New Roman" w:ascii="Times New Roman"/>
          <w:sz w:val="24"/>
          <w:szCs w:val="24"/>
        </w:rPr>
        <w:t xml:space="preserve"> Mariji Žaja iz Varaždina, Luje Pihlera 1</w:t>
      </w:r>
      <w:r w:rsidR="00253DCC" w:rsidRPr="001F09B8">
        <w:rPr>
          <w:rFonts w:hAnsi="Times New Roman" w:ascii="Times New Roman"/>
          <w:sz w:val="24"/>
          <w:szCs w:val="24"/>
        </w:rPr>
        <w:t>,</w:t>
      </w:r>
      <w:r w:rsidR="00B21B52" w:rsidRPr="001F09B8">
        <w:rPr>
          <w:rFonts w:hAnsi="Times New Roman" w:ascii="Times New Roman"/>
          <w:sz w:val="24"/>
          <w:szCs w:val="24"/>
        </w:rPr>
        <w:t xml:space="preserve"> </w:t>
      </w:r>
      <w:r w:rsidR="006C4C1F" w:rsidRPr="001F09B8">
        <w:rPr>
          <w:rFonts w:hAnsi="Times New Roman" w:ascii="Times New Roman"/>
          <w:sz w:val="24"/>
          <w:szCs w:val="24"/>
        </w:rPr>
        <w:t xml:space="preserve">OIB: </w:t>
      </w:r>
      <w:r w:rsidR="0015254A" w:rsidRPr="001F09B8">
        <w:rPr>
          <w:rFonts w:hAnsi="Times New Roman" w:ascii="Times New Roman"/>
          <w:sz w:val="24"/>
          <w:szCs w:val="24"/>
        </w:rPr>
        <w:t>28811156168</w:t>
      </w:r>
      <w:r w:rsidR="00C220D3" w:rsidRPr="001F09B8">
        <w:rPr>
          <w:rFonts w:hAnsi="Times New Roman" w:ascii="Times New Roman"/>
          <w:sz w:val="24"/>
          <w:szCs w:val="24"/>
        </w:rPr>
        <w:t xml:space="preserve">, </w:t>
      </w:r>
      <w:r w:rsidR="00A1602C" w:rsidRPr="001F09B8">
        <w:rPr>
          <w:rFonts w:hAnsi="Times New Roman" w:ascii="Times New Roman"/>
          <w:sz w:val="24"/>
          <w:szCs w:val="24"/>
        </w:rPr>
        <w:t>dosuđuju se sljedeće nekretnine</w:t>
      </w:r>
      <w:r w:rsidR="00FA50A3" w:rsidRPr="001F09B8">
        <w:rPr>
          <w:rFonts w:hAnsi="Times New Roman" w:ascii="Times New Roman"/>
          <w:sz w:val="24"/>
          <w:szCs w:val="24"/>
        </w:rPr>
        <w:t xml:space="preserve"> stečajnog dužnika</w:t>
      </w:r>
      <w:r w:rsidR="009974A0" w:rsidRPr="001F09B8">
        <w:rPr>
          <w:rFonts w:hAnsi="Times New Roman" w:ascii="Times New Roman"/>
          <w:sz w:val="24"/>
          <w:szCs w:val="24"/>
        </w:rPr>
        <w:t xml:space="preserve"> i to:</w:t>
      </w:r>
    </w:p>
    <w:p w:rsidRDefault="00071B94" w:rsidP="00306B33" w:rsidR="00071B94" w:rsidRPr="001F09B8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B50EE2" w:rsidP="00BB4174" w:rsidR="00B50EE2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</w:t>
      </w:r>
      <w:r w:rsidR="00B300A3" w:rsidRPr="001F09B8">
        <w:rPr>
          <w:rFonts w:hAnsi="Times New Roman" w:ascii="Times New Roman"/>
          <w:sz w:val="24"/>
          <w:szCs w:val="24"/>
        </w:rPr>
        <w:t xml:space="preserve">t. čestica br. </w:t>
      </w:r>
      <w:r w:rsidR="004236E6" w:rsidRPr="001F09B8">
        <w:rPr>
          <w:rFonts w:hAnsi="Times New Roman" w:ascii="Times New Roman"/>
          <w:sz w:val="24"/>
          <w:szCs w:val="24"/>
        </w:rPr>
        <w:t xml:space="preserve">3097 </w:t>
      </w:r>
      <w:r w:rsidR="00B300A3" w:rsidRPr="001F09B8">
        <w:rPr>
          <w:rFonts w:hAnsi="Times New Roman" w:ascii="Times New Roman"/>
          <w:sz w:val="24"/>
          <w:szCs w:val="24"/>
        </w:rPr>
        <w:t xml:space="preserve">livada Lug površine </w:t>
      </w:r>
      <w:r w:rsidR="004236E6" w:rsidRPr="001F09B8">
        <w:rPr>
          <w:rFonts w:hAnsi="Times New Roman" w:ascii="Times New Roman"/>
          <w:sz w:val="24"/>
          <w:szCs w:val="24"/>
        </w:rPr>
        <w:t xml:space="preserve">7255 </w:t>
      </w:r>
      <w:r w:rsidR="00B300A3" w:rsidRPr="001F09B8">
        <w:rPr>
          <w:rFonts w:hAnsi="Times New Roman" w:ascii="Times New Roman"/>
          <w:sz w:val="24"/>
          <w:szCs w:val="24"/>
        </w:rPr>
        <w:t>m</w:t>
      </w:r>
      <w:r w:rsidR="004236E6"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="00B300A3" w:rsidRPr="001F09B8">
        <w:rPr>
          <w:rFonts w:hAnsi="Times New Roman" w:ascii="Times New Roman"/>
          <w:sz w:val="24"/>
          <w:szCs w:val="24"/>
        </w:rPr>
        <w:t xml:space="preserve">, upisana u ZK uložak br. </w:t>
      </w:r>
      <w:r w:rsidR="004236E6" w:rsidRPr="001F09B8">
        <w:rPr>
          <w:rFonts w:hAnsi="Times New Roman" w:ascii="Times New Roman"/>
          <w:sz w:val="24"/>
          <w:szCs w:val="24"/>
        </w:rPr>
        <w:t>3727</w:t>
      </w:r>
      <w:r w:rsidR="005D4E53" w:rsidRPr="001F09B8">
        <w:rPr>
          <w:rFonts w:hAnsi="Times New Roman" w:ascii="Times New Roman"/>
          <w:sz w:val="24"/>
          <w:szCs w:val="24"/>
        </w:rPr>
        <w:t xml:space="preserve">, k. </w:t>
      </w:r>
      <w:r w:rsidR="00B300A3" w:rsidRPr="001F09B8">
        <w:rPr>
          <w:rFonts w:hAnsi="Times New Roman" w:ascii="Times New Roman"/>
          <w:sz w:val="24"/>
          <w:szCs w:val="24"/>
        </w:rPr>
        <w:t xml:space="preserve">o. 331155, </w:t>
      </w:r>
      <w:r w:rsidR="0078341D" w:rsidRPr="001F09B8">
        <w:rPr>
          <w:rFonts w:hAnsi="Times New Roman" w:ascii="Times New Roman"/>
          <w:sz w:val="24"/>
          <w:szCs w:val="24"/>
        </w:rPr>
        <w:t>Kelemen, kod Općinskog suda u Varaždinu, Zemljišnoknjižni odjel Varaždin,</w:t>
      </w:r>
    </w:p>
    <w:p w:rsidRDefault="00744FBD" w:rsidP="00BB4174" w:rsidR="00B34593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kat. čestica br. 3245</w:t>
      </w:r>
      <w:r w:rsidR="00B34593" w:rsidRPr="001F09B8">
        <w:rPr>
          <w:rFonts w:hAnsi="Times New Roman" w:ascii="Times New Roman"/>
          <w:sz w:val="24"/>
          <w:szCs w:val="24"/>
        </w:rPr>
        <w:t xml:space="preserve"> livada </w:t>
      </w:r>
      <w:r w:rsidRPr="001F09B8">
        <w:rPr>
          <w:rFonts w:hAnsi="Times New Roman" w:ascii="Times New Roman"/>
          <w:sz w:val="24"/>
          <w:szCs w:val="24"/>
        </w:rPr>
        <w:t>Lug površine 8347</w:t>
      </w:r>
      <w:r w:rsidR="00B34593" w:rsidRPr="001F09B8">
        <w:rPr>
          <w:rFonts w:hAnsi="Times New Roman" w:ascii="Times New Roman"/>
          <w:sz w:val="24"/>
          <w:szCs w:val="24"/>
        </w:rPr>
        <w:t xml:space="preserve"> m</w:t>
      </w:r>
      <w:r w:rsidR="00B34593"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="007F3255" w:rsidRPr="001F09B8">
        <w:rPr>
          <w:rFonts w:hAnsi="Times New Roman" w:ascii="Times New Roman"/>
          <w:sz w:val="24"/>
          <w:szCs w:val="24"/>
        </w:rPr>
        <w:t xml:space="preserve">, upisana u ZK uložak br. </w:t>
      </w:r>
      <w:r w:rsidRPr="001F09B8">
        <w:rPr>
          <w:rFonts w:hAnsi="Times New Roman" w:ascii="Times New Roman"/>
          <w:sz w:val="24"/>
          <w:szCs w:val="24"/>
        </w:rPr>
        <w:t>1685</w:t>
      </w:r>
      <w:r w:rsidR="005D4E53" w:rsidRPr="001F09B8">
        <w:rPr>
          <w:rFonts w:hAnsi="Times New Roman" w:ascii="Times New Roman"/>
          <w:sz w:val="24"/>
          <w:szCs w:val="24"/>
        </w:rPr>
        <w:t xml:space="preserve">, k. </w:t>
      </w:r>
      <w:r w:rsidR="00B34593" w:rsidRPr="001F09B8">
        <w:rPr>
          <w:rFonts w:hAnsi="Times New Roman" w:ascii="Times New Roman"/>
          <w:sz w:val="24"/>
          <w:szCs w:val="24"/>
        </w:rPr>
        <w:t>o. 331155, Kelemen, kod Općinskog suda u Varaždinu, Zemljišnoknjižni odjel Varaždin,</w:t>
      </w:r>
    </w:p>
    <w:p w:rsidRDefault="007F41D9" w:rsidP="00BB4174" w:rsidR="006074B3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kat. čestica br. 3250</w:t>
      </w:r>
      <w:r w:rsidR="006074B3" w:rsidRPr="001F09B8">
        <w:rPr>
          <w:rFonts w:hAnsi="Times New Roman" w:ascii="Times New Roman"/>
          <w:sz w:val="24"/>
          <w:szCs w:val="24"/>
        </w:rPr>
        <w:t xml:space="preserve"> livada </w:t>
      </w:r>
      <w:r w:rsidRPr="001F09B8">
        <w:rPr>
          <w:rFonts w:hAnsi="Times New Roman" w:ascii="Times New Roman"/>
          <w:sz w:val="24"/>
          <w:szCs w:val="24"/>
        </w:rPr>
        <w:t>Lug površine 6940</w:t>
      </w:r>
      <w:r w:rsidR="006074B3" w:rsidRPr="001F09B8">
        <w:rPr>
          <w:rFonts w:hAnsi="Times New Roman" w:ascii="Times New Roman"/>
          <w:sz w:val="24"/>
          <w:szCs w:val="24"/>
        </w:rPr>
        <w:t xml:space="preserve"> m</w:t>
      </w:r>
      <w:r w:rsidR="006074B3"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Pr="001F09B8">
        <w:rPr>
          <w:rFonts w:hAnsi="Times New Roman" w:ascii="Times New Roman"/>
          <w:sz w:val="24"/>
          <w:szCs w:val="24"/>
        </w:rPr>
        <w:t>, upisana u ZK uložak br. 2593</w:t>
      </w:r>
      <w:r w:rsidR="006074B3" w:rsidRPr="001F09B8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AB4DC2" w:rsidP="00BB4174" w:rsidR="000B1B4A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kat. čestica br. 3192 livada Lug površine 2744</w:t>
      </w:r>
      <w:r w:rsidR="000B1B4A" w:rsidRPr="001F09B8">
        <w:rPr>
          <w:rFonts w:hAnsi="Times New Roman" w:ascii="Times New Roman"/>
          <w:sz w:val="24"/>
          <w:szCs w:val="24"/>
        </w:rPr>
        <w:t xml:space="preserve"> m</w:t>
      </w:r>
      <w:r w:rsidR="000B1B4A"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Pr="001F09B8">
        <w:rPr>
          <w:rFonts w:hAnsi="Times New Roman" w:ascii="Times New Roman"/>
          <w:sz w:val="24"/>
          <w:szCs w:val="24"/>
        </w:rPr>
        <w:t>, upisana u ZK uložak br. 3749</w:t>
      </w:r>
      <w:r w:rsidR="000B1B4A" w:rsidRPr="001F09B8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B2668E" w:rsidP="00BB4174" w:rsidR="00B2668E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</w:t>
      </w:r>
      <w:r w:rsidR="00DB6A78" w:rsidRPr="001F09B8">
        <w:rPr>
          <w:rFonts w:hAnsi="Times New Roman" w:ascii="Times New Roman"/>
          <w:sz w:val="24"/>
          <w:szCs w:val="24"/>
        </w:rPr>
        <w:t>t. čestica br. 3121</w:t>
      </w:r>
      <w:r w:rsidRPr="001F09B8">
        <w:rPr>
          <w:rFonts w:hAnsi="Times New Roman" w:ascii="Times New Roman"/>
          <w:sz w:val="24"/>
          <w:szCs w:val="24"/>
        </w:rPr>
        <w:t xml:space="preserve"> livada Lug </w:t>
      </w:r>
      <w:r w:rsidR="000D2883" w:rsidRPr="001F09B8">
        <w:rPr>
          <w:rFonts w:hAnsi="Times New Roman" w:ascii="Times New Roman"/>
          <w:sz w:val="24"/>
          <w:szCs w:val="24"/>
        </w:rPr>
        <w:t xml:space="preserve">površine </w:t>
      </w:r>
      <w:r w:rsidR="00DB6A78" w:rsidRPr="001F09B8">
        <w:rPr>
          <w:rFonts w:hAnsi="Times New Roman" w:ascii="Times New Roman"/>
          <w:sz w:val="24"/>
          <w:szCs w:val="24"/>
        </w:rPr>
        <w:t>7366</w:t>
      </w:r>
      <w:r w:rsidRPr="001F09B8">
        <w:rPr>
          <w:rFonts w:hAnsi="Times New Roman" w:ascii="Times New Roman"/>
          <w:sz w:val="24"/>
          <w:szCs w:val="24"/>
        </w:rPr>
        <w:t xml:space="preserve"> m</w:t>
      </w:r>
      <w:r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="000D2883" w:rsidRPr="001F09B8">
        <w:rPr>
          <w:rFonts w:hAnsi="Times New Roman" w:ascii="Times New Roman"/>
          <w:sz w:val="24"/>
          <w:szCs w:val="24"/>
        </w:rPr>
        <w:t xml:space="preserve">, upisana u ZK uložak br. </w:t>
      </w:r>
      <w:r w:rsidR="0007168B" w:rsidRPr="001F09B8">
        <w:rPr>
          <w:rFonts w:hAnsi="Times New Roman" w:ascii="Times New Roman"/>
          <w:sz w:val="24"/>
          <w:szCs w:val="24"/>
        </w:rPr>
        <w:t>3739</w:t>
      </w:r>
      <w:r w:rsidRPr="001F09B8">
        <w:rPr>
          <w:rFonts w:hAnsi="Times New Roman" w:ascii="Times New Roman"/>
          <w:sz w:val="24"/>
          <w:szCs w:val="24"/>
        </w:rPr>
        <w:t xml:space="preserve">, k. o. 331155, Kelemen, kod Općinskog suda u Varaždinu, </w:t>
      </w:r>
      <w:r w:rsidR="003A4C74" w:rsidRPr="001F09B8">
        <w:rPr>
          <w:rFonts w:hAnsi="Times New Roman" w:ascii="Times New Roman"/>
          <w:sz w:val="24"/>
          <w:szCs w:val="24"/>
        </w:rPr>
        <w:t>Zemljišnoknjižni odjel Varaždin,</w:t>
      </w:r>
    </w:p>
    <w:p w:rsidRDefault="003A4C74" w:rsidP="003A4C74" w:rsidR="003A4C74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kat. čestica br. 3120 oranica površine 10255 m</w:t>
      </w:r>
      <w:r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Pr="001F09B8">
        <w:rPr>
          <w:rFonts w:hAnsi="Times New Roman" w:ascii="Times New Roman"/>
          <w:sz w:val="24"/>
          <w:szCs w:val="24"/>
        </w:rPr>
        <w:t>, upisana u ZK uložak br. 2380, k. o. 331155, Kelemen, kod Općinskog suda u Varaždinu, Zemljišnoknjižni odjel Varaždin,</w:t>
      </w:r>
    </w:p>
    <w:p w:rsidRDefault="00F276FB" w:rsidP="00F276FB" w:rsidR="00F276FB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kat. čestica br. 1384 oranica Kozlenica površine 5205 m</w:t>
      </w:r>
      <w:r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Pr="001F09B8">
        <w:rPr>
          <w:rFonts w:hAnsi="Times New Roman" w:ascii="Times New Roman"/>
          <w:sz w:val="24"/>
          <w:szCs w:val="24"/>
        </w:rPr>
        <w:t>, upisana u ZK uložak br. 1671, k. o. 331104, Jakopovec, kod Općinskog suda u Varaždinu, Zemljišnoknjižni odjel Varaždin,</w:t>
      </w:r>
    </w:p>
    <w:p w:rsidRDefault="00794AB0" w:rsidP="00794AB0" w:rsidR="00794AB0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kat. čestica br. 1383 oranica Kozlenica površine 2563 m</w:t>
      </w:r>
      <w:r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Pr="001F09B8">
        <w:rPr>
          <w:rFonts w:hAnsi="Times New Roman" w:ascii="Times New Roman"/>
          <w:sz w:val="24"/>
          <w:szCs w:val="24"/>
        </w:rPr>
        <w:t>, upisana u ZK uložak br. 1676, k. o. 331104, Jakopovec, kod Općinskog suda u Varaždinu, Zemljišnoknjižni odjel Varaždin,</w:t>
      </w:r>
    </w:p>
    <w:p w:rsidRDefault="00310033" w:rsidP="00310033" w:rsidR="00310033" w:rsidRPr="001F09B8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lastRenderedPageBreak/>
        <w:t>kat. čestica br. 138</w:t>
      </w:r>
      <w:r w:rsidR="000B0BDE" w:rsidRPr="001F09B8">
        <w:rPr>
          <w:rFonts w:hAnsi="Times New Roman" w:ascii="Times New Roman"/>
          <w:sz w:val="24"/>
          <w:szCs w:val="24"/>
        </w:rPr>
        <w:t>1</w:t>
      </w:r>
      <w:r w:rsidRPr="001F09B8">
        <w:rPr>
          <w:rFonts w:hAnsi="Times New Roman" w:ascii="Times New Roman"/>
          <w:sz w:val="24"/>
          <w:szCs w:val="24"/>
        </w:rPr>
        <w:t xml:space="preserve"> oranica površine 2</w:t>
      </w:r>
      <w:r w:rsidR="000B0BDE" w:rsidRPr="001F09B8">
        <w:rPr>
          <w:rFonts w:hAnsi="Times New Roman" w:ascii="Times New Roman"/>
          <w:sz w:val="24"/>
          <w:szCs w:val="24"/>
        </w:rPr>
        <w:t>940</w:t>
      </w:r>
      <w:r w:rsidRPr="001F09B8">
        <w:rPr>
          <w:rFonts w:hAnsi="Times New Roman" w:ascii="Times New Roman"/>
          <w:sz w:val="24"/>
          <w:szCs w:val="24"/>
        </w:rPr>
        <w:t xml:space="preserve"> m</w:t>
      </w:r>
      <w:r w:rsidRPr="001F09B8">
        <w:rPr>
          <w:rFonts w:hAnsi="Times New Roman" w:ascii="Times New Roman"/>
          <w:sz w:val="24"/>
          <w:szCs w:val="24"/>
          <w:vertAlign w:val="superscript"/>
        </w:rPr>
        <w:t>2</w:t>
      </w:r>
      <w:r w:rsidRPr="001F09B8">
        <w:rPr>
          <w:rFonts w:hAnsi="Times New Roman" w:ascii="Times New Roman"/>
          <w:sz w:val="24"/>
          <w:szCs w:val="24"/>
        </w:rPr>
        <w:t xml:space="preserve">, upisana u ZK uložak br. </w:t>
      </w:r>
      <w:r w:rsidR="000B0BDE" w:rsidRPr="001F09B8">
        <w:rPr>
          <w:rFonts w:hAnsi="Times New Roman" w:ascii="Times New Roman"/>
          <w:sz w:val="24"/>
          <w:szCs w:val="24"/>
        </w:rPr>
        <w:t>1902</w:t>
      </w:r>
      <w:r w:rsidRPr="001F09B8">
        <w:rPr>
          <w:rFonts w:hAnsi="Times New Roman" w:ascii="Times New Roman"/>
          <w:sz w:val="24"/>
          <w:szCs w:val="24"/>
        </w:rPr>
        <w:t>, k. o. 331104, Jakopovec, kod Općinskog suda u Varaždinu, Zemljišnoknjižni odjel Varaždin.</w:t>
      </w:r>
    </w:p>
    <w:p w:rsidRDefault="00B50EE2" w:rsidP="00DC75A7" w:rsidR="00B50EE2" w:rsidRPr="001F09B8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306B33" w:rsidR="00AE6CF1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Kupac </w:t>
      </w:r>
      <w:r w:rsidR="0015254A" w:rsidRPr="001F09B8">
        <w:rPr>
          <w:rFonts w:hAnsi="Times New Roman" w:ascii="Times New Roman"/>
          <w:sz w:val="24"/>
          <w:szCs w:val="24"/>
        </w:rPr>
        <w:t>Marija Žaja iz Varaždina, Luje Pihlera 1, OIB: 28811156168</w:t>
      </w:r>
      <w:r w:rsidR="00CC7D46" w:rsidRPr="001F09B8">
        <w:rPr>
          <w:rFonts w:hAnsi="Times New Roman" w:ascii="Times New Roman"/>
          <w:sz w:val="24"/>
          <w:szCs w:val="24"/>
        </w:rPr>
        <w:t xml:space="preserve">, </w:t>
      </w:r>
      <w:r w:rsidR="00C06593" w:rsidRPr="001F09B8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F43BE1" w:rsidRPr="001F09B8">
        <w:rPr>
          <w:rFonts w:hAnsi="Times New Roman" w:ascii="Times New Roman"/>
          <w:sz w:val="24"/>
          <w:szCs w:val="24"/>
        </w:rPr>
        <w:t xml:space="preserve">razliku </w:t>
      </w:r>
      <w:r w:rsidR="007B0FEA" w:rsidRPr="001F09B8">
        <w:rPr>
          <w:rFonts w:hAnsi="Times New Roman" w:ascii="Times New Roman"/>
          <w:sz w:val="24"/>
          <w:szCs w:val="24"/>
        </w:rPr>
        <w:t xml:space="preserve">kupovnine </w:t>
      </w:r>
      <w:r w:rsidR="00F43BE1" w:rsidRPr="001F09B8">
        <w:rPr>
          <w:rFonts w:hAnsi="Times New Roman" w:ascii="Times New Roman"/>
          <w:sz w:val="24"/>
          <w:szCs w:val="24"/>
        </w:rPr>
        <w:t>između uplaćene jamčevine i postignute kupoprodajne cijene</w:t>
      </w:r>
      <w:r w:rsidR="00AE6CF1" w:rsidRPr="001F09B8">
        <w:rPr>
          <w:rFonts w:hAnsi="Times New Roman" w:ascii="Times New Roman"/>
          <w:sz w:val="24"/>
          <w:szCs w:val="24"/>
        </w:rPr>
        <w:t xml:space="preserve"> i to:</w:t>
      </w:r>
    </w:p>
    <w:p w:rsidRDefault="00AE6CF1" w:rsidP="00AE6CF1" w:rsidR="00AE6CF1" w:rsidRPr="001F09B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2550F" w:rsidP="00BB4174" w:rsidR="0092550F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</w:t>
      </w:r>
      <w:r w:rsidR="00E5690A" w:rsidRPr="001F09B8">
        <w:rPr>
          <w:rFonts w:hAnsi="Times New Roman" w:ascii="Times New Roman"/>
          <w:sz w:val="24"/>
          <w:szCs w:val="24"/>
        </w:rPr>
        <w:t>nekretninu pod točkom I.</w:t>
      </w:r>
      <w:r w:rsidR="00025EFE" w:rsidRPr="001F09B8">
        <w:rPr>
          <w:rFonts w:hAnsi="Times New Roman" w:ascii="Times New Roman"/>
          <w:sz w:val="24"/>
          <w:szCs w:val="24"/>
        </w:rPr>
        <w:t xml:space="preserve"> </w:t>
      </w:r>
      <w:r w:rsidR="00E5690A" w:rsidRPr="001F09B8">
        <w:rPr>
          <w:rFonts w:hAnsi="Times New Roman" w:ascii="Times New Roman"/>
          <w:sz w:val="24"/>
          <w:szCs w:val="24"/>
        </w:rPr>
        <w:t xml:space="preserve">1. ovog rješenja </w:t>
      </w:r>
      <w:r w:rsidR="00C06593" w:rsidRPr="001F09B8">
        <w:rPr>
          <w:rFonts w:hAnsi="Times New Roman" w:ascii="Times New Roman"/>
          <w:sz w:val="24"/>
          <w:szCs w:val="24"/>
        </w:rPr>
        <w:t>u izn</w:t>
      </w:r>
      <w:r w:rsidR="00FE6C48" w:rsidRPr="001F09B8">
        <w:rPr>
          <w:rFonts w:hAnsi="Times New Roman" w:ascii="Times New Roman"/>
          <w:sz w:val="24"/>
          <w:szCs w:val="24"/>
        </w:rPr>
        <w:t>osu od 11.857,70</w:t>
      </w:r>
      <w:r w:rsidR="00C06593" w:rsidRPr="001F09B8">
        <w:rPr>
          <w:rFonts w:hAnsi="Times New Roman" w:ascii="Times New Roman"/>
          <w:sz w:val="24"/>
          <w:szCs w:val="24"/>
        </w:rPr>
        <w:t xml:space="preserve"> </w:t>
      </w:r>
      <w:r w:rsidR="00024C9C" w:rsidRPr="001F09B8">
        <w:rPr>
          <w:rFonts w:hAnsi="Times New Roman" w:ascii="Times New Roman"/>
          <w:sz w:val="24"/>
          <w:szCs w:val="24"/>
        </w:rPr>
        <w:t>kuna</w:t>
      </w:r>
      <w:r w:rsidRPr="001F09B8">
        <w:rPr>
          <w:rFonts w:hAnsi="Times New Roman" w:ascii="Times New Roman"/>
          <w:sz w:val="24"/>
          <w:szCs w:val="24"/>
        </w:rPr>
        <w:t>,</w:t>
      </w:r>
    </w:p>
    <w:p w:rsidRDefault="00431024" w:rsidP="00BB4174" w:rsidR="00431024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za nekretninu pod točkom I.</w:t>
      </w:r>
      <w:r w:rsidR="00025EFE" w:rsidRPr="001F09B8">
        <w:rPr>
          <w:rFonts w:hAnsi="Times New Roman" w:ascii="Times New Roman"/>
          <w:sz w:val="24"/>
          <w:szCs w:val="24"/>
        </w:rPr>
        <w:t xml:space="preserve"> </w:t>
      </w:r>
      <w:r w:rsidRPr="001F09B8">
        <w:rPr>
          <w:rFonts w:hAnsi="Times New Roman" w:ascii="Times New Roman"/>
          <w:sz w:val="24"/>
          <w:szCs w:val="24"/>
        </w:rPr>
        <w:t>2. ovog rješenja u izn</w:t>
      </w:r>
      <w:r w:rsidR="0046414A" w:rsidRPr="001F09B8">
        <w:rPr>
          <w:rFonts w:hAnsi="Times New Roman" w:ascii="Times New Roman"/>
          <w:sz w:val="24"/>
          <w:szCs w:val="24"/>
        </w:rPr>
        <w:t xml:space="preserve">osu od </w:t>
      </w:r>
      <w:r w:rsidR="00FE6C48" w:rsidRPr="001F09B8">
        <w:rPr>
          <w:rFonts w:hAnsi="Times New Roman" w:ascii="Times New Roman"/>
          <w:sz w:val="24"/>
          <w:szCs w:val="24"/>
        </w:rPr>
        <w:t>13.642,50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431024" w:rsidP="00BB4174" w:rsidR="00431024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</w:t>
      </w:r>
      <w:r w:rsidR="00184D58" w:rsidRPr="001F09B8">
        <w:rPr>
          <w:rFonts w:hAnsi="Times New Roman" w:ascii="Times New Roman"/>
          <w:sz w:val="24"/>
          <w:szCs w:val="24"/>
        </w:rPr>
        <w:t>nekretninu pod točkom I.</w:t>
      </w:r>
      <w:r w:rsidR="00025EFE" w:rsidRPr="001F09B8">
        <w:rPr>
          <w:rFonts w:hAnsi="Times New Roman" w:ascii="Times New Roman"/>
          <w:sz w:val="24"/>
          <w:szCs w:val="24"/>
        </w:rPr>
        <w:t xml:space="preserve"> </w:t>
      </w:r>
      <w:r w:rsidR="00184D58" w:rsidRPr="001F09B8">
        <w:rPr>
          <w:rFonts w:hAnsi="Times New Roman" w:ascii="Times New Roman"/>
          <w:sz w:val="24"/>
          <w:szCs w:val="24"/>
        </w:rPr>
        <w:t>3</w:t>
      </w:r>
      <w:r w:rsidRPr="001F09B8">
        <w:rPr>
          <w:rFonts w:hAnsi="Times New Roman" w:ascii="Times New Roman"/>
          <w:sz w:val="24"/>
          <w:szCs w:val="24"/>
        </w:rPr>
        <w:t>. ovog rješenja u izn</w:t>
      </w:r>
      <w:r w:rsidR="00184D58" w:rsidRPr="001F09B8">
        <w:rPr>
          <w:rFonts w:hAnsi="Times New Roman" w:ascii="Times New Roman"/>
          <w:sz w:val="24"/>
          <w:szCs w:val="24"/>
        </w:rPr>
        <w:t xml:space="preserve">osu od </w:t>
      </w:r>
      <w:r w:rsidR="0075510F" w:rsidRPr="001F09B8">
        <w:rPr>
          <w:rFonts w:hAnsi="Times New Roman" w:ascii="Times New Roman"/>
          <w:sz w:val="24"/>
          <w:szCs w:val="24"/>
        </w:rPr>
        <w:t>11.342,87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431024" w:rsidP="00BB4174" w:rsidR="00431024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za nekretninu pod točkom I.</w:t>
      </w:r>
      <w:r w:rsidR="00025EFE" w:rsidRPr="001F09B8">
        <w:rPr>
          <w:rFonts w:hAnsi="Times New Roman" w:ascii="Times New Roman"/>
          <w:sz w:val="24"/>
          <w:szCs w:val="24"/>
        </w:rPr>
        <w:t xml:space="preserve"> </w:t>
      </w:r>
      <w:r w:rsidRPr="001F09B8">
        <w:rPr>
          <w:rFonts w:hAnsi="Times New Roman" w:ascii="Times New Roman"/>
          <w:sz w:val="24"/>
          <w:szCs w:val="24"/>
        </w:rPr>
        <w:t>4. ovog rješenja u izn</w:t>
      </w:r>
      <w:r w:rsidR="00713C8C" w:rsidRPr="001F09B8">
        <w:rPr>
          <w:rFonts w:hAnsi="Times New Roman" w:ascii="Times New Roman"/>
          <w:sz w:val="24"/>
          <w:szCs w:val="24"/>
        </w:rPr>
        <w:t xml:space="preserve">osu od </w:t>
      </w:r>
      <w:r w:rsidR="0075510F" w:rsidRPr="001F09B8">
        <w:rPr>
          <w:rFonts w:hAnsi="Times New Roman" w:ascii="Times New Roman"/>
          <w:sz w:val="24"/>
          <w:szCs w:val="24"/>
        </w:rPr>
        <w:t>14.085,42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431024" w:rsidP="00BB4174" w:rsidR="00431024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za nekretninu pod točkom I.</w:t>
      </w:r>
      <w:r w:rsidR="00025EFE" w:rsidRPr="001F09B8">
        <w:rPr>
          <w:rFonts w:hAnsi="Times New Roman" w:ascii="Times New Roman"/>
          <w:sz w:val="24"/>
          <w:szCs w:val="24"/>
        </w:rPr>
        <w:t xml:space="preserve"> </w:t>
      </w:r>
      <w:r w:rsidRPr="001F09B8">
        <w:rPr>
          <w:rFonts w:hAnsi="Times New Roman" w:ascii="Times New Roman"/>
          <w:sz w:val="24"/>
          <w:szCs w:val="24"/>
        </w:rPr>
        <w:t>5. ovog rješenja u izn</w:t>
      </w:r>
      <w:r w:rsidR="00EB0EB6" w:rsidRPr="001F09B8">
        <w:rPr>
          <w:rFonts w:hAnsi="Times New Roman" w:ascii="Times New Roman"/>
          <w:sz w:val="24"/>
          <w:szCs w:val="24"/>
        </w:rPr>
        <w:t xml:space="preserve">osu od </w:t>
      </w:r>
      <w:r w:rsidR="0075510F" w:rsidRPr="001F09B8">
        <w:rPr>
          <w:rFonts w:hAnsi="Times New Roman" w:ascii="Times New Roman"/>
          <w:sz w:val="24"/>
          <w:szCs w:val="24"/>
        </w:rPr>
        <w:t>12.039,13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307D51" w:rsidP="00307D51" w:rsidR="00307D51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nekretninu pod točkom I. 6. ovog rješenja u iznosu od </w:t>
      </w:r>
      <w:r w:rsidR="0075510F" w:rsidRPr="001F09B8">
        <w:rPr>
          <w:rFonts w:hAnsi="Times New Roman" w:ascii="Times New Roman"/>
          <w:sz w:val="24"/>
          <w:szCs w:val="24"/>
        </w:rPr>
        <w:t>16.760,97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307D51" w:rsidP="00307D51" w:rsidR="00307D51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nekretninu pod točkom I. 7. ovog rješenja u iznosu od </w:t>
      </w:r>
      <w:r w:rsidR="0075510F" w:rsidRPr="001F09B8">
        <w:rPr>
          <w:rFonts w:hAnsi="Times New Roman" w:ascii="Times New Roman"/>
          <w:sz w:val="24"/>
          <w:szCs w:val="24"/>
        </w:rPr>
        <w:t>8.507,15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307D51" w:rsidP="00307D51" w:rsidR="00307D51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nekretninu pod točkom I. 8. ovog rješenja u iznosu od </w:t>
      </w:r>
      <w:r w:rsidR="007055DC" w:rsidRPr="001F09B8">
        <w:rPr>
          <w:rFonts w:hAnsi="Times New Roman" w:ascii="Times New Roman"/>
          <w:sz w:val="24"/>
          <w:szCs w:val="24"/>
        </w:rPr>
        <w:t>4.189,00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307D51" w:rsidP="00307D51" w:rsidR="00307D51" w:rsidRPr="001F09B8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nekretninu pod točkom I. 9. ovog rješenja u iznosu od </w:t>
      </w:r>
      <w:r w:rsidR="007055DC" w:rsidRPr="001F09B8">
        <w:rPr>
          <w:rFonts w:hAnsi="Times New Roman" w:ascii="Times New Roman"/>
          <w:sz w:val="24"/>
          <w:szCs w:val="24"/>
        </w:rPr>
        <w:t>4.085,20</w:t>
      </w:r>
      <w:r w:rsidRPr="001F09B8">
        <w:rPr>
          <w:rFonts w:hAnsi="Times New Roman" w:ascii="Times New Roman"/>
          <w:sz w:val="24"/>
          <w:szCs w:val="24"/>
        </w:rPr>
        <w:t xml:space="preserve"> kuna,</w:t>
      </w:r>
    </w:p>
    <w:p w:rsidRDefault="0092550F" w:rsidP="00431024" w:rsidR="0092550F" w:rsidRPr="001F09B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57A66" w:rsidP="00324A81" w:rsidR="007D6591" w:rsidRPr="001F09B8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odnosno ukupan iznos od </w:t>
      </w:r>
      <w:r w:rsidR="00E91ABA" w:rsidRPr="001F09B8">
        <w:rPr>
          <w:rFonts w:hAnsi="Times New Roman" w:ascii="Times New Roman"/>
          <w:sz w:val="24"/>
          <w:szCs w:val="24"/>
        </w:rPr>
        <w:t>97.229,94</w:t>
      </w:r>
      <w:r w:rsidR="00A53555" w:rsidRPr="001F09B8">
        <w:rPr>
          <w:rFonts w:hAnsi="Times New Roman" w:ascii="Times New Roman"/>
          <w:sz w:val="24"/>
          <w:szCs w:val="24"/>
        </w:rPr>
        <w:t xml:space="preserve"> </w:t>
      </w:r>
      <w:r w:rsidRPr="001F09B8">
        <w:rPr>
          <w:rFonts w:hAnsi="Times New Roman" w:ascii="Times New Roman"/>
          <w:sz w:val="24"/>
          <w:szCs w:val="24"/>
        </w:rPr>
        <w:t>kuna</w:t>
      </w:r>
      <w:r w:rsidR="00D00D8C" w:rsidRPr="001F09B8">
        <w:rPr>
          <w:rFonts w:hAnsi="Times New Roman" w:ascii="Times New Roman"/>
          <w:sz w:val="24"/>
          <w:szCs w:val="24"/>
        </w:rPr>
        <w:t xml:space="preserve"> umanjen za</w:t>
      </w:r>
      <w:r w:rsidR="00FC6688" w:rsidRPr="001F09B8">
        <w:rPr>
          <w:rFonts w:hAnsi="Times New Roman" w:ascii="Times New Roman"/>
          <w:sz w:val="24"/>
          <w:szCs w:val="24"/>
        </w:rPr>
        <w:t xml:space="preserve"> izvršeni prijeboj s preostalom jamčevinom</w:t>
      </w:r>
      <w:r w:rsidR="00D00D8C" w:rsidRPr="001F09B8">
        <w:rPr>
          <w:rFonts w:hAnsi="Times New Roman" w:ascii="Times New Roman"/>
          <w:sz w:val="24"/>
          <w:szCs w:val="24"/>
        </w:rPr>
        <w:t xml:space="preserve"> uplaćen</w:t>
      </w:r>
      <w:r w:rsidR="00FC6688" w:rsidRPr="001F09B8">
        <w:rPr>
          <w:rFonts w:hAnsi="Times New Roman" w:ascii="Times New Roman"/>
          <w:sz w:val="24"/>
          <w:szCs w:val="24"/>
        </w:rPr>
        <w:t>om</w:t>
      </w:r>
      <w:r w:rsidR="00D00D8C" w:rsidRPr="001F09B8">
        <w:rPr>
          <w:rFonts w:hAnsi="Times New Roman" w:ascii="Times New Roman"/>
          <w:sz w:val="24"/>
          <w:szCs w:val="24"/>
        </w:rPr>
        <w:t xml:space="preserve"> za nekretnine za koje </w:t>
      </w:r>
      <w:r w:rsidR="00B17F71" w:rsidRPr="001F09B8">
        <w:rPr>
          <w:rFonts w:hAnsi="Times New Roman" w:ascii="Times New Roman"/>
          <w:sz w:val="24"/>
          <w:szCs w:val="24"/>
        </w:rPr>
        <w:t xml:space="preserve">je </w:t>
      </w:r>
      <w:r w:rsidR="00D00D8C" w:rsidRPr="001F09B8">
        <w:rPr>
          <w:rFonts w:hAnsi="Times New Roman" w:ascii="Times New Roman"/>
          <w:sz w:val="24"/>
          <w:szCs w:val="24"/>
        </w:rPr>
        <w:t>kupac</w:t>
      </w:r>
      <w:r w:rsidR="00B17F71" w:rsidRPr="001F09B8">
        <w:rPr>
          <w:rFonts w:hAnsi="Times New Roman" w:ascii="Times New Roman"/>
          <w:sz w:val="24"/>
          <w:szCs w:val="24"/>
        </w:rPr>
        <w:t xml:space="preserve"> odustao od dražbovanja u iznosu od </w:t>
      </w:r>
      <w:r w:rsidR="001370D7" w:rsidRPr="001F09B8">
        <w:rPr>
          <w:rFonts w:hAnsi="Times New Roman" w:ascii="Times New Roman"/>
          <w:sz w:val="24"/>
          <w:szCs w:val="24"/>
        </w:rPr>
        <w:t>4.882,60</w:t>
      </w:r>
      <w:r w:rsidR="00B17F71" w:rsidRPr="001F09B8">
        <w:rPr>
          <w:rFonts w:hAnsi="Times New Roman" w:ascii="Times New Roman"/>
          <w:sz w:val="24"/>
          <w:szCs w:val="24"/>
        </w:rPr>
        <w:t xml:space="preserve"> kuna</w:t>
      </w:r>
      <w:r w:rsidR="004330D5" w:rsidRPr="001F09B8">
        <w:rPr>
          <w:rFonts w:hAnsi="Times New Roman" w:ascii="Times New Roman"/>
          <w:sz w:val="24"/>
          <w:szCs w:val="24"/>
        </w:rPr>
        <w:t>,</w:t>
      </w:r>
      <w:r w:rsidR="00084963" w:rsidRPr="001F09B8">
        <w:rPr>
          <w:rFonts w:hAnsi="Times New Roman" w:ascii="Times New Roman"/>
          <w:sz w:val="24"/>
          <w:szCs w:val="24"/>
        </w:rPr>
        <w:t xml:space="preserve"> </w:t>
      </w:r>
      <w:r w:rsidR="00084963" w:rsidRPr="001F09B8">
        <w:rPr>
          <w:rFonts w:hAnsi="Times New Roman" w:ascii="Times New Roman"/>
          <w:b/>
          <w:sz w:val="24"/>
          <w:szCs w:val="24"/>
        </w:rPr>
        <w:t xml:space="preserve">što ukupno iznosi </w:t>
      </w:r>
      <w:r w:rsidR="001370D7" w:rsidRPr="001F09B8">
        <w:rPr>
          <w:rFonts w:hAnsi="Times New Roman" w:ascii="Times New Roman"/>
          <w:b/>
          <w:sz w:val="24"/>
          <w:szCs w:val="24"/>
        </w:rPr>
        <w:t>92.347,34</w:t>
      </w:r>
      <w:r w:rsidR="00084963" w:rsidRPr="001F09B8">
        <w:rPr>
          <w:rFonts w:hAnsi="Times New Roman" w:ascii="Times New Roman"/>
          <w:b/>
          <w:sz w:val="24"/>
          <w:szCs w:val="24"/>
        </w:rPr>
        <w:t xml:space="preserve"> kuna</w:t>
      </w:r>
      <w:r w:rsidR="00837E1C" w:rsidRPr="001F09B8">
        <w:rPr>
          <w:rFonts w:hAnsi="Times New Roman" w:ascii="Times New Roman"/>
          <w:sz w:val="24"/>
          <w:szCs w:val="24"/>
        </w:rPr>
        <w:t>,</w:t>
      </w:r>
      <w:r w:rsidRPr="001F09B8">
        <w:rPr>
          <w:rFonts w:hAnsi="Times New Roman" w:ascii="Times New Roman"/>
          <w:sz w:val="24"/>
          <w:szCs w:val="24"/>
        </w:rPr>
        <w:t xml:space="preserve"> </w:t>
      </w:r>
      <w:r w:rsidR="00024C9C" w:rsidRPr="001F09B8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1F09B8">
        <w:rPr>
          <w:rFonts w:hAnsi="Times New Roman" w:ascii="Times New Roman"/>
          <w:sz w:val="24"/>
          <w:szCs w:val="24"/>
        </w:rPr>
        <w:t>- IBAN:</w:t>
      </w:r>
      <w:r w:rsidR="00024C9C" w:rsidRPr="001F09B8">
        <w:rPr>
          <w:rFonts w:hAnsi="Times New Roman" w:ascii="Times New Roman"/>
          <w:sz w:val="24"/>
          <w:szCs w:val="24"/>
        </w:rPr>
        <w:t xml:space="preserve"> </w:t>
      </w:r>
      <w:r w:rsidR="005C02E0" w:rsidRPr="001F09B8">
        <w:rPr>
          <w:rFonts w:hAnsi="Times New Roman" w:ascii="Times New Roman"/>
          <w:sz w:val="24"/>
          <w:szCs w:val="24"/>
        </w:rPr>
        <w:t>HR40</w:t>
      </w:r>
      <w:r w:rsidR="000E7DBD" w:rsidRPr="001F09B8">
        <w:rPr>
          <w:rFonts w:hAnsi="Times New Roman" w:ascii="Times New Roman"/>
          <w:sz w:val="24"/>
          <w:szCs w:val="24"/>
        </w:rPr>
        <w:t>2390001</w:t>
      </w:r>
      <w:r w:rsidR="00024C9C" w:rsidRPr="001F09B8">
        <w:rPr>
          <w:rFonts w:hAnsi="Times New Roman" w:ascii="Times New Roman"/>
          <w:sz w:val="24"/>
          <w:szCs w:val="24"/>
        </w:rPr>
        <w:t>1300002754</w:t>
      </w:r>
      <w:r w:rsidR="000E7DBD" w:rsidRPr="001F09B8">
        <w:rPr>
          <w:rFonts w:hAnsi="Times New Roman" w:ascii="Times New Roman"/>
          <w:sz w:val="24"/>
          <w:szCs w:val="24"/>
        </w:rPr>
        <w:t>,</w:t>
      </w:r>
      <w:r w:rsidR="00643A90" w:rsidRPr="001F09B8">
        <w:rPr>
          <w:rFonts w:hAnsi="Times New Roman" w:ascii="Times New Roman"/>
          <w:sz w:val="24"/>
          <w:szCs w:val="24"/>
        </w:rPr>
        <w:t xml:space="preserve"> s pozivom na broj spisa St-179/14</w:t>
      </w:r>
      <w:r w:rsidR="00024C9C" w:rsidRPr="001F09B8">
        <w:rPr>
          <w:rFonts w:hAnsi="Times New Roman" w:ascii="Times New Roman"/>
          <w:sz w:val="24"/>
          <w:szCs w:val="24"/>
        </w:rPr>
        <w:t xml:space="preserve"> (s napomenom: ''uplata razlike kupovnine'').</w:t>
      </w:r>
    </w:p>
    <w:p w:rsidRDefault="00024C9C" w:rsidP="00024C9C" w:rsidR="00024C9C" w:rsidRPr="001F09B8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Određuje se upis prava vlasništva u korist kupca </w:t>
      </w:r>
      <w:r w:rsidR="00307D09" w:rsidRPr="001F09B8">
        <w:rPr>
          <w:rFonts w:hAnsi="Times New Roman" w:ascii="Times New Roman"/>
          <w:sz w:val="24"/>
          <w:szCs w:val="24"/>
        </w:rPr>
        <w:t>Marije Žaja iz Varaždina, Luje Pihlera 1, OIB: 28811156168</w:t>
      </w:r>
      <w:r w:rsidR="00E60C39" w:rsidRPr="001F09B8">
        <w:rPr>
          <w:rFonts w:hAnsi="Times New Roman" w:ascii="Times New Roman"/>
          <w:sz w:val="24"/>
          <w:szCs w:val="24"/>
        </w:rPr>
        <w:t xml:space="preserve">, </w:t>
      </w:r>
      <w:r w:rsidRPr="001F09B8">
        <w:rPr>
          <w:rFonts w:hAnsi="Times New Roman" w:ascii="Times New Roman"/>
          <w:sz w:val="24"/>
          <w:szCs w:val="24"/>
        </w:rPr>
        <w:t xml:space="preserve">na dosuđenim nekretninama navedenim u točki I. ovoga rješenja i to nakon pravomoćnosti ovoga rješenja o dosudi i nakon što kupac uplati </w:t>
      </w:r>
      <w:r w:rsidR="00E60C39" w:rsidRPr="001F09B8">
        <w:rPr>
          <w:rFonts w:hAnsi="Times New Roman" w:ascii="Times New Roman"/>
          <w:sz w:val="24"/>
          <w:szCs w:val="24"/>
        </w:rPr>
        <w:t>razliku kupovnine</w:t>
      </w:r>
      <w:r w:rsidRPr="001F09B8">
        <w:rPr>
          <w:rFonts w:hAnsi="Times New Roman" w:ascii="Times New Roman"/>
          <w:sz w:val="24"/>
          <w:szCs w:val="24"/>
        </w:rPr>
        <w:t xml:space="preserve"> navedenu u točki II. ovoga rješenja.</w:t>
      </w:r>
    </w:p>
    <w:p w:rsidRDefault="00B12A23" w:rsidP="00B12A23" w:rsidR="00B12A23" w:rsidRPr="001F09B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Za nekretnine navedene u točki I. ovoga rješenja </w:t>
      </w:r>
      <w:r w:rsidR="00F8099C" w:rsidRPr="001F09B8">
        <w:rPr>
          <w:rFonts w:hAnsi="Times New Roman" w:ascii="Times New Roman"/>
          <w:sz w:val="24"/>
          <w:szCs w:val="24"/>
        </w:rPr>
        <w:t>određuje se, nakon pravomoćnosti ovoga rješenja i nakon što kupac uplati razliku kupovnin</w:t>
      </w:r>
      <w:r w:rsidR="0000544B" w:rsidRPr="001F09B8">
        <w:rPr>
          <w:rFonts w:hAnsi="Times New Roman" w:ascii="Times New Roman"/>
          <w:sz w:val="24"/>
          <w:szCs w:val="24"/>
        </w:rPr>
        <w:t>e</w:t>
      </w:r>
      <w:r w:rsidR="00F8099C" w:rsidRPr="001F09B8">
        <w:rPr>
          <w:rFonts w:hAnsi="Times New Roman" w:ascii="Times New Roman"/>
          <w:sz w:val="24"/>
          <w:szCs w:val="24"/>
        </w:rPr>
        <w:t xml:space="preserve"> navedenu u točki II. ovoga rješenja, brisanje </w:t>
      </w:r>
      <w:r w:rsidR="00532030" w:rsidRPr="001F09B8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1F09B8">
        <w:rPr>
          <w:rFonts w:hAnsi="Times New Roman" w:ascii="Times New Roman"/>
          <w:b/>
          <w:sz w:val="24"/>
          <w:szCs w:val="24"/>
        </w:rPr>
        <w:t>tereta</w:t>
      </w:r>
      <w:r w:rsidR="00532030" w:rsidRPr="001F09B8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1F09B8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1F09B8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Nalaže se </w:t>
      </w:r>
      <w:r w:rsidR="001F09B8" w:rsidRPr="00784D23">
        <w:rPr>
          <w:rFonts w:hAnsi="Times New Roman" w:ascii="Times New Roman"/>
          <w:sz w:val="24"/>
          <w:szCs w:val="24"/>
        </w:rPr>
        <w:t>Zemljišnoknjižnom odjelu Općinskog suda u Varaždinu</w:t>
      </w:r>
      <w:r w:rsidR="001960DA" w:rsidRPr="001F09B8">
        <w:rPr>
          <w:rFonts w:hAnsi="Times New Roman" w:ascii="Times New Roman"/>
          <w:sz w:val="24"/>
          <w:szCs w:val="24"/>
        </w:rPr>
        <w:t>,</w:t>
      </w:r>
      <w:r w:rsidR="001D155B" w:rsidRPr="001F09B8">
        <w:rPr>
          <w:rFonts w:hAnsi="Times New Roman" w:ascii="Times New Roman"/>
          <w:sz w:val="24"/>
          <w:szCs w:val="24"/>
        </w:rPr>
        <w:t xml:space="preserve"> izvršiti upis prava vlasništva u korist kupca </w:t>
      </w:r>
      <w:r w:rsidR="00307D09" w:rsidRPr="001F09B8">
        <w:rPr>
          <w:rFonts w:hAnsi="Times New Roman" w:ascii="Times New Roman"/>
          <w:sz w:val="24"/>
          <w:szCs w:val="24"/>
        </w:rPr>
        <w:t>Marije Žaja iz Varaždina, Luje Pihlera 1, OIB: 28811156168</w:t>
      </w:r>
      <w:r w:rsidR="0033486E" w:rsidRPr="001F09B8">
        <w:rPr>
          <w:rFonts w:hAnsi="Times New Roman" w:ascii="Times New Roman"/>
          <w:sz w:val="24"/>
          <w:szCs w:val="24"/>
        </w:rPr>
        <w:t>,</w:t>
      </w:r>
      <w:r w:rsidR="001D155B" w:rsidRPr="001F09B8">
        <w:rPr>
          <w:rFonts w:hAnsi="Times New Roman" w:ascii="Times New Roman"/>
          <w:sz w:val="24"/>
          <w:szCs w:val="24"/>
        </w:rPr>
        <w:t xml:space="preserve"> na nekretninama navedenim pod točkom I. ovoga rj</w:t>
      </w:r>
      <w:r w:rsidR="0033486E" w:rsidRPr="001F09B8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1F09B8">
        <w:rPr>
          <w:rFonts w:hAnsi="Times New Roman" w:ascii="Times New Roman"/>
          <w:sz w:val="24"/>
          <w:szCs w:val="24"/>
        </w:rPr>
        <w:t>navedenih u točki IV. ovoga rješenja</w:t>
      </w:r>
      <w:r w:rsidR="00496A59" w:rsidRPr="001F09B8">
        <w:rPr>
          <w:rFonts w:hAnsi="Times New Roman" w:ascii="Times New Roman"/>
          <w:sz w:val="24"/>
          <w:szCs w:val="24"/>
        </w:rPr>
        <w:t xml:space="preserve">, sve na temelju pravomoćnog rješenja o dosudi i potvrde ovog suda da je kupac </w:t>
      </w:r>
      <w:r w:rsidR="009F7E70" w:rsidRPr="001F09B8">
        <w:rPr>
          <w:rFonts w:hAnsi="Times New Roman" w:ascii="Times New Roman"/>
          <w:sz w:val="24"/>
          <w:szCs w:val="24"/>
        </w:rPr>
        <w:t>uplatio</w:t>
      </w:r>
      <w:r w:rsidR="00496A59" w:rsidRPr="001F09B8">
        <w:rPr>
          <w:rFonts w:hAnsi="Times New Roman" w:ascii="Times New Roman"/>
          <w:sz w:val="24"/>
          <w:szCs w:val="24"/>
        </w:rPr>
        <w:t xml:space="preserve"> </w:t>
      </w:r>
      <w:r w:rsidR="009F7E70" w:rsidRPr="001F09B8">
        <w:rPr>
          <w:rFonts w:hAnsi="Times New Roman" w:ascii="Times New Roman"/>
          <w:sz w:val="24"/>
          <w:szCs w:val="24"/>
        </w:rPr>
        <w:t>kupovnin</w:t>
      </w:r>
      <w:r w:rsidR="00740496" w:rsidRPr="001F09B8">
        <w:rPr>
          <w:rFonts w:hAnsi="Times New Roman" w:ascii="Times New Roman"/>
          <w:sz w:val="24"/>
          <w:szCs w:val="24"/>
        </w:rPr>
        <w:t>u</w:t>
      </w:r>
      <w:r w:rsidR="00496A59" w:rsidRPr="001F09B8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1F09B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1F09B8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1F09B8">
        <w:rPr>
          <w:rFonts w:hAnsi="Times New Roman" w:ascii="Times New Roman"/>
          <w:sz w:val="24"/>
          <w:szCs w:val="24"/>
        </w:rPr>
        <w:t xml:space="preserve"> nakon što ovo rješenje postane pravomoćno i nakon što kupac uplati razliku kupovnine, nakon č</w:t>
      </w:r>
      <w:r w:rsidR="006A0B8F" w:rsidRPr="001F09B8">
        <w:rPr>
          <w:rFonts w:hAnsi="Times New Roman" w:ascii="Times New Roman"/>
          <w:sz w:val="24"/>
          <w:szCs w:val="24"/>
        </w:rPr>
        <w:t xml:space="preserve">ega </w:t>
      </w:r>
      <w:r w:rsidR="00117970" w:rsidRPr="001F09B8">
        <w:rPr>
          <w:rFonts w:hAnsi="Times New Roman" w:ascii="Times New Roman"/>
          <w:sz w:val="24"/>
          <w:szCs w:val="24"/>
        </w:rPr>
        <w:t>isti</w:t>
      </w:r>
      <w:r w:rsidR="006A0B8F" w:rsidRPr="001F09B8">
        <w:rPr>
          <w:rFonts w:hAnsi="Times New Roman" w:ascii="Times New Roman"/>
          <w:sz w:val="24"/>
          <w:szCs w:val="24"/>
        </w:rPr>
        <w:t xml:space="preserve"> stupa u posjed nekretnina</w:t>
      </w:r>
      <w:r w:rsidRPr="001F09B8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1F09B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F10373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Ako kupac</w:t>
      </w:r>
      <w:r w:rsidR="00981CEA" w:rsidRPr="001F09B8">
        <w:rPr>
          <w:rFonts w:hAnsi="Times New Roman" w:ascii="Times New Roman"/>
          <w:sz w:val="24"/>
          <w:szCs w:val="24"/>
        </w:rPr>
        <w:t xml:space="preserve"> </w:t>
      </w:r>
      <w:r w:rsidR="00307D09" w:rsidRPr="001F09B8">
        <w:rPr>
          <w:rFonts w:hAnsi="Times New Roman" w:ascii="Times New Roman"/>
          <w:sz w:val="24"/>
          <w:szCs w:val="24"/>
        </w:rPr>
        <w:t>Marija Žaja iz Varaždina, Luje Pihlera 1, OIB: 28811156168</w:t>
      </w:r>
      <w:r w:rsidR="00740496" w:rsidRPr="001F09B8">
        <w:rPr>
          <w:rFonts w:hAnsi="Times New Roman" w:ascii="Times New Roman"/>
          <w:sz w:val="24"/>
          <w:szCs w:val="24"/>
        </w:rPr>
        <w:t xml:space="preserve">, </w:t>
      </w:r>
      <w:r w:rsidR="00191885" w:rsidRPr="001F09B8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</w:t>
      </w:r>
      <w:r w:rsidR="00E324FF" w:rsidRPr="001F09B8">
        <w:rPr>
          <w:rFonts w:hAnsi="Times New Roman" w:ascii="Times New Roman"/>
          <w:sz w:val="24"/>
          <w:szCs w:val="24"/>
        </w:rPr>
        <w:t>je i naknaditi razlika između ku</w:t>
      </w:r>
      <w:r w:rsidR="00191885" w:rsidRPr="001F09B8">
        <w:rPr>
          <w:rFonts w:hAnsi="Times New Roman" w:ascii="Times New Roman"/>
          <w:sz w:val="24"/>
          <w:szCs w:val="24"/>
        </w:rPr>
        <w:t>povnine post</w:t>
      </w:r>
      <w:r w:rsidR="00E324FF" w:rsidRPr="001F09B8">
        <w:rPr>
          <w:rFonts w:hAnsi="Times New Roman" w:ascii="Times New Roman"/>
          <w:sz w:val="24"/>
          <w:szCs w:val="24"/>
        </w:rPr>
        <w:t>ignute na prijašnjoj i novoj prodaji.</w:t>
      </w:r>
    </w:p>
    <w:p w:rsidRDefault="00E324FF" w:rsidP="00E324FF" w:rsidR="00E324FF" w:rsidRPr="001F09B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1F09B8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Nalaže se </w:t>
      </w:r>
      <w:r w:rsidR="001F09B8" w:rsidRPr="00784D23">
        <w:rPr>
          <w:rFonts w:hAnsi="Times New Roman" w:ascii="Times New Roman"/>
          <w:sz w:val="24"/>
          <w:szCs w:val="24"/>
        </w:rPr>
        <w:t>Zemljišnoknjižnom odjelu Općinskog sudu u Varaždinu</w:t>
      </w:r>
      <w:r w:rsidR="001960DA" w:rsidRPr="001F09B8">
        <w:rPr>
          <w:rFonts w:hAnsi="Times New Roman" w:ascii="Times New Roman"/>
          <w:sz w:val="24"/>
          <w:szCs w:val="24"/>
        </w:rPr>
        <w:t>,</w:t>
      </w:r>
      <w:r w:rsidR="002E3736" w:rsidRPr="001F09B8">
        <w:rPr>
          <w:rFonts w:hAnsi="Times New Roman" w:ascii="Times New Roman"/>
          <w:sz w:val="24"/>
          <w:szCs w:val="24"/>
        </w:rPr>
        <w:t xml:space="preserve"> </w:t>
      </w:r>
      <w:r w:rsidR="00E36A9A" w:rsidRPr="001F09B8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1F09B8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1F09B8">
        <w:rPr>
          <w:rFonts w:hAnsi="Times New Roman" w:ascii="Times New Roman"/>
          <w:sz w:val="24"/>
          <w:szCs w:val="24"/>
        </w:rPr>
        <w:t xml:space="preserve"> u točki I. ovoga rješenja.</w:t>
      </w:r>
    </w:p>
    <w:p w:rsidRDefault="00F9547C" w:rsidP="005C366A" w:rsidR="00F9547C" w:rsidRPr="001F09B8">
      <w:pPr>
        <w:jc w:val="both"/>
        <w:rPr>
          <w:rFonts w:hAnsi="Times New Roman" w:ascii="Times New Roman"/>
          <w:sz w:val="24"/>
          <w:szCs w:val="24"/>
        </w:rPr>
      </w:pPr>
    </w:p>
    <w:p w:rsidRDefault="005C366A" w:rsidP="005C366A" w:rsidR="005C366A" w:rsidRPr="001F09B8">
      <w:pPr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Obrazloženje</w:t>
      </w:r>
    </w:p>
    <w:p w:rsidRDefault="0014555F" w:rsidP="0014555F" w:rsidR="0014555F" w:rsidRPr="001F09B8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1F09B8">
        <w:rPr>
          <w:rFonts w:hAnsi="Times New Roman" w:ascii="Times New Roman"/>
          <w:sz w:val="24"/>
          <w:szCs w:val="24"/>
        </w:rPr>
        <w:t>čkom I. ovoga rješenja prodavane su</w:t>
      </w:r>
      <w:r w:rsidRPr="001F09B8">
        <w:rPr>
          <w:rFonts w:hAnsi="Times New Roman" w:ascii="Times New Roman"/>
          <w:sz w:val="24"/>
          <w:szCs w:val="24"/>
        </w:rPr>
        <w:t xml:space="preserve"> u </w:t>
      </w:r>
      <w:r w:rsidR="00A72705" w:rsidRPr="001F09B8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1F09B8">
        <w:rPr>
          <w:rFonts w:hAnsi="Times New Roman" w:ascii="Times New Roman"/>
          <w:sz w:val="24"/>
          <w:szCs w:val="24"/>
        </w:rPr>
        <w:t xml:space="preserve">NN </w:t>
      </w:r>
      <w:r w:rsidR="00A72705" w:rsidRPr="001F09B8">
        <w:rPr>
          <w:rFonts w:hAnsi="Times New Roman" w:ascii="Times New Roman"/>
          <w:sz w:val="24"/>
          <w:szCs w:val="24"/>
        </w:rPr>
        <w:t>44/96, 2</w:t>
      </w:r>
      <w:r w:rsidR="00A7321F" w:rsidRPr="001F09B8">
        <w:rPr>
          <w:rFonts w:hAnsi="Times New Roman" w:ascii="Times New Roman"/>
          <w:sz w:val="24"/>
          <w:szCs w:val="24"/>
        </w:rPr>
        <w:t>9/99, 129/00, 123/03, 197/03, 18</w:t>
      </w:r>
      <w:r w:rsidR="009A28CB" w:rsidRPr="001F09B8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1F09B8">
        <w:rPr>
          <w:rFonts w:hAnsi="Times New Roman" w:ascii="Times New Roman"/>
          <w:sz w:val="24"/>
          <w:szCs w:val="24"/>
        </w:rPr>
        <w:t>116/10</w:t>
      </w:r>
      <w:r w:rsidR="009A28CB" w:rsidRPr="001F09B8">
        <w:rPr>
          <w:rFonts w:hAnsi="Times New Roman" w:ascii="Times New Roman"/>
          <w:sz w:val="24"/>
          <w:szCs w:val="24"/>
        </w:rPr>
        <w:t>, 25/12 i 133/12</w:t>
      </w:r>
      <w:r w:rsidR="00A72705" w:rsidRPr="001F09B8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705" w:rsidP="001D5669" w:rsidR="008A7054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Na </w:t>
      </w:r>
      <w:r w:rsidR="00981CEA" w:rsidRPr="001F09B8">
        <w:rPr>
          <w:rFonts w:hAnsi="Times New Roman" w:ascii="Times New Roman"/>
          <w:sz w:val="24"/>
          <w:szCs w:val="24"/>
        </w:rPr>
        <w:t>šestom</w:t>
      </w:r>
      <w:r w:rsidR="00574FA4" w:rsidRPr="001F09B8">
        <w:rPr>
          <w:rFonts w:hAnsi="Times New Roman" w:ascii="Times New Roman"/>
          <w:sz w:val="24"/>
          <w:szCs w:val="24"/>
        </w:rPr>
        <w:t xml:space="preserve"> ročištu za javnu dražbu </w:t>
      </w:r>
      <w:r w:rsidR="001B6641" w:rsidRPr="001F09B8">
        <w:rPr>
          <w:rFonts w:hAnsi="Times New Roman" w:ascii="Times New Roman"/>
          <w:sz w:val="24"/>
          <w:szCs w:val="24"/>
        </w:rPr>
        <w:t xml:space="preserve">nekretnina stečajnog dužnika u odnosu na predmetne nekretnine sudjelovao je samo </w:t>
      </w:r>
      <w:r w:rsidR="00C1163F" w:rsidRPr="001F09B8">
        <w:rPr>
          <w:rFonts w:hAnsi="Times New Roman" w:ascii="Times New Roman"/>
          <w:sz w:val="24"/>
          <w:szCs w:val="24"/>
        </w:rPr>
        <w:t>ponuditelj</w:t>
      </w:r>
      <w:r w:rsidR="001B6641" w:rsidRPr="001F09B8">
        <w:rPr>
          <w:rFonts w:hAnsi="Times New Roman" w:ascii="Times New Roman"/>
          <w:sz w:val="24"/>
          <w:szCs w:val="24"/>
        </w:rPr>
        <w:t xml:space="preserve"> </w:t>
      </w:r>
      <w:r w:rsidR="00307D09" w:rsidRPr="001F09B8">
        <w:rPr>
          <w:rFonts w:hAnsi="Times New Roman" w:ascii="Times New Roman"/>
          <w:sz w:val="24"/>
          <w:szCs w:val="24"/>
        </w:rPr>
        <w:t>Marija Žaja iz Varaždina, Luje Pihlera 1, OIB: 28811156168</w:t>
      </w:r>
      <w:r w:rsidR="00981CEA" w:rsidRPr="001F09B8">
        <w:rPr>
          <w:rFonts w:hAnsi="Times New Roman" w:ascii="Times New Roman"/>
          <w:sz w:val="24"/>
          <w:szCs w:val="24"/>
        </w:rPr>
        <w:t>,</w:t>
      </w:r>
      <w:r w:rsidR="00574FA4" w:rsidRPr="001F09B8">
        <w:rPr>
          <w:rFonts w:hAnsi="Times New Roman" w:ascii="Times New Roman"/>
          <w:sz w:val="24"/>
          <w:szCs w:val="24"/>
        </w:rPr>
        <w:t xml:space="preserve"> </w:t>
      </w:r>
      <w:r w:rsidR="008A7054" w:rsidRPr="001F09B8">
        <w:rPr>
          <w:rFonts w:hAnsi="Times New Roman" w:ascii="Times New Roman"/>
          <w:sz w:val="24"/>
          <w:szCs w:val="24"/>
        </w:rPr>
        <w:t>koji je ponudio početne cijene</w:t>
      </w:r>
      <w:r w:rsidR="001D5669" w:rsidRPr="001F09B8">
        <w:rPr>
          <w:rFonts w:hAnsi="Times New Roman" w:ascii="Times New Roman"/>
          <w:sz w:val="24"/>
          <w:szCs w:val="24"/>
        </w:rPr>
        <w:t xml:space="preserve"> i to za nekretninu pod točkom I. 1. ovog rješenja iznos</w:t>
      </w:r>
      <w:r w:rsidR="00400BAF" w:rsidRPr="001F09B8">
        <w:rPr>
          <w:rFonts w:hAnsi="Times New Roman" w:ascii="Times New Roman"/>
          <w:sz w:val="24"/>
          <w:szCs w:val="24"/>
        </w:rPr>
        <w:t xml:space="preserve"> od </w:t>
      </w:r>
      <w:r w:rsidR="004E398B" w:rsidRPr="001F09B8">
        <w:rPr>
          <w:rFonts w:hAnsi="Times New Roman" w:ascii="Times New Roman"/>
          <w:sz w:val="24"/>
          <w:szCs w:val="24"/>
        </w:rPr>
        <w:t>12.481,80</w:t>
      </w:r>
      <w:r w:rsidR="001D5669" w:rsidRPr="001F09B8">
        <w:rPr>
          <w:rFonts w:hAnsi="Times New Roman" w:ascii="Times New Roman"/>
          <w:sz w:val="24"/>
          <w:szCs w:val="24"/>
        </w:rPr>
        <w:t xml:space="preserve"> kuna, za nekretninu pod točkom I. </w:t>
      </w:r>
      <w:r w:rsidR="004A0201" w:rsidRPr="001F09B8">
        <w:rPr>
          <w:rFonts w:hAnsi="Times New Roman" w:ascii="Times New Roman"/>
          <w:sz w:val="24"/>
          <w:szCs w:val="24"/>
        </w:rPr>
        <w:t>2</w:t>
      </w:r>
      <w:r w:rsidR="001D5669" w:rsidRPr="001F09B8">
        <w:rPr>
          <w:rFonts w:hAnsi="Times New Roman" w:ascii="Times New Roman"/>
          <w:sz w:val="24"/>
          <w:szCs w:val="24"/>
        </w:rPr>
        <w:t>. ovog rješenja iznos</w:t>
      </w:r>
      <w:r w:rsidR="00400BAF" w:rsidRPr="001F09B8">
        <w:rPr>
          <w:rFonts w:hAnsi="Times New Roman" w:ascii="Times New Roman"/>
          <w:sz w:val="24"/>
          <w:szCs w:val="24"/>
        </w:rPr>
        <w:t xml:space="preserve"> od </w:t>
      </w:r>
      <w:r w:rsidR="004E398B" w:rsidRPr="001F09B8">
        <w:rPr>
          <w:rFonts w:hAnsi="Times New Roman" w:ascii="Times New Roman"/>
          <w:sz w:val="24"/>
          <w:szCs w:val="24"/>
        </w:rPr>
        <w:t>14.360,53</w:t>
      </w:r>
      <w:r w:rsidR="001D5669" w:rsidRPr="001F09B8">
        <w:rPr>
          <w:rFonts w:hAnsi="Times New Roman" w:ascii="Times New Roman"/>
          <w:sz w:val="24"/>
          <w:szCs w:val="24"/>
        </w:rPr>
        <w:t xml:space="preserve"> kuna</w:t>
      </w:r>
      <w:r w:rsidR="004A0201" w:rsidRPr="001F09B8">
        <w:rPr>
          <w:rFonts w:hAnsi="Times New Roman" w:ascii="Times New Roman"/>
          <w:sz w:val="24"/>
          <w:szCs w:val="24"/>
        </w:rPr>
        <w:t>, za nekretninu pod točkom I. 3. ovog rješenja iznos</w:t>
      </w:r>
      <w:r w:rsidR="003A6468" w:rsidRPr="001F09B8">
        <w:rPr>
          <w:rFonts w:hAnsi="Times New Roman" w:ascii="Times New Roman"/>
          <w:sz w:val="24"/>
          <w:szCs w:val="24"/>
        </w:rPr>
        <w:t xml:space="preserve"> od </w:t>
      </w:r>
      <w:r w:rsidR="004E398B" w:rsidRPr="001F09B8">
        <w:rPr>
          <w:rFonts w:hAnsi="Times New Roman" w:ascii="Times New Roman"/>
          <w:sz w:val="24"/>
          <w:szCs w:val="24"/>
        </w:rPr>
        <w:t>11.939,86</w:t>
      </w:r>
      <w:r w:rsidR="004A0201" w:rsidRPr="001F09B8">
        <w:rPr>
          <w:rFonts w:hAnsi="Times New Roman" w:ascii="Times New Roman"/>
          <w:sz w:val="24"/>
          <w:szCs w:val="24"/>
        </w:rPr>
        <w:t xml:space="preserve"> kuna, za nekretninu pod točkom I. 4. ovog rješenja iznos</w:t>
      </w:r>
      <w:r w:rsidR="003A6468" w:rsidRPr="001F09B8">
        <w:rPr>
          <w:rFonts w:hAnsi="Times New Roman" w:ascii="Times New Roman"/>
          <w:sz w:val="24"/>
          <w:szCs w:val="24"/>
        </w:rPr>
        <w:t xml:space="preserve"> od </w:t>
      </w:r>
      <w:r w:rsidR="00126656" w:rsidRPr="001F09B8">
        <w:rPr>
          <w:rFonts w:hAnsi="Times New Roman" w:ascii="Times New Roman"/>
          <w:sz w:val="24"/>
          <w:szCs w:val="24"/>
        </w:rPr>
        <w:t>14.826,76</w:t>
      </w:r>
      <w:r w:rsidR="00B34715" w:rsidRPr="001F09B8">
        <w:rPr>
          <w:rFonts w:hAnsi="Times New Roman" w:ascii="Times New Roman"/>
          <w:sz w:val="24"/>
          <w:szCs w:val="24"/>
        </w:rPr>
        <w:t xml:space="preserve"> </w:t>
      </w:r>
      <w:r w:rsidR="004A0201" w:rsidRPr="001F09B8">
        <w:rPr>
          <w:rFonts w:hAnsi="Times New Roman" w:ascii="Times New Roman"/>
          <w:sz w:val="24"/>
          <w:szCs w:val="24"/>
        </w:rPr>
        <w:t>kuna</w:t>
      </w:r>
      <w:r w:rsidR="00126656" w:rsidRPr="001F09B8">
        <w:rPr>
          <w:rFonts w:hAnsi="Times New Roman" w:ascii="Times New Roman"/>
          <w:sz w:val="24"/>
          <w:szCs w:val="24"/>
        </w:rPr>
        <w:t>,</w:t>
      </w:r>
      <w:r w:rsidR="00401842" w:rsidRPr="001F09B8">
        <w:rPr>
          <w:rFonts w:hAnsi="Times New Roman" w:ascii="Times New Roman"/>
          <w:sz w:val="24"/>
          <w:szCs w:val="24"/>
        </w:rPr>
        <w:t xml:space="preserve"> </w:t>
      </w:r>
      <w:r w:rsidR="004A0201" w:rsidRPr="001F09B8">
        <w:rPr>
          <w:rFonts w:hAnsi="Times New Roman" w:ascii="Times New Roman"/>
          <w:sz w:val="24"/>
          <w:szCs w:val="24"/>
        </w:rPr>
        <w:t>za nekretninu pod točkom I. 5. ovog rješenja iznos</w:t>
      </w:r>
      <w:r w:rsidR="000F0F46" w:rsidRPr="001F09B8">
        <w:rPr>
          <w:rFonts w:hAnsi="Times New Roman" w:ascii="Times New Roman"/>
          <w:sz w:val="24"/>
          <w:szCs w:val="24"/>
        </w:rPr>
        <w:t xml:space="preserve"> od </w:t>
      </w:r>
      <w:r w:rsidR="00126656" w:rsidRPr="001F09B8">
        <w:rPr>
          <w:rFonts w:hAnsi="Times New Roman" w:ascii="Times New Roman"/>
          <w:sz w:val="24"/>
          <w:szCs w:val="24"/>
        </w:rPr>
        <w:t>12.672,77</w:t>
      </w:r>
      <w:r w:rsidR="004A0201" w:rsidRPr="001F09B8">
        <w:rPr>
          <w:rFonts w:hAnsi="Times New Roman" w:ascii="Times New Roman"/>
          <w:sz w:val="24"/>
          <w:szCs w:val="24"/>
        </w:rPr>
        <w:t xml:space="preserve"> kuna</w:t>
      </w:r>
      <w:r w:rsidR="00401842" w:rsidRPr="001F09B8">
        <w:rPr>
          <w:rFonts w:hAnsi="Times New Roman" w:ascii="Times New Roman"/>
          <w:sz w:val="24"/>
          <w:szCs w:val="24"/>
        </w:rPr>
        <w:t>, za nekretninu pod točkom I. 6. ovog rješenja iznos od 17.643,13 kuna, za nekretninu pod točkom I.</w:t>
      </w:r>
      <w:r w:rsidR="006324CD" w:rsidRPr="001F09B8">
        <w:rPr>
          <w:rFonts w:hAnsi="Times New Roman" w:ascii="Times New Roman"/>
          <w:sz w:val="24"/>
          <w:szCs w:val="24"/>
        </w:rPr>
        <w:t xml:space="preserve"> 7</w:t>
      </w:r>
      <w:r w:rsidR="00401842" w:rsidRPr="001F09B8">
        <w:rPr>
          <w:rFonts w:hAnsi="Times New Roman" w:ascii="Times New Roman"/>
          <w:sz w:val="24"/>
          <w:szCs w:val="24"/>
        </w:rPr>
        <w:t xml:space="preserve">. ovog rješenja iznos od </w:t>
      </w:r>
      <w:r w:rsidR="004110A8" w:rsidRPr="001F09B8">
        <w:rPr>
          <w:rFonts w:hAnsi="Times New Roman" w:ascii="Times New Roman"/>
          <w:sz w:val="24"/>
          <w:szCs w:val="24"/>
        </w:rPr>
        <w:t>8</w:t>
      </w:r>
      <w:r w:rsidR="006324CD" w:rsidRPr="001F09B8">
        <w:rPr>
          <w:rFonts w:hAnsi="Times New Roman" w:ascii="Times New Roman"/>
          <w:sz w:val="24"/>
          <w:szCs w:val="24"/>
        </w:rPr>
        <w:t>.954,90</w:t>
      </w:r>
      <w:r w:rsidR="00401842" w:rsidRPr="001F09B8">
        <w:rPr>
          <w:rFonts w:hAnsi="Times New Roman" w:ascii="Times New Roman"/>
          <w:sz w:val="24"/>
          <w:szCs w:val="24"/>
        </w:rPr>
        <w:t xml:space="preserve"> kuna</w:t>
      </w:r>
      <w:r w:rsidR="006324CD" w:rsidRPr="001F09B8">
        <w:rPr>
          <w:rFonts w:hAnsi="Times New Roman" w:ascii="Times New Roman"/>
          <w:sz w:val="24"/>
          <w:szCs w:val="24"/>
        </w:rPr>
        <w:t>,</w:t>
      </w:r>
      <w:r w:rsidR="004110A8" w:rsidRPr="001F09B8">
        <w:rPr>
          <w:rFonts w:hAnsi="Times New Roman" w:ascii="Times New Roman"/>
          <w:sz w:val="24"/>
          <w:szCs w:val="24"/>
        </w:rPr>
        <w:t xml:space="preserve"> za nekretninu pod točkom I. 8. ovog rješenja iznos od </w:t>
      </w:r>
      <w:r w:rsidR="00E1145C" w:rsidRPr="001F09B8">
        <w:rPr>
          <w:rFonts w:hAnsi="Times New Roman" w:ascii="Times New Roman"/>
          <w:sz w:val="24"/>
          <w:szCs w:val="24"/>
        </w:rPr>
        <w:t>4.409,49</w:t>
      </w:r>
      <w:r w:rsidR="004110A8" w:rsidRPr="001F09B8">
        <w:rPr>
          <w:rFonts w:hAnsi="Times New Roman" w:ascii="Times New Roman"/>
          <w:sz w:val="24"/>
          <w:szCs w:val="24"/>
        </w:rPr>
        <w:t xml:space="preserve"> kuna</w:t>
      </w:r>
      <w:r w:rsidR="00E1145C" w:rsidRPr="001F09B8">
        <w:rPr>
          <w:rFonts w:hAnsi="Times New Roman" w:ascii="Times New Roman"/>
          <w:sz w:val="24"/>
          <w:szCs w:val="24"/>
        </w:rPr>
        <w:t>, te za nekretninu pod točkom I. 9. ovog rješenja iznos od 5.058,10 kuna</w:t>
      </w:r>
      <w:r w:rsidR="001D5669" w:rsidRPr="001F09B8">
        <w:rPr>
          <w:rFonts w:hAnsi="Times New Roman" w:ascii="Times New Roman"/>
          <w:sz w:val="24"/>
          <w:szCs w:val="24"/>
        </w:rPr>
        <w:t xml:space="preserve"> </w:t>
      </w:r>
      <w:r w:rsidR="008A7054" w:rsidRPr="001F09B8">
        <w:rPr>
          <w:rFonts w:hAnsi="Times New Roman" w:ascii="Times New Roman"/>
          <w:sz w:val="24"/>
          <w:szCs w:val="24"/>
        </w:rPr>
        <w:t xml:space="preserve">i time ispunio uvjete da mu se nekretnine dosude. </w:t>
      </w:r>
    </w:p>
    <w:p w:rsidRDefault="00957A66" w:rsidP="001D5669" w:rsidR="00957A66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57A66" w:rsidP="001D5669" w:rsidR="00957A66" w:rsidRPr="001F09B8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Dražbovatelj </w:t>
      </w:r>
      <w:r w:rsidR="0026782A" w:rsidRPr="001F09B8">
        <w:rPr>
          <w:rFonts w:hAnsi="Times New Roman" w:ascii="Times New Roman"/>
          <w:sz w:val="24"/>
          <w:szCs w:val="24"/>
        </w:rPr>
        <w:t>Marija Žaja iz Varaždina, Luje Pihlera 1, OIB: 28811156168</w:t>
      </w:r>
      <w:r w:rsidR="006A576E" w:rsidRPr="001F09B8">
        <w:rPr>
          <w:rFonts w:hAnsi="Times New Roman" w:ascii="Times New Roman"/>
          <w:sz w:val="24"/>
          <w:szCs w:val="24"/>
        </w:rPr>
        <w:t xml:space="preserve">, je uplatio </w:t>
      </w:r>
      <w:r w:rsidR="00262D65" w:rsidRPr="001F09B8">
        <w:rPr>
          <w:rFonts w:hAnsi="Times New Roman" w:ascii="Times New Roman"/>
          <w:sz w:val="24"/>
          <w:szCs w:val="24"/>
        </w:rPr>
        <w:t xml:space="preserve">ukupan </w:t>
      </w:r>
      <w:r w:rsidR="006A576E" w:rsidRPr="001F09B8">
        <w:rPr>
          <w:rFonts w:hAnsi="Times New Roman" w:ascii="Times New Roman"/>
          <w:sz w:val="24"/>
          <w:szCs w:val="24"/>
        </w:rPr>
        <w:t xml:space="preserve">iznos od </w:t>
      </w:r>
      <w:r w:rsidR="00F93E3C" w:rsidRPr="001F09B8">
        <w:rPr>
          <w:rFonts w:hAnsi="Times New Roman" w:ascii="Times New Roman"/>
          <w:sz w:val="24"/>
          <w:szCs w:val="24"/>
        </w:rPr>
        <w:t>10</w:t>
      </w:r>
      <w:r w:rsidR="001027A5" w:rsidRPr="001F09B8">
        <w:rPr>
          <w:rFonts w:hAnsi="Times New Roman" w:ascii="Times New Roman"/>
          <w:sz w:val="24"/>
          <w:szCs w:val="24"/>
        </w:rPr>
        <w:t>.000,00</w:t>
      </w:r>
      <w:r w:rsidR="00A216B3" w:rsidRPr="001F09B8">
        <w:rPr>
          <w:rFonts w:hAnsi="Times New Roman" w:ascii="Times New Roman"/>
          <w:sz w:val="24"/>
          <w:szCs w:val="24"/>
        </w:rPr>
        <w:t xml:space="preserve"> kuna kao jamčevinu, od čega </w:t>
      </w:r>
      <w:r w:rsidR="00262D65" w:rsidRPr="001F09B8">
        <w:rPr>
          <w:rFonts w:hAnsi="Times New Roman" w:ascii="Times New Roman"/>
          <w:sz w:val="24"/>
          <w:szCs w:val="24"/>
        </w:rPr>
        <w:t>za nekretninu pod točkom I. 1. ovog rješenja iznos</w:t>
      </w:r>
      <w:r w:rsidR="002D5206" w:rsidRPr="001F09B8">
        <w:rPr>
          <w:rFonts w:hAnsi="Times New Roman" w:ascii="Times New Roman"/>
          <w:sz w:val="24"/>
          <w:szCs w:val="24"/>
        </w:rPr>
        <w:t xml:space="preserve"> od </w:t>
      </w:r>
      <w:r w:rsidR="00172B3E" w:rsidRPr="001F09B8">
        <w:rPr>
          <w:rFonts w:hAnsi="Times New Roman" w:ascii="Times New Roman"/>
          <w:sz w:val="24"/>
          <w:szCs w:val="24"/>
        </w:rPr>
        <w:t>624,10</w:t>
      </w:r>
      <w:r w:rsidR="00262D65" w:rsidRPr="001F09B8">
        <w:rPr>
          <w:rFonts w:hAnsi="Times New Roman" w:ascii="Times New Roman"/>
          <w:sz w:val="24"/>
          <w:szCs w:val="24"/>
        </w:rPr>
        <w:t xml:space="preserve"> kuna, za nekretninu pod točkom I. 2. ovog rješenja iznos</w:t>
      </w:r>
      <w:r w:rsidR="002D5206" w:rsidRPr="001F09B8">
        <w:rPr>
          <w:rFonts w:hAnsi="Times New Roman" w:ascii="Times New Roman"/>
          <w:sz w:val="24"/>
          <w:szCs w:val="24"/>
        </w:rPr>
        <w:t xml:space="preserve"> od </w:t>
      </w:r>
      <w:r w:rsidR="00172B3E" w:rsidRPr="001F09B8">
        <w:rPr>
          <w:rFonts w:hAnsi="Times New Roman" w:ascii="Times New Roman"/>
          <w:sz w:val="24"/>
          <w:szCs w:val="24"/>
        </w:rPr>
        <w:t>718,03</w:t>
      </w:r>
      <w:r w:rsidR="00262D65" w:rsidRPr="001F09B8">
        <w:rPr>
          <w:rFonts w:hAnsi="Times New Roman" w:ascii="Times New Roman"/>
          <w:sz w:val="24"/>
          <w:szCs w:val="24"/>
        </w:rPr>
        <w:t xml:space="preserve"> kuna, za nekretninu pod točkom I. 3. ovog rješenja iznos od </w:t>
      </w:r>
      <w:r w:rsidR="00172B3E" w:rsidRPr="001F09B8">
        <w:rPr>
          <w:rFonts w:hAnsi="Times New Roman" w:ascii="Times New Roman"/>
          <w:sz w:val="24"/>
          <w:szCs w:val="24"/>
        </w:rPr>
        <w:t>596,99</w:t>
      </w:r>
      <w:r w:rsidR="002D5206" w:rsidRPr="001F09B8">
        <w:rPr>
          <w:rFonts w:hAnsi="Times New Roman" w:ascii="Times New Roman"/>
          <w:sz w:val="24"/>
          <w:szCs w:val="24"/>
        </w:rPr>
        <w:t xml:space="preserve"> </w:t>
      </w:r>
      <w:r w:rsidR="00262D65" w:rsidRPr="001F09B8">
        <w:rPr>
          <w:rFonts w:hAnsi="Times New Roman" w:ascii="Times New Roman"/>
          <w:sz w:val="24"/>
          <w:szCs w:val="24"/>
        </w:rPr>
        <w:t>kuna, za nekretninu pod točkom I. 4. ovog rješenja iznos</w:t>
      </w:r>
      <w:r w:rsidR="0082278F" w:rsidRPr="001F09B8">
        <w:rPr>
          <w:rFonts w:hAnsi="Times New Roman" w:ascii="Times New Roman"/>
          <w:sz w:val="24"/>
          <w:szCs w:val="24"/>
        </w:rPr>
        <w:t xml:space="preserve"> od </w:t>
      </w:r>
      <w:r w:rsidR="00172B3E" w:rsidRPr="001F09B8">
        <w:rPr>
          <w:rFonts w:hAnsi="Times New Roman" w:ascii="Times New Roman"/>
          <w:sz w:val="24"/>
          <w:szCs w:val="24"/>
        </w:rPr>
        <w:t>741,34</w:t>
      </w:r>
      <w:r w:rsidR="00262D65" w:rsidRPr="001F09B8">
        <w:rPr>
          <w:rFonts w:hAnsi="Times New Roman" w:ascii="Times New Roman"/>
          <w:sz w:val="24"/>
          <w:szCs w:val="24"/>
        </w:rPr>
        <w:t xml:space="preserve"> kuna</w:t>
      </w:r>
      <w:r w:rsidR="0023300C" w:rsidRPr="001F09B8">
        <w:rPr>
          <w:rFonts w:hAnsi="Times New Roman" w:ascii="Times New Roman"/>
          <w:sz w:val="24"/>
          <w:szCs w:val="24"/>
        </w:rPr>
        <w:t xml:space="preserve">, </w:t>
      </w:r>
      <w:r w:rsidR="00262D65" w:rsidRPr="001F09B8">
        <w:rPr>
          <w:rFonts w:hAnsi="Times New Roman" w:ascii="Times New Roman"/>
          <w:sz w:val="24"/>
          <w:szCs w:val="24"/>
        </w:rPr>
        <w:t>za nekretninu pod točkom I. 5. ovog rješenja iznos</w:t>
      </w:r>
      <w:r w:rsidR="0082278F" w:rsidRPr="001F09B8">
        <w:rPr>
          <w:rFonts w:hAnsi="Times New Roman" w:ascii="Times New Roman"/>
          <w:sz w:val="24"/>
          <w:szCs w:val="24"/>
        </w:rPr>
        <w:t xml:space="preserve"> od </w:t>
      </w:r>
      <w:r w:rsidR="00172B3E" w:rsidRPr="001F09B8">
        <w:rPr>
          <w:rFonts w:hAnsi="Times New Roman" w:ascii="Times New Roman"/>
          <w:sz w:val="24"/>
          <w:szCs w:val="24"/>
        </w:rPr>
        <w:t>633,64</w:t>
      </w:r>
      <w:r w:rsidR="00262D65" w:rsidRPr="001F09B8">
        <w:rPr>
          <w:rFonts w:hAnsi="Times New Roman" w:ascii="Times New Roman"/>
          <w:sz w:val="24"/>
          <w:szCs w:val="24"/>
        </w:rPr>
        <w:t xml:space="preserve"> kuna</w:t>
      </w:r>
      <w:r w:rsidR="00CF6F34" w:rsidRPr="001F09B8">
        <w:rPr>
          <w:rFonts w:hAnsi="Times New Roman" w:ascii="Times New Roman"/>
          <w:sz w:val="24"/>
          <w:szCs w:val="24"/>
        </w:rPr>
        <w:t xml:space="preserve">, </w:t>
      </w:r>
      <w:r w:rsidR="0023300C" w:rsidRPr="001F09B8">
        <w:rPr>
          <w:rFonts w:hAnsi="Times New Roman" w:ascii="Times New Roman"/>
          <w:sz w:val="24"/>
          <w:szCs w:val="24"/>
        </w:rPr>
        <w:t>za nekretninu pod točkom I. 6. ovog rješenja iznos od 882,16 kuna, za nekretninu pod točkom I. 7. ovog rješenja iznos od 447,75 kuna, za nekretninu pod točkom I.</w:t>
      </w:r>
      <w:r w:rsidR="004837B5" w:rsidRPr="001F09B8">
        <w:rPr>
          <w:rFonts w:hAnsi="Times New Roman" w:ascii="Times New Roman"/>
          <w:sz w:val="24"/>
          <w:szCs w:val="24"/>
        </w:rPr>
        <w:t xml:space="preserve"> 8</w:t>
      </w:r>
      <w:r w:rsidR="0023300C" w:rsidRPr="001F09B8">
        <w:rPr>
          <w:rFonts w:hAnsi="Times New Roman" w:ascii="Times New Roman"/>
          <w:sz w:val="24"/>
          <w:szCs w:val="24"/>
        </w:rPr>
        <w:t xml:space="preserve">. ovog rješenja iznos od </w:t>
      </w:r>
      <w:r w:rsidR="004837B5" w:rsidRPr="001F09B8">
        <w:rPr>
          <w:rFonts w:hAnsi="Times New Roman" w:ascii="Times New Roman"/>
          <w:sz w:val="24"/>
          <w:szCs w:val="24"/>
        </w:rPr>
        <w:t>220,49</w:t>
      </w:r>
      <w:r w:rsidR="0023300C" w:rsidRPr="001F09B8">
        <w:rPr>
          <w:rFonts w:hAnsi="Times New Roman" w:ascii="Times New Roman"/>
          <w:sz w:val="24"/>
          <w:szCs w:val="24"/>
        </w:rPr>
        <w:t xml:space="preserve"> kuna,</w:t>
      </w:r>
      <w:r w:rsidR="004837B5" w:rsidRPr="001F09B8">
        <w:rPr>
          <w:rFonts w:hAnsi="Times New Roman" w:ascii="Times New Roman"/>
          <w:sz w:val="24"/>
          <w:szCs w:val="24"/>
        </w:rPr>
        <w:t xml:space="preserve"> te za nekretninu pod točkom I. 9. ovog rješenja iznos od 252,90 kuna, </w:t>
      </w:r>
      <w:r w:rsidR="00CF6F34" w:rsidRPr="001F09B8">
        <w:rPr>
          <w:rFonts w:hAnsi="Times New Roman" w:ascii="Times New Roman"/>
          <w:sz w:val="24"/>
          <w:szCs w:val="24"/>
        </w:rPr>
        <w:t>odnosno zaje</w:t>
      </w:r>
      <w:r w:rsidR="007029DA" w:rsidRPr="001F09B8">
        <w:rPr>
          <w:rFonts w:hAnsi="Times New Roman" w:ascii="Times New Roman"/>
          <w:sz w:val="24"/>
          <w:szCs w:val="24"/>
        </w:rPr>
        <w:t xml:space="preserve">dno za nekretnine pod točkom I. ovog rješenja iznos od </w:t>
      </w:r>
      <w:r w:rsidR="00B83FFB" w:rsidRPr="001F09B8">
        <w:rPr>
          <w:rFonts w:hAnsi="Times New Roman" w:ascii="Times New Roman"/>
          <w:sz w:val="24"/>
          <w:szCs w:val="24"/>
        </w:rPr>
        <w:t>5.117,40</w:t>
      </w:r>
      <w:r w:rsidR="007029DA" w:rsidRPr="001F09B8">
        <w:rPr>
          <w:rFonts w:hAnsi="Times New Roman" w:ascii="Times New Roman"/>
          <w:sz w:val="24"/>
          <w:szCs w:val="24"/>
        </w:rPr>
        <w:t xml:space="preserve"> kuna.</w:t>
      </w:r>
      <w:r w:rsidR="00586F36" w:rsidRPr="001F09B8">
        <w:rPr>
          <w:rFonts w:hAnsi="Times New Roman" w:ascii="Times New Roman"/>
          <w:sz w:val="24"/>
          <w:szCs w:val="24"/>
        </w:rPr>
        <w:t xml:space="preserve"> Zbog navedenog, </w:t>
      </w:r>
      <w:r w:rsidR="00832DFE" w:rsidRPr="001F09B8">
        <w:rPr>
          <w:rFonts w:hAnsi="Times New Roman" w:ascii="Times New Roman"/>
          <w:sz w:val="24"/>
          <w:szCs w:val="24"/>
        </w:rPr>
        <w:t xml:space="preserve">kupac mora uplatiti razliku kupovnine između uplaćene jamčevine i postignute kupoprodajne cijene i to za nekretninu pod točkom I. 1. ovog rješenja iznos od </w:t>
      </w:r>
      <w:r w:rsidR="000734D5" w:rsidRPr="001F09B8">
        <w:rPr>
          <w:rFonts w:hAnsi="Times New Roman" w:ascii="Times New Roman"/>
          <w:sz w:val="24"/>
          <w:szCs w:val="24"/>
        </w:rPr>
        <w:t xml:space="preserve">11.857,70 </w:t>
      </w:r>
      <w:r w:rsidR="00832DFE" w:rsidRPr="001F09B8">
        <w:rPr>
          <w:rFonts w:hAnsi="Times New Roman" w:ascii="Times New Roman"/>
          <w:sz w:val="24"/>
          <w:szCs w:val="24"/>
        </w:rPr>
        <w:t xml:space="preserve">kuna, za nekretninu pod točkom I. 2. ovog rješenja iznos od </w:t>
      </w:r>
      <w:r w:rsidR="000734D5" w:rsidRPr="001F09B8">
        <w:rPr>
          <w:rFonts w:hAnsi="Times New Roman" w:ascii="Times New Roman"/>
          <w:sz w:val="24"/>
          <w:szCs w:val="24"/>
        </w:rPr>
        <w:t xml:space="preserve">13.642,50 </w:t>
      </w:r>
      <w:r w:rsidR="00832DFE" w:rsidRPr="001F09B8">
        <w:rPr>
          <w:rFonts w:hAnsi="Times New Roman" w:ascii="Times New Roman"/>
          <w:sz w:val="24"/>
          <w:szCs w:val="24"/>
        </w:rPr>
        <w:t xml:space="preserve">kuna, za nekretninu pod točkom I. 3. ovog rješenja iznos od </w:t>
      </w:r>
      <w:r w:rsidR="00DE23FC" w:rsidRPr="001F09B8">
        <w:rPr>
          <w:rFonts w:hAnsi="Times New Roman" w:ascii="Times New Roman"/>
          <w:sz w:val="24"/>
          <w:szCs w:val="24"/>
        </w:rPr>
        <w:t xml:space="preserve">11.342,87 </w:t>
      </w:r>
      <w:r w:rsidR="00832DFE" w:rsidRPr="001F09B8">
        <w:rPr>
          <w:rFonts w:hAnsi="Times New Roman" w:ascii="Times New Roman"/>
          <w:sz w:val="24"/>
          <w:szCs w:val="24"/>
        </w:rPr>
        <w:t>kuna, za nekretninu pod točkom I. 4. ovog rješenja iznos</w:t>
      </w:r>
      <w:r w:rsidR="00DE23FC" w:rsidRPr="001F09B8">
        <w:rPr>
          <w:rFonts w:hAnsi="Times New Roman" w:ascii="Times New Roman"/>
          <w:sz w:val="24"/>
          <w:szCs w:val="24"/>
        </w:rPr>
        <w:t xml:space="preserve"> od 14.085,42 </w:t>
      </w:r>
      <w:r w:rsidR="00832DFE" w:rsidRPr="001F09B8">
        <w:rPr>
          <w:rFonts w:hAnsi="Times New Roman" w:ascii="Times New Roman"/>
          <w:sz w:val="24"/>
          <w:szCs w:val="24"/>
        </w:rPr>
        <w:t>kuna</w:t>
      </w:r>
      <w:r w:rsidR="00DE23FC" w:rsidRPr="001F09B8">
        <w:rPr>
          <w:rFonts w:hAnsi="Times New Roman" w:ascii="Times New Roman"/>
          <w:sz w:val="24"/>
          <w:szCs w:val="24"/>
        </w:rPr>
        <w:t xml:space="preserve">, </w:t>
      </w:r>
      <w:r w:rsidR="00832DFE" w:rsidRPr="001F09B8">
        <w:rPr>
          <w:rFonts w:hAnsi="Times New Roman" w:ascii="Times New Roman"/>
          <w:sz w:val="24"/>
          <w:szCs w:val="24"/>
        </w:rPr>
        <w:t xml:space="preserve">za nekretninu pod točkom I. 5. ovog rješenja iznos </w:t>
      </w:r>
      <w:r w:rsidR="00B34715" w:rsidRPr="001F09B8">
        <w:rPr>
          <w:rFonts w:hAnsi="Times New Roman" w:ascii="Times New Roman"/>
          <w:sz w:val="24"/>
          <w:szCs w:val="24"/>
        </w:rPr>
        <w:t xml:space="preserve">od </w:t>
      </w:r>
      <w:r w:rsidR="00DE23FC" w:rsidRPr="001F09B8">
        <w:rPr>
          <w:rFonts w:hAnsi="Times New Roman" w:ascii="Times New Roman"/>
          <w:sz w:val="24"/>
          <w:szCs w:val="24"/>
        </w:rPr>
        <w:t xml:space="preserve">12.039,13 </w:t>
      </w:r>
      <w:r w:rsidR="00832DFE" w:rsidRPr="001F09B8">
        <w:rPr>
          <w:rFonts w:hAnsi="Times New Roman" w:ascii="Times New Roman"/>
          <w:sz w:val="24"/>
          <w:szCs w:val="24"/>
        </w:rPr>
        <w:t>kuna</w:t>
      </w:r>
      <w:r w:rsidR="00957E75" w:rsidRPr="001F09B8">
        <w:rPr>
          <w:rFonts w:hAnsi="Times New Roman" w:ascii="Times New Roman"/>
          <w:sz w:val="24"/>
          <w:szCs w:val="24"/>
        </w:rPr>
        <w:t>,</w:t>
      </w:r>
      <w:r w:rsidR="00986BBF" w:rsidRPr="001F09B8">
        <w:rPr>
          <w:rFonts w:hAnsi="Times New Roman" w:ascii="Times New Roman"/>
          <w:sz w:val="24"/>
          <w:szCs w:val="24"/>
        </w:rPr>
        <w:t xml:space="preserve"> za nekretninu pod točkom I. 6. ovog rješenja iznos od 16.760,97 kuna, za nekretninu pod točkom I. 7. ovog rješenja iznos od </w:t>
      </w:r>
      <w:r w:rsidR="005C49B1" w:rsidRPr="001F09B8">
        <w:rPr>
          <w:rFonts w:hAnsi="Times New Roman" w:ascii="Times New Roman"/>
          <w:sz w:val="24"/>
          <w:szCs w:val="24"/>
        </w:rPr>
        <w:t xml:space="preserve">8.507,15 </w:t>
      </w:r>
      <w:r w:rsidR="00986BBF" w:rsidRPr="001F09B8">
        <w:rPr>
          <w:rFonts w:hAnsi="Times New Roman" w:ascii="Times New Roman"/>
          <w:sz w:val="24"/>
          <w:szCs w:val="24"/>
        </w:rPr>
        <w:t>kuna,</w:t>
      </w:r>
      <w:r w:rsidR="005C49B1" w:rsidRPr="001F09B8">
        <w:rPr>
          <w:rFonts w:hAnsi="Times New Roman" w:ascii="Times New Roman"/>
          <w:sz w:val="24"/>
          <w:szCs w:val="24"/>
        </w:rPr>
        <w:t xml:space="preserve"> za nekretninu pod točkom I. 8. ovog rješenja iznos od 4.189,00 kuna, te za nekretninu pod točkom I. 9. ovog rješenja iznos od </w:t>
      </w:r>
      <w:r w:rsidR="006C0720" w:rsidRPr="001F09B8">
        <w:rPr>
          <w:rFonts w:hAnsi="Times New Roman" w:ascii="Times New Roman"/>
          <w:sz w:val="24"/>
          <w:szCs w:val="24"/>
        </w:rPr>
        <w:t xml:space="preserve">4.085,20 </w:t>
      </w:r>
      <w:r w:rsidR="005C49B1" w:rsidRPr="001F09B8">
        <w:rPr>
          <w:rFonts w:hAnsi="Times New Roman" w:ascii="Times New Roman"/>
          <w:sz w:val="24"/>
          <w:szCs w:val="24"/>
        </w:rPr>
        <w:t xml:space="preserve">kuna, </w:t>
      </w:r>
      <w:r w:rsidR="00986BBF" w:rsidRPr="001F09B8">
        <w:rPr>
          <w:rFonts w:hAnsi="Times New Roman" w:ascii="Times New Roman"/>
          <w:sz w:val="24"/>
          <w:szCs w:val="24"/>
        </w:rPr>
        <w:t xml:space="preserve"> </w:t>
      </w:r>
      <w:r w:rsidR="00957E75" w:rsidRPr="001F09B8">
        <w:rPr>
          <w:rFonts w:hAnsi="Times New Roman" w:ascii="Times New Roman"/>
          <w:sz w:val="24"/>
          <w:szCs w:val="24"/>
        </w:rPr>
        <w:t xml:space="preserve"> odnosno ukupan iznos od </w:t>
      </w:r>
      <w:r w:rsidR="00DE6FCC" w:rsidRPr="001F09B8">
        <w:rPr>
          <w:rFonts w:hAnsi="Times New Roman" w:ascii="Times New Roman"/>
          <w:sz w:val="24"/>
          <w:szCs w:val="24"/>
        </w:rPr>
        <w:t xml:space="preserve">97.229,94 </w:t>
      </w:r>
      <w:r w:rsidR="00957E75" w:rsidRPr="001F09B8">
        <w:rPr>
          <w:rFonts w:hAnsi="Times New Roman" w:ascii="Times New Roman"/>
          <w:sz w:val="24"/>
          <w:szCs w:val="24"/>
        </w:rPr>
        <w:t>kuna umanjen za izvršeni prijeboj</w:t>
      </w:r>
      <w:r w:rsidR="00D145E3" w:rsidRPr="001F09B8">
        <w:rPr>
          <w:rFonts w:hAnsi="Times New Roman" w:ascii="Times New Roman"/>
          <w:sz w:val="24"/>
          <w:szCs w:val="24"/>
        </w:rPr>
        <w:t xml:space="preserve"> na prijedlog kupca</w:t>
      </w:r>
      <w:r w:rsidR="00957E75" w:rsidRPr="001F09B8">
        <w:rPr>
          <w:rFonts w:hAnsi="Times New Roman" w:ascii="Times New Roman"/>
          <w:sz w:val="24"/>
          <w:szCs w:val="24"/>
        </w:rPr>
        <w:t xml:space="preserve"> s preostalom jamčevinom uplaćenom za nekretnine za koje je kupac odustao od dražbovanja u iznosu od </w:t>
      </w:r>
      <w:r w:rsidR="00DE6FCC" w:rsidRPr="001F09B8">
        <w:rPr>
          <w:rFonts w:hAnsi="Times New Roman" w:ascii="Times New Roman"/>
          <w:sz w:val="24"/>
          <w:szCs w:val="24"/>
        </w:rPr>
        <w:t xml:space="preserve">4.882,60 </w:t>
      </w:r>
      <w:r w:rsidR="00957E75" w:rsidRPr="001F09B8">
        <w:rPr>
          <w:rFonts w:hAnsi="Times New Roman" w:ascii="Times New Roman"/>
          <w:sz w:val="24"/>
          <w:szCs w:val="24"/>
        </w:rPr>
        <w:t xml:space="preserve">kuna, </w:t>
      </w:r>
      <w:r w:rsidR="00957E75" w:rsidRPr="001F09B8">
        <w:rPr>
          <w:rFonts w:hAnsi="Times New Roman" w:ascii="Times New Roman"/>
          <w:b/>
          <w:sz w:val="24"/>
          <w:szCs w:val="24"/>
        </w:rPr>
        <w:t xml:space="preserve">što ukupno iznosi </w:t>
      </w:r>
      <w:r w:rsidR="00DE6FCC" w:rsidRPr="001F09B8">
        <w:rPr>
          <w:rFonts w:hAnsi="Times New Roman" w:ascii="Times New Roman"/>
          <w:b/>
          <w:sz w:val="24"/>
          <w:szCs w:val="24"/>
        </w:rPr>
        <w:t xml:space="preserve">92.347,34 </w:t>
      </w:r>
      <w:r w:rsidR="00957E75" w:rsidRPr="001F09B8">
        <w:rPr>
          <w:rFonts w:hAnsi="Times New Roman" w:ascii="Times New Roman"/>
          <w:b/>
          <w:sz w:val="24"/>
          <w:szCs w:val="24"/>
        </w:rPr>
        <w:t>kuna</w:t>
      </w:r>
      <w:r w:rsidR="00251413" w:rsidRPr="001F09B8">
        <w:rPr>
          <w:rFonts w:hAnsi="Times New Roman" w:ascii="Times New Roman"/>
          <w:b/>
          <w:sz w:val="24"/>
          <w:szCs w:val="24"/>
        </w:rPr>
        <w:t>.</w:t>
      </w:r>
    </w:p>
    <w:p w:rsidRDefault="00251413" w:rsidP="001D5669" w:rsidR="00251413" w:rsidRPr="001F09B8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1F09B8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Ako kupac </w:t>
      </w:r>
      <w:r w:rsidR="0026782A" w:rsidRPr="001F09B8">
        <w:rPr>
          <w:rFonts w:hAnsi="Times New Roman" w:ascii="Times New Roman"/>
          <w:sz w:val="24"/>
          <w:szCs w:val="24"/>
        </w:rPr>
        <w:t>Marija Žaja iz Varaždina, Luje Pihlera 1, OIB: 28811156168</w:t>
      </w:r>
      <w:r w:rsidRPr="001F09B8">
        <w:rPr>
          <w:rFonts w:hAnsi="Times New Roman" w:ascii="Times New Roman"/>
          <w:sz w:val="24"/>
          <w:szCs w:val="24"/>
        </w:rPr>
        <w:t xml:space="preserve">, ne uplati razliku kupovnine u roku određenom ovim rješenjem, sud će posebnim rješenjem prodaju oglasiti nevažećom i odrediti novu prodaju, uz uvjete određene za prodaju koja je oglašena </w:t>
      </w:r>
      <w:r w:rsidRPr="001F09B8">
        <w:rPr>
          <w:rFonts w:hAnsi="Times New Roman" w:ascii="Times New Roman"/>
          <w:sz w:val="24"/>
          <w:szCs w:val="24"/>
        </w:rPr>
        <w:lastRenderedPageBreak/>
        <w:t>nevažećom. U tom slučaju iz položene jamčevine namirit će se troškovi nove prodaje i naknaditi razlika između kupovnine postignute na prijašnjoj i novoj prodaji.</w:t>
      </w:r>
    </w:p>
    <w:p w:rsidRDefault="00E23778" w:rsidP="00416CE7" w:rsidR="00E23778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1F09B8">
          <w:rPr>
            <w:rFonts w:hAnsi="Times New Roman" w:ascii="Times New Roman"/>
            <w:sz w:val="24"/>
            <w:szCs w:val="24"/>
          </w:rPr>
          <w:t>103. st</w:t>
        </w:r>
      </w:smartTag>
      <w:r w:rsidRPr="001F09B8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r w:rsidR="008F46B2" w:rsidRPr="001F09B8">
        <w:rPr>
          <w:rFonts w:hAnsi="Times New Roman" w:ascii="Times New Roman"/>
          <w:sz w:val="24"/>
          <w:szCs w:val="24"/>
        </w:rPr>
        <w:t>razliku kupovnine</w:t>
      </w:r>
      <w:r w:rsidRPr="001F09B8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1F09B8">
        <w:rPr>
          <w:rFonts w:hAnsi="Times New Roman" w:ascii="Times New Roman"/>
          <w:sz w:val="24"/>
          <w:szCs w:val="24"/>
        </w:rPr>
        <w:t>ekretnine predaju u posjed kupcu</w:t>
      </w:r>
      <w:r w:rsidRPr="001F09B8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 w:rsidRPr="001F09B8">
      <w:pPr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U Varaždinu, </w:t>
      </w:r>
      <w:r w:rsidR="001F09B8">
        <w:rPr>
          <w:rFonts w:hAnsi="Times New Roman" w:ascii="Times New Roman"/>
          <w:sz w:val="24"/>
          <w:szCs w:val="24"/>
        </w:rPr>
        <w:t>9</w:t>
      </w:r>
      <w:r w:rsidR="00732004" w:rsidRPr="001F09B8">
        <w:rPr>
          <w:rFonts w:hAnsi="Times New Roman" w:ascii="Times New Roman"/>
          <w:sz w:val="24"/>
          <w:szCs w:val="24"/>
        </w:rPr>
        <w:t xml:space="preserve">. </w:t>
      </w:r>
      <w:r w:rsidRPr="001F09B8">
        <w:rPr>
          <w:rFonts w:hAnsi="Times New Roman" w:ascii="Times New Roman"/>
          <w:sz w:val="24"/>
          <w:szCs w:val="24"/>
        </w:rPr>
        <w:t>ožujka 2017</w:t>
      </w:r>
      <w:r w:rsidR="00732004" w:rsidRPr="001F09B8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F09B8" w:rsidP="00416CE7" w:rsidR="001F09B8" w:rsidRPr="001F09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1F09B8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SUDAC</w:t>
      </w:r>
    </w:p>
    <w:p w:rsidRDefault="0026557E" w:rsidP="00B10CCC" w:rsidR="006C2E66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 xml:space="preserve">  Melita </w:t>
      </w:r>
      <w:r w:rsidR="00B903B7" w:rsidRPr="001F09B8">
        <w:rPr>
          <w:rFonts w:hAnsi="Times New Roman" w:ascii="Times New Roman"/>
          <w:sz w:val="24"/>
          <w:szCs w:val="24"/>
        </w:rPr>
        <w:t>Poljanec-Bubaš</w:t>
      </w:r>
      <w:r w:rsidR="006C2E66" w:rsidRPr="001F09B8">
        <w:rPr>
          <w:rFonts w:hAnsi="Times New Roman" w:ascii="Times New Roman"/>
          <w:sz w:val="24"/>
          <w:szCs w:val="24"/>
        </w:rPr>
        <w:t>, v.r.</w:t>
      </w:r>
    </w:p>
    <w:p w:rsidRDefault="006C2E66" w:rsidP="0014555F" w:rsidR="006C2E66" w:rsidRPr="001F09B8">
      <w:pPr>
        <w:rPr>
          <w:rFonts w:hAnsi="Times New Roman" w:ascii="Times New Roman"/>
          <w:sz w:val="24"/>
          <w:szCs w:val="24"/>
        </w:rPr>
      </w:pPr>
    </w:p>
    <w:p w:rsidRDefault="006C2E66" w:rsidP="0014555F" w:rsidR="006C2E66" w:rsidRPr="001F09B8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1F09B8">
      <w:pPr>
        <w:rPr>
          <w:rFonts w:hAnsi="Times New Roman" w:ascii="Times New Roman"/>
          <w:sz w:val="24"/>
          <w:szCs w:val="24"/>
        </w:rPr>
      </w:pPr>
    </w:p>
    <w:p w:rsidRDefault="004710F9" w:rsidP="0014555F" w:rsidR="004710F9" w:rsidRPr="001F09B8">
      <w:pPr>
        <w:rPr>
          <w:rFonts w:hAnsi="Times New Roman" w:ascii="Times New Roman"/>
          <w:sz w:val="24"/>
          <w:szCs w:val="24"/>
        </w:rPr>
      </w:pPr>
    </w:p>
    <w:p w:rsidRDefault="004710F9" w:rsidP="0014555F" w:rsidR="004710F9" w:rsidRPr="001F09B8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1F09B8">
      <w:pPr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1F09B8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1F09B8">
      <w:pPr>
        <w:jc w:val="both"/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1F09B8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1F09B8">
        <w:rPr>
          <w:rFonts w:hAnsi="Times New Roman" w:ascii="Times New Roman"/>
          <w:sz w:val="24"/>
          <w:szCs w:val="24"/>
        </w:rPr>
        <w:t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</w:t>
      </w:r>
      <w:r w:rsidR="00513329" w:rsidRPr="001F09B8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1F09B8">
        <w:rPr>
          <w:rFonts w:hAnsi="Times New Roman" w:ascii="Times New Roman"/>
          <w:sz w:val="24"/>
          <w:szCs w:val="24"/>
        </w:rPr>
        <w:t>.</w:t>
      </w:r>
      <w:r w:rsidR="00062E25" w:rsidRPr="001F09B8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1F09B8">
      <w:pPr>
        <w:rPr>
          <w:rFonts w:hAnsi="Times New Roman" w:ascii="Times New Roman"/>
          <w:sz w:val="24"/>
          <w:szCs w:val="24"/>
        </w:rPr>
      </w:pPr>
    </w:p>
    <w:p w:rsidRDefault="00A84758" w:rsidP="0014555F" w:rsidR="00A84758" w:rsidRPr="001F09B8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1F09B8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1F09B8">
      <w:pPr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1F09B8">
      <w:pPr>
        <w:rPr>
          <w:rFonts w:hAnsi="Times New Roman" w:ascii="Times New Roman"/>
          <w:sz w:val="24"/>
          <w:szCs w:val="24"/>
        </w:rPr>
      </w:pPr>
    </w:p>
    <w:p w:rsidRDefault="00062E25" w:rsidP="00062E25" w:rsidR="00062E25" w:rsidRPr="001F09B8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1F09B8">
        <w:rPr>
          <w:rFonts w:hAnsi="Times New Roman" w:ascii="Times New Roman"/>
          <w:sz w:val="24"/>
          <w:szCs w:val="24"/>
        </w:rPr>
        <w:t>e-</w:t>
      </w:r>
      <w:r w:rsidR="006D798B" w:rsidRPr="001F09B8">
        <w:rPr>
          <w:rFonts w:hAnsi="Times New Roman" w:ascii="Times New Roman"/>
          <w:sz w:val="24"/>
          <w:szCs w:val="24"/>
        </w:rPr>
        <w:t xml:space="preserve">oglasna </w:t>
      </w:r>
      <w:r w:rsidRPr="001F09B8">
        <w:rPr>
          <w:rFonts w:hAnsi="Times New Roman" w:ascii="Times New Roman"/>
          <w:sz w:val="24"/>
          <w:szCs w:val="24"/>
        </w:rPr>
        <w:t>ploča</w:t>
      </w:r>
      <w:r w:rsidR="006D798B" w:rsidRPr="001F09B8">
        <w:rPr>
          <w:rFonts w:hAnsi="Times New Roman" w:ascii="Times New Roman"/>
          <w:sz w:val="24"/>
          <w:szCs w:val="24"/>
        </w:rPr>
        <w:t xml:space="preserve"> suda</w:t>
      </w:r>
      <w:r w:rsidRPr="001F09B8">
        <w:rPr>
          <w:rFonts w:hAnsi="Times New Roman" w:ascii="Times New Roman"/>
          <w:sz w:val="24"/>
          <w:szCs w:val="24"/>
        </w:rPr>
        <w:t xml:space="preserve">, </w:t>
      </w:r>
    </w:p>
    <w:p w:rsidRDefault="001F09B8" w:rsidP="001F09B8" w:rsidR="001F09B8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odmah radi zabilježbe dosude,</w:t>
      </w:r>
    </w:p>
    <w:p w:rsidRDefault="001F09B8" w:rsidP="001F09B8" w:rsidR="001F09B8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po pravomoćnosti.</w:t>
      </w:r>
    </w:p>
    <w:p w:rsidRDefault="001F09B8" w:rsidP="001F09B8" w:rsidR="001F09B8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Stečajni upravitelj Stanko Makar, iz Ludbrega, Petra Zrinskog 3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F09B8" w:rsidP="001F09B8" w:rsidR="00FA496A" w:rsidRPr="001F09B8">
      <w:pPr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Kupcu </w:t>
      </w:r>
      <w:r w:rsidRPr="001F09B8">
        <w:rPr>
          <w:rFonts w:hAnsi="Times New Roman" w:ascii="Times New Roman"/>
          <w:sz w:val="24"/>
          <w:szCs w:val="24"/>
        </w:rPr>
        <w:t>Marij</w:t>
      </w:r>
      <w:r>
        <w:rPr>
          <w:rFonts w:hAnsi="Times New Roman" w:ascii="Times New Roman"/>
          <w:sz w:val="24"/>
          <w:szCs w:val="24"/>
        </w:rPr>
        <w:t>i</w:t>
      </w:r>
      <w:r w:rsidRPr="001F09B8">
        <w:rPr>
          <w:rFonts w:hAnsi="Times New Roman" w:ascii="Times New Roman"/>
          <w:sz w:val="24"/>
          <w:szCs w:val="24"/>
        </w:rPr>
        <w:t xml:space="preserve"> Žaja iz Varaždina, Luje Pihlera 1</w:t>
      </w:r>
    </w:p>
    <w:sectPr w:rsidSect="00A352F2" w:rsidR="00FA496A" w:rsidRPr="001F09B8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F06" w:rsidP="00685D85" w:rsidR="00D67F06">
      <w:r>
        <w:separator/>
      </w:r>
    </w:p>
  </w:endnote>
  <w:endnote w:id="0" w:type="continuationSeparator">
    <w:p w:rsidRDefault="00D67F06" w:rsidP="00685D85" w:rsidR="00D6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F06" w:rsidP="00685D85" w:rsidR="00D67F06">
      <w:r>
        <w:separator/>
      </w:r>
    </w:p>
  </w:footnote>
  <w:footnote w:id="0" w:type="continuationSeparator">
    <w:p w:rsidRDefault="00D67F06" w:rsidP="00685D85" w:rsidR="00D67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AB1E28">
      <w:rPr>
        <w:rFonts w:hAnsi="Times New Roman" w:ascii="Times New Roman"/>
        <w:noProof/>
      </w:rPr>
      <w:t>4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1F09B8">
      <w:rPr>
        <w:rFonts w:hAnsi="Times New Roman" w:ascii="Times New Roman"/>
      </w:rPr>
      <w:t>Poslovni broj: 2 St-179/14</w:t>
    </w:r>
    <w:r w:rsidR="001F09B8" w:rsidRPr="00DA776A">
      <w:rPr>
        <w:rFonts w:hAnsi="Times New Roman" w:ascii="Times New Roman"/>
      </w:rPr>
      <w:t>-</w:t>
    </w:r>
    <w:r w:rsidR="001F09B8">
      <w:rPr>
        <w:rFonts w:hAnsi="Times New Roman" w:ascii="Times New Roman"/>
      </w:rPr>
      <w:t>62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1F09B8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St-179/14</w:t>
    </w:r>
    <w:r w:rsidRPr="00DA776A">
      <w:rPr>
        <w:rFonts w:hAnsi="Times New Roman" w:ascii="Times New Roman"/>
      </w:rPr>
      <w:t>-</w:t>
    </w:r>
    <w:r w:rsidR="001F09B8">
      <w:rPr>
        <w:rFonts w:hAnsi="Times New Roman" w:ascii="Times New Roman"/>
      </w:rPr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7036B"/>
    <w:rsid w:val="0007168B"/>
    <w:rsid w:val="00071B94"/>
    <w:rsid w:val="000734D5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0BDE"/>
    <w:rsid w:val="000B1B4A"/>
    <w:rsid w:val="000B3A95"/>
    <w:rsid w:val="000B4AE1"/>
    <w:rsid w:val="000C1AB2"/>
    <w:rsid w:val="000D0568"/>
    <w:rsid w:val="000D2883"/>
    <w:rsid w:val="000D328B"/>
    <w:rsid w:val="000D385D"/>
    <w:rsid w:val="000D656B"/>
    <w:rsid w:val="000D7313"/>
    <w:rsid w:val="000D74A1"/>
    <w:rsid w:val="000E39D0"/>
    <w:rsid w:val="000E7DBD"/>
    <w:rsid w:val="000F036F"/>
    <w:rsid w:val="000F0F46"/>
    <w:rsid w:val="0010196F"/>
    <w:rsid w:val="001027A5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26656"/>
    <w:rsid w:val="0013152C"/>
    <w:rsid w:val="001370D7"/>
    <w:rsid w:val="00141264"/>
    <w:rsid w:val="00143A9E"/>
    <w:rsid w:val="0014555F"/>
    <w:rsid w:val="0015254A"/>
    <w:rsid w:val="00153DDD"/>
    <w:rsid w:val="00161307"/>
    <w:rsid w:val="001623D5"/>
    <w:rsid w:val="001630BC"/>
    <w:rsid w:val="00164293"/>
    <w:rsid w:val="00164C38"/>
    <w:rsid w:val="00172B3E"/>
    <w:rsid w:val="0018353D"/>
    <w:rsid w:val="00184D58"/>
    <w:rsid w:val="00191885"/>
    <w:rsid w:val="00193238"/>
    <w:rsid w:val="001960DA"/>
    <w:rsid w:val="00196218"/>
    <w:rsid w:val="00197825"/>
    <w:rsid w:val="001A19FF"/>
    <w:rsid w:val="001A2DBF"/>
    <w:rsid w:val="001A61C6"/>
    <w:rsid w:val="001A67B3"/>
    <w:rsid w:val="001A6EC6"/>
    <w:rsid w:val="001B06D5"/>
    <w:rsid w:val="001B36B7"/>
    <w:rsid w:val="001B6641"/>
    <w:rsid w:val="001C2A9F"/>
    <w:rsid w:val="001C5943"/>
    <w:rsid w:val="001D155B"/>
    <w:rsid w:val="001D1CA7"/>
    <w:rsid w:val="001D5669"/>
    <w:rsid w:val="001F09B8"/>
    <w:rsid w:val="00200586"/>
    <w:rsid w:val="00203E64"/>
    <w:rsid w:val="00215B8E"/>
    <w:rsid w:val="00217572"/>
    <w:rsid w:val="00217EA4"/>
    <w:rsid w:val="002241D8"/>
    <w:rsid w:val="00231886"/>
    <w:rsid w:val="0023300C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6782A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5F33"/>
    <w:rsid w:val="002C0635"/>
    <w:rsid w:val="002C54EB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6DDD"/>
    <w:rsid w:val="002F7648"/>
    <w:rsid w:val="00300E83"/>
    <w:rsid w:val="00301CF4"/>
    <w:rsid w:val="00306B33"/>
    <w:rsid w:val="00307D09"/>
    <w:rsid w:val="00307D51"/>
    <w:rsid w:val="00310033"/>
    <w:rsid w:val="00310869"/>
    <w:rsid w:val="00324A81"/>
    <w:rsid w:val="00331892"/>
    <w:rsid w:val="0033486E"/>
    <w:rsid w:val="00350E0F"/>
    <w:rsid w:val="003518B9"/>
    <w:rsid w:val="00351F89"/>
    <w:rsid w:val="0036438C"/>
    <w:rsid w:val="0036609E"/>
    <w:rsid w:val="00372ACA"/>
    <w:rsid w:val="003924D6"/>
    <w:rsid w:val="00393BD4"/>
    <w:rsid w:val="00395718"/>
    <w:rsid w:val="003A0DDA"/>
    <w:rsid w:val="003A2B51"/>
    <w:rsid w:val="003A4C74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F2019"/>
    <w:rsid w:val="003F682D"/>
    <w:rsid w:val="003F6A30"/>
    <w:rsid w:val="00400BAF"/>
    <w:rsid w:val="00401842"/>
    <w:rsid w:val="00403F64"/>
    <w:rsid w:val="00405813"/>
    <w:rsid w:val="00407154"/>
    <w:rsid w:val="00410CA4"/>
    <w:rsid w:val="004110A8"/>
    <w:rsid w:val="00416CE7"/>
    <w:rsid w:val="00421569"/>
    <w:rsid w:val="004236E6"/>
    <w:rsid w:val="00426E38"/>
    <w:rsid w:val="00431024"/>
    <w:rsid w:val="004326A9"/>
    <w:rsid w:val="00432C13"/>
    <w:rsid w:val="004330D5"/>
    <w:rsid w:val="004348F8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10F9"/>
    <w:rsid w:val="0047365D"/>
    <w:rsid w:val="004774A0"/>
    <w:rsid w:val="00480772"/>
    <w:rsid w:val="004807E3"/>
    <w:rsid w:val="004837B5"/>
    <w:rsid w:val="00485AD7"/>
    <w:rsid w:val="00485CA7"/>
    <w:rsid w:val="00487E53"/>
    <w:rsid w:val="004954CD"/>
    <w:rsid w:val="00496A59"/>
    <w:rsid w:val="004A0201"/>
    <w:rsid w:val="004A34BB"/>
    <w:rsid w:val="004C5221"/>
    <w:rsid w:val="004D1295"/>
    <w:rsid w:val="004E398B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53E7"/>
    <w:rsid w:val="005604C9"/>
    <w:rsid w:val="00560591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53E8"/>
    <w:rsid w:val="00597486"/>
    <w:rsid w:val="005A1A97"/>
    <w:rsid w:val="005A56B1"/>
    <w:rsid w:val="005A7F5C"/>
    <w:rsid w:val="005B4395"/>
    <w:rsid w:val="005B4AF2"/>
    <w:rsid w:val="005C02E0"/>
    <w:rsid w:val="005C09F1"/>
    <w:rsid w:val="005C366A"/>
    <w:rsid w:val="005C49B1"/>
    <w:rsid w:val="005C77AA"/>
    <w:rsid w:val="005D4E53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24CD"/>
    <w:rsid w:val="00634FF9"/>
    <w:rsid w:val="0063501C"/>
    <w:rsid w:val="00641E22"/>
    <w:rsid w:val="00643A90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0720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1E48"/>
    <w:rsid w:val="006E2B70"/>
    <w:rsid w:val="006E2F65"/>
    <w:rsid w:val="006F0AD7"/>
    <w:rsid w:val="006F1C11"/>
    <w:rsid w:val="006F37BB"/>
    <w:rsid w:val="00701E94"/>
    <w:rsid w:val="007029DA"/>
    <w:rsid w:val="007055DC"/>
    <w:rsid w:val="00706761"/>
    <w:rsid w:val="00711B76"/>
    <w:rsid w:val="00712F79"/>
    <w:rsid w:val="00713C8C"/>
    <w:rsid w:val="00726358"/>
    <w:rsid w:val="00732004"/>
    <w:rsid w:val="00735E48"/>
    <w:rsid w:val="00736CEE"/>
    <w:rsid w:val="00740496"/>
    <w:rsid w:val="00744FBD"/>
    <w:rsid w:val="00745259"/>
    <w:rsid w:val="00747F88"/>
    <w:rsid w:val="0075510F"/>
    <w:rsid w:val="00755624"/>
    <w:rsid w:val="00757AC0"/>
    <w:rsid w:val="00764E33"/>
    <w:rsid w:val="007657AB"/>
    <w:rsid w:val="00767E0E"/>
    <w:rsid w:val="00772779"/>
    <w:rsid w:val="00775E88"/>
    <w:rsid w:val="0078341D"/>
    <w:rsid w:val="007862B1"/>
    <w:rsid w:val="0078781C"/>
    <w:rsid w:val="00793041"/>
    <w:rsid w:val="00794AB0"/>
    <w:rsid w:val="00795F02"/>
    <w:rsid w:val="007B0FEA"/>
    <w:rsid w:val="007C0DB2"/>
    <w:rsid w:val="007C4B98"/>
    <w:rsid w:val="007D1F4E"/>
    <w:rsid w:val="007D6591"/>
    <w:rsid w:val="007E67CE"/>
    <w:rsid w:val="007F3255"/>
    <w:rsid w:val="007F41D9"/>
    <w:rsid w:val="007F60F7"/>
    <w:rsid w:val="008010E3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66317"/>
    <w:rsid w:val="00882FC3"/>
    <w:rsid w:val="00886332"/>
    <w:rsid w:val="00894E8E"/>
    <w:rsid w:val="00895F3C"/>
    <w:rsid w:val="008A1755"/>
    <w:rsid w:val="008A3C4E"/>
    <w:rsid w:val="008A7054"/>
    <w:rsid w:val="008B1A65"/>
    <w:rsid w:val="008C7F13"/>
    <w:rsid w:val="008D2022"/>
    <w:rsid w:val="008D356C"/>
    <w:rsid w:val="008D7B60"/>
    <w:rsid w:val="008D7FC1"/>
    <w:rsid w:val="008F46B2"/>
    <w:rsid w:val="008F4C69"/>
    <w:rsid w:val="00903C9D"/>
    <w:rsid w:val="00912A03"/>
    <w:rsid w:val="00916667"/>
    <w:rsid w:val="0092550F"/>
    <w:rsid w:val="00927B82"/>
    <w:rsid w:val="00932E93"/>
    <w:rsid w:val="00935807"/>
    <w:rsid w:val="00936CA2"/>
    <w:rsid w:val="0093756F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0765"/>
    <w:rsid w:val="0097117A"/>
    <w:rsid w:val="00972ABB"/>
    <w:rsid w:val="00976AAD"/>
    <w:rsid w:val="00977712"/>
    <w:rsid w:val="00981CEA"/>
    <w:rsid w:val="00982C9A"/>
    <w:rsid w:val="00983FC6"/>
    <w:rsid w:val="00984065"/>
    <w:rsid w:val="00986BBF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3610"/>
    <w:rsid w:val="009E5EEA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44B83"/>
    <w:rsid w:val="00A5129C"/>
    <w:rsid w:val="00A53555"/>
    <w:rsid w:val="00A53C7B"/>
    <w:rsid w:val="00A544CD"/>
    <w:rsid w:val="00A62CEA"/>
    <w:rsid w:val="00A70BE8"/>
    <w:rsid w:val="00A724AA"/>
    <w:rsid w:val="00A72705"/>
    <w:rsid w:val="00A72772"/>
    <w:rsid w:val="00A7321F"/>
    <w:rsid w:val="00A734CB"/>
    <w:rsid w:val="00A753BF"/>
    <w:rsid w:val="00A814EF"/>
    <w:rsid w:val="00A81F3F"/>
    <w:rsid w:val="00A84758"/>
    <w:rsid w:val="00A907CF"/>
    <w:rsid w:val="00A9549E"/>
    <w:rsid w:val="00A966C7"/>
    <w:rsid w:val="00AA1782"/>
    <w:rsid w:val="00AA1B95"/>
    <w:rsid w:val="00AA5C9F"/>
    <w:rsid w:val="00AA67C1"/>
    <w:rsid w:val="00AB1E28"/>
    <w:rsid w:val="00AB4DC2"/>
    <w:rsid w:val="00AC7B81"/>
    <w:rsid w:val="00AD517E"/>
    <w:rsid w:val="00AE6CF1"/>
    <w:rsid w:val="00AF139C"/>
    <w:rsid w:val="00AF435D"/>
    <w:rsid w:val="00AF7261"/>
    <w:rsid w:val="00B01133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50EE2"/>
    <w:rsid w:val="00B66E91"/>
    <w:rsid w:val="00B672ED"/>
    <w:rsid w:val="00B7175D"/>
    <w:rsid w:val="00B71F50"/>
    <w:rsid w:val="00B83FFB"/>
    <w:rsid w:val="00B8466B"/>
    <w:rsid w:val="00B86C1E"/>
    <w:rsid w:val="00B903B7"/>
    <w:rsid w:val="00B961C9"/>
    <w:rsid w:val="00BA08AF"/>
    <w:rsid w:val="00BA350E"/>
    <w:rsid w:val="00BA7B55"/>
    <w:rsid w:val="00BB118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704B"/>
    <w:rsid w:val="00BF2489"/>
    <w:rsid w:val="00BF3846"/>
    <w:rsid w:val="00BF779D"/>
    <w:rsid w:val="00C04478"/>
    <w:rsid w:val="00C06593"/>
    <w:rsid w:val="00C07B9E"/>
    <w:rsid w:val="00C1009F"/>
    <w:rsid w:val="00C1163F"/>
    <w:rsid w:val="00C158C2"/>
    <w:rsid w:val="00C170A2"/>
    <w:rsid w:val="00C220D3"/>
    <w:rsid w:val="00C35BB9"/>
    <w:rsid w:val="00C360C2"/>
    <w:rsid w:val="00C37E27"/>
    <w:rsid w:val="00C422F7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91172"/>
    <w:rsid w:val="00CA42F3"/>
    <w:rsid w:val="00CA6631"/>
    <w:rsid w:val="00CB1B4C"/>
    <w:rsid w:val="00CC059A"/>
    <w:rsid w:val="00CC7D46"/>
    <w:rsid w:val="00CD3F1B"/>
    <w:rsid w:val="00CD59FD"/>
    <w:rsid w:val="00CE36C0"/>
    <w:rsid w:val="00CE5CB3"/>
    <w:rsid w:val="00CF6F34"/>
    <w:rsid w:val="00D00229"/>
    <w:rsid w:val="00D00D8C"/>
    <w:rsid w:val="00D01471"/>
    <w:rsid w:val="00D02446"/>
    <w:rsid w:val="00D04270"/>
    <w:rsid w:val="00D0451C"/>
    <w:rsid w:val="00D145E3"/>
    <w:rsid w:val="00D16883"/>
    <w:rsid w:val="00D2258B"/>
    <w:rsid w:val="00D325CE"/>
    <w:rsid w:val="00D345DA"/>
    <w:rsid w:val="00D35510"/>
    <w:rsid w:val="00D3742D"/>
    <w:rsid w:val="00D425D7"/>
    <w:rsid w:val="00D45AB3"/>
    <w:rsid w:val="00D46EB0"/>
    <w:rsid w:val="00D50C44"/>
    <w:rsid w:val="00D517E1"/>
    <w:rsid w:val="00D51A64"/>
    <w:rsid w:val="00D5411F"/>
    <w:rsid w:val="00D600C7"/>
    <w:rsid w:val="00D64D40"/>
    <w:rsid w:val="00D67F06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6A78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E23FC"/>
    <w:rsid w:val="00DE6FCC"/>
    <w:rsid w:val="00DF4D2B"/>
    <w:rsid w:val="00E0007B"/>
    <w:rsid w:val="00E00FE4"/>
    <w:rsid w:val="00E01176"/>
    <w:rsid w:val="00E05230"/>
    <w:rsid w:val="00E1145C"/>
    <w:rsid w:val="00E14A18"/>
    <w:rsid w:val="00E17322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C39"/>
    <w:rsid w:val="00E62BFE"/>
    <w:rsid w:val="00E651AC"/>
    <w:rsid w:val="00E71CE7"/>
    <w:rsid w:val="00E745CA"/>
    <w:rsid w:val="00E81886"/>
    <w:rsid w:val="00E82E87"/>
    <w:rsid w:val="00E9163C"/>
    <w:rsid w:val="00E91ABA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6352"/>
    <w:rsid w:val="00EE64CD"/>
    <w:rsid w:val="00EF00E8"/>
    <w:rsid w:val="00EF5191"/>
    <w:rsid w:val="00F0444E"/>
    <w:rsid w:val="00F04E70"/>
    <w:rsid w:val="00F10373"/>
    <w:rsid w:val="00F1057C"/>
    <w:rsid w:val="00F117A5"/>
    <w:rsid w:val="00F147C8"/>
    <w:rsid w:val="00F177FE"/>
    <w:rsid w:val="00F17A7E"/>
    <w:rsid w:val="00F276FB"/>
    <w:rsid w:val="00F33E4D"/>
    <w:rsid w:val="00F43BE1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2A39"/>
    <w:rsid w:val="00FC539A"/>
    <w:rsid w:val="00FC6688"/>
    <w:rsid w:val="00FC7F18"/>
    <w:rsid w:val="00FD299E"/>
    <w:rsid w:val="00FE2EFC"/>
    <w:rsid w:val="00FE34A5"/>
    <w:rsid w:val="00FE5C08"/>
    <w:rsid w:val="00FE6C48"/>
    <w:rsid w:val="00FF2096"/>
    <w:rsid w:val="00FF2F4D"/>
    <w:rsid w:val="00FF61C7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E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E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82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35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4</properties:Pages>
  <properties:Words>1681</properties:Words>
  <properties:Characters>8601</properties:Characters>
  <properties:Lines>188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2017-03-09T09:26:00Z</dcterms:created>
  <dc:creator>SV</dc:creator>
  <cp:lastModifiedBy>Marko Makaj</cp:lastModifiedBy>
  <cp:lastPrinted>2017-03-03T09:01:00Z</cp:lastPrinted>
  <dcterms:modified xmlns:xsi="http://www.w3.org/2001/XMLSchema-instance" xsi:type="dcterms:W3CDTF">2017-03-09T09:34:00Z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