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1d4e" w14:paraId="9c21d4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16393E" w:rsidRPr="0016393E">
        <w:t>PETROVIĆ SAVA j.d.o.o.</w:t>
      </w:r>
      <w:r w:rsidR="009745DD">
        <w:t xml:space="preserve">, </w:t>
      </w:r>
      <w:proofErr w:type="spellStart"/>
      <w:r w:rsidR="0016393E" w:rsidRPr="0016393E">
        <w:t>Cugovec</w:t>
      </w:r>
      <w:proofErr w:type="spellEnd"/>
      <w:r w:rsidR="009745DD">
        <w:t xml:space="preserve">, </w:t>
      </w:r>
      <w:proofErr w:type="spellStart"/>
      <w:r w:rsidR="0016393E" w:rsidRPr="0016393E">
        <w:t>Cugovec</w:t>
      </w:r>
      <w:proofErr w:type="spellEnd"/>
      <w:r w:rsidR="0016393E" w:rsidRPr="0016393E">
        <w:t xml:space="preserve"> 129</w:t>
      </w:r>
      <w:r w:rsidR="009745DD">
        <w:t xml:space="preserve">, MBS: </w:t>
      </w:r>
      <w:r w:rsidR="0016393E" w:rsidRPr="0016393E">
        <w:t>080994907</w:t>
      </w:r>
      <w:r w:rsidR="009745DD">
        <w:t xml:space="preserve">, OIB: </w:t>
      </w:r>
      <w:r w:rsidR="0016393E" w:rsidRPr="0016393E">
        <w:t>95143767308</w:t>
      </w:r>
      <w:r w:rsidRPr="00B37760">
        <w:rPr>
          <w:color w:val="000000"/>
        </w:rPr>
        <w:t xml:space="preserve">, dana </w:t>
      </w:r>
      <w:r w:rsidR="0016393E">
        <w:rPr>
          <w:color w:val="000000"/>
        </w:rPr>
        <w:t>15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97E72" w:rsidRPr="0016393E">
        <w:t>PETROVIĆ SAVA j.d.o.o.</w:t>
      </w:r>
      <w:r w:rsidR="00097E72">
        <w:t xml:space="preserve">, </w:t>
      </w:r>
      <w:proofErr w:type="spellStart"/>
      <w:r w:rsidR="00097E72" w:rsidRPr="0016393E">
        <w:t>Cugovec</w:t>
      </w:r>
      <w:proofErr w:type="spellEnd"/>
      <w:r w:rsidR="00097E72">
        <w:t xml:space="preserve">, </w:t>
      </w:r>
      <w:proofErr w:type="spellStart"/>
      <w:r w:rsidR="00097E72" w:rsidRPr="0016393E">
        <w:t>Cugovec</w:t>
      </w:r>
      <w:proofErr w:type="spellEnd"/>
      <w:r w:rsidR="00097E72" w:rsidRPr="0016393E">
        <w:t xml:space="preserve"> 129</w:t>
      </w:r>
      <w:r w:rsidR="00097E72">
        <w:t xml:space="preserve">, MBS: </w:t>
      </w:r>
      <w:r w:rsidR="00097E72" w:rsidRPr="0016393E">
        <w:t>080994907</w:t>
      </w:r>
      <w:r w:rsidR="00097E72">
        <w:t xml:space="preserve">, OIB: </w:t>
      </w:r>
      <w:r w:rsidR="00097E72" w:rsidRPr="0016393E">
        <w:t>95143767308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7079E" w:rsidP="0027079E" w:rsidR="0027079E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Davor Lamza sa sjedištem, poslovnom adresom i adresom prebivališta u Osijek, Zagrebačka 7, OIB: 55486063770,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A87C92" w:rsidRPr="0016393E">
        <w:t>PETROVIĆ SAVA j.d.o.o.</w:t>
      </w:r>
      <w:r w:rsidR="00A87C92">
        <w:t xml:space="preserve">, </w:t>
      </w:r>
      <w:proofErr w:type="spellStart"/>
      <w:r w:rsidR="00A87C92" w:rsidRPr="0016393E">
        <w:t>Cugovec</w:t>
      </w:r>
      <w:proofErr w:type="spellEnd"/>
      <w:r w:rsidR="00A87C92">
        <w:t xml:space="preserve">, </w:t>
      </w:r>
      <w:proofErr w:type="spellStart"/>
      <w:r w:rsidR="00A87C92" w:rsidRPr="0016393E">
        <w:t>Cugovec</w:t>
      </w:r>
      <w:proofErr w:type="spellEnd"/>
      <w:r w:rsidR="00A87C92" w:rsidRPr="0016393E">
        <w:t xml:space="preserve"> 129</w:t>
      </w:r>
      <w:r w:rsidR="00A87C92">
        <w:t xml:space="preserve">, MBS: </w:t>
      </w:r>
      <w:r w:rsidR="00A87C92" w:rsidRPr="0016393E">
        <w:t>080994907</w:t>
      </w:r>
      <w:r w:rsidR="00A87C92">
        <w:t xml:space="preserve">, OIB: </w:t>
      </w:r>
      <w:r w:rsidR="00A87C92" w:rsidRPr="0016393E">
        <w:t>95143767308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64721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3769C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45B22">
        <w:rPr>
          <w:b/>
          <w:color w:val="000000"/>
        </w:rPr>
        <w:t>9</w:t>
      </w:r>
      <w:r>
        <w:rPr>
          <w:b/>
          <w:color w:val="000000"/>
        </w:rPr>
        <w:t>,30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E6319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>Financijska agencija Regionalni centar Zagreb, Podružnica Zagreb, Trg svibanjskih žrtava 1995. 1, Zagreb, OIB: 85821130368, podnijela je dana 2</w:t>
      </w:r>
      <w:r w:rsidR="00050F44">
        <w:t>0</w:t>
      </w:r>
      <w:r>
        <w:t xml:space="preserve">. travnja 2017. godine Trgovačkom sudu u Zagrebu zahtjev za provedbu stečajnog postupka nad dužnikom </w:t>
      </w:r>
      <w:r w:rsidR="00BC6FD4" w:rsidRPr="0016393E">
        <w:t>PETROVIĆ SAVA j.d.o.o.</w:t>
      </w:r>
      <w:r w:rsidR="00BC6FD4">
        <w:t xml:space="preserve">, </w:t>
      </w:r>
      <w:proofErr w:type="spellStart"/>
      <w:r w:rsidR="00BC6FD4" w:rsidRPr="0016393E">
        <w:t>Cugovec</w:t>
      </w:r>
      <w:proofErr w:type="spellEnd"/>
      <w:r w:rsidR="00BC6FD4">
        <w:t xml:space="preserve">, </w:t>
      </w:r>
      <w:proofErr w:type="spellStart"/>
      <w:r w:rsidR="00BC6FD4" w:rsidRPr="0016393E">
        <w:t>Cugovec</w:t>
      </w:r>
      <w:proofErr w:type="spellEnd"/>
      <w:r w:rsidR="00BC6FD4" w:rsidRPr="0016393E">
        <w:t xml:space="preserve"> 129</w:t>
      </w:r>
      <w:r w:rsidR="00BC6FD4">
        <w:t xml:space="preserve">, MBS: </w:t>
      </w:r>
      <w:r w:rsidR="00BC6FD4" w:rsidRPr="0016393E">
        <w:t>080994907</w:t>
      </w:r>
      <w:r w:rsidR="00BC6FD4">
        <w:t xml:space="preserve">, OIB: </w:t>
      </w:r>
      <w:r w:rsidR="00BC6FD4" w:rsidRPr="0016393E">
        <w:t>95143767308</w:t>
      </w:r>
      <w:r w:rsidR="00E63191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5513ED">
        <w:t>18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5513ED">
        <w:t>82.691,59</w:t>
      </w:r>
      <w:r w:rsidR="006E732E">
        <w:t xml:space="preserve"> kn, u koji iznos je uračunata kamata i naknada FINE za provedbu ovrhe na novčanim sredstvima dužnika. Navodi da dužnik ima </w:t>
      </w:r>
      <w:r w:rsidR="00D949FB">
        <w:t>1</w:t>
      </w:r>
      <w:r w:rsidR="006E732E">
        <w:t xml:space="preserve"> zaposlen</w:t>
      </w:r>
      <w:r w:rsidR="00D949FB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 w:rsidRPr="006863C8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FA4D14">
        <w:t>18</w:t>
      </w:r>
      <w:r w:rsidR="002B277C">
        <w:t>. travnja 2017.</w:t>
      </w:r>
      <w:r w:rsidR="006E732E">
        <w:t xml:space="preserve"> te u svom podnesku od </w:t>
      </w:r>
      <w:r w:rsidR="00FA4D14">
        <w:t>19</w:t>
      </w:r>
      <w:r w:rsidR="002B277C">
        <w:t>. travnja 2017.</w:t>
      </w:r>
      <w:r w:rsidR="006E732E">
        <w:t xml:space="preserve"> navodi da dužnik na dan </w:t>
      </w:r>
      <w:r w:rsidR="002131FE">
        <w:t>18</w:t>
      </w:r>
      <w:r w:rsidR="0014118E">
        <w:t xml:space="preserve">. travnja 2017. </w:t>
      </w:r>
      <w:r w:rsidR="006E732E">
        <w:t xml:space="preserve">u Jedinstvenom registru računa ima otvorene sljedeće račune i oročena novčana </w:t>
      </w:r>
      <w:r w:rsidR="006E732E" w:rsidRPr="006863C8">
        <w:t xml:space="preserve">sredstva: </w:t>
      </w:r>
      <w:r w:rsidR="00D95918">
        <w:t>HR3423600001102504086</w:t>
      </w:r>
      <w:r w:rsidR="008726A1">
        <w:t xml:space="preserve"> </w:t>
      </w:r>
      <w:r w:rsidR="005C1A93">
        <w:t>Zagrebačka banka</w:t>
      </w:r>
      <w:r w:rsidR="006E732E" w:rsidRPr="006863C8">
        <w:t xml:space="preserve">, te da na temelju čl. 112. st. 5. </w:t>
      </w:r>
      <w:r w:rsidR="0014118E" w:rsidRPr="006863C8">
        <w:t>Stečajnog zakona</w:t>
      </w:r>
      <w:r w:rsidR="006E732E" w:rsidRPr="006863C8">
        <w:t xml:space="preserve"> dužnik na dan </w:t>
      </w:r>
      <w:r w:rsidR="00A05490">
        <w:t>18</w:t>
      </w:r>
      <w:r w:rsidR="0014118E" w:rsidRPr="006863C8">
        <w:t>. travnja 2017.</w:t>
      </w:r>
      <w:r w:rsidR="006E732E" w:rsidRPr="006863C8">
        <w:t xml:space="preserve"> godine na ime predujma za namirenje troškova stečajnog postupka </w:t>
      </w:r>
      <w:r w:rsidR="009C3CD5">
        <w:t>ima</w:t>
      </w:r>
      <w:r w:rsidR="006E732E" w:rsidRPr="006863C8">
        <w:t xml:space="preserve"> zaplijenjena novčana sredstva</w:t>
      </w:r>
      <w:r w:rsidR="009C3CD5">
        <w:t xml:space="preserve"> u iznosu od </w:t>
      </w:r>
      <w:r w:rsidR="00A05490">
        <w:t>2.825,00</w:t>
      </w:r>
      <w:r w:rsidR="009C3CD5">
        <w:t xml:space="preserve"> kn.</w:t>
      </w:r>
    </w:p>
    <w:p w:rsidRDefault="00EC2419" w:rsidP="00EC2419" w:rsidR="00EC2419" w:rsidRPr="006863C8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 w:rsidRPr="006863C8">
        <w:rPr>
          <w:color w:val="000000"/>
        </w:rPr>
        <w:t>Temeljem odredbe čl. 84. st. 1.</w:t>
      </w:r>
      <w:r w:rsidR="006C38CD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>čl. 85.</w:t>
      </w:r>
      <w:r w:rsidR="00E175CB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 xml:space="preserve"> a u vezi s čl. 119. st. 6. </w:t>
      </w:r>
      <w:r w:rsidRPr="006863C8">
        <w:rPr>
          <w:color w:val="000000"/>
        </w:rPr>
        <w:t xml:space="preserve"> Stečajnog zakona (</w:t>
      </w:r>
      <w:r w:rsidR="0064534C" w:rsidRPr="006863C8">
        <w:rPr>
          <w:color w:val="000000"/>
        </w:rPr>
        <w:t>Narodne novine</w:t>
      </w:r>
      <w:r w:rsidRPr="006863C8">
        <w:rPr>
          <w:color w:val="000000"/>
        </w:rPr>
        <w:t xml:space="preserve"> 71/15</w:t>
      </w:r>
      <w:r w:rsidR="0064534C" w:rsidRPr="006863C8">
        <w:rPr>
          <w:color w:val="000000"/>
        </w:rPr>
        <w:t xml:space="preserve"> i 104/17 </w:t>
      </w:r>
      <w:r w:rsidRPr="006863C8">
        <w:rPr>
          <w:color w:val="000000"/>
        </w:rPr>
        <w:t xml:space="preserve">dalje: SZ-a) odlučeno je kao u t. 2. izreke ovoga rješenja budući </w:t>
      </w:r>
      <w:r w:rsidR="008F65D7" w:rsidRPr="006863C8">
        <w:rPr>
          <w:color w:val="000000"/>
        </w:rPr>
        <w:t xml:space="preserve">da stečajna upraviteljica Sanja </w:t>
      </w:r>
      <w:proofErr w:type="spellStart"/>
      <w:r w:rsidR="008F65D7" w:rsidRPr="006863C8">
        <w:rPr>
          <w:color w:val="000000"/>
        </w:rPr>
        <w:t>Mišević</w:t>
      </w:r>
      <w:proofErr w:type="spellEnd"/>
      <w:r w:rsidR="008F65D7" w:rsidRPr="006863C8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</w:t>
      </w:r>
      <w:r w:rsidR="008F65D7">
        <w:rPr>
          <w:color w:val="000000"/>
        </w:rPr>
        <w:t xml:space="preserve">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946165">
        <w:t>15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87C3F" w:rsidP="001A5853" w:rsidR="001A5853" w:rsidRPr="001A5853">
      <w:pPr>
        <w:jc w:val="both"/>
        <w:rPr>
          <w:color w:val="000000"/>
        </w:rPr>
      </w:pPr>
      <w:r>
        <w:rPr>
          <w:color w:val="000000"/>
        </w:rPr>
        <w:t xml:space="preserve">-privremenom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 </w:t>
      </w:r>
      <w:r>
        <w:t xml:space="preserve">Davor Lamza, Osijek, Zagrebačka 7 </w:t>
      </w:r>
      <w:r w:rsidR="001A5853" w:rsidRPr="001A5853">
        <w:rPr>
          <w:color w:val="000000"/>
        </w:rPr>
        <w:t>uz presliku lista 1,2</w:t>
      </w:r>
    </w:p>
    <w:p w:rsidRDefault="001A5853" w:rsidP="001A5853" w:rsidR="002B7472">
      <w:pPr>
        <w:jc w:val="both"/>
      </w:pPr>
      <w:r w:rsidRPr="001A5853">
        <w:rPr>
          <w:color w:val="000000"/>
        </w:rPr>
        <w:t>-dužniku</w:t>
      </w:r>
      <w:r w:rsidR="002B7472">
        <w:rPr>
          <w:color w:val="000000"/>
        </w:rPr>
        <w:t xml:space="preserve"> </w:t>
      </w:r>
      <w:r w:rsidR="002B7472">
        <w:t xml:space="preserve">PETROVIĆ SAVA j.d.o.o., </w:t>
      </w:r>
      <w:proofErr w:type="spellStart"/>
      <w:r w:rsidR="002B7472">
        <w:t>Cugovec</w:t>
      </w:r>
      <w:proofErr w:type="spellEnd"/>
      <w:r w:rsidR="002B7472">
        <w:t xml:space="preserve">, </w:t>
      </w:r>
      <w:proofErr w:type="spellStart"/>
      <w:r w:rsidR="002B7472">
        <w:t>Cugovec</w:t>
      </w:r>
      <w:proofErr w:type="spellEnd"/>
      <w:r w:rsidR="002B7472">
        <w:t xml:space="preserve"> 129</w:t>
      </w:r>
    </w:p>
    <w:p w:rsidRDefault="001A5853" w:rsidP="001A5853" w:rsidR="001A5853" w:rsidRPr="001A5853">
      <w:pPr>
        <w:jc w:val="both"/>
        <w:rPr>
          <w:color w:val="000000"/>
        </w:rPr>
      </w:pPr>
      <w:r w:rsidRPr="001A5853">
        <w:rPr>
          <w:color w:val="000000"/>
        </w:rPr>
        <w:t>-</w:t>
      </w:r>
      <w:proofErr w:type="spellStart"/>
      <w:r w:rsidRPr="001A5853">
        <w:rPr>
          <w:color w:val="000000"/>
        </w:rPr>
        <w:t>zz</w:t>
      </w:r>
      <w:proofErr w:type="spellEnd"/>
      <w:r w:rsidRPr="001A5853">
        <w:rPr>
          <w:color w:val="000000"/>
        </w:rPr>
        <w:t xml:space="preserve"> dužnika</w:t>
      </w:r>
      <w:r w:rsidR="002B7472" w:rsidRPr="002B7472">
        <w:t xml:space="preserve"> </w:t>
      </w:r>
      <w:r w:rsidR="002B7472">
        <w:rPr>
          <w:color w:val="000000"/>
        </w:rPr>
        <w:t xml:space="preserve">Sava Petrović, </w:t>
      </w:r>
      <w:proofErr w:type="spellStart"/>
      <w:r w:rsidR="002B7472" w:rsidRPr="002B7472">
        <w:rPr>
          <w:color w:val="000000"/>
        </w:rPr>
        <w:t>Cugovec</w:t>
      </w:r>
      <w:proofErr w:type="spellEnd"/>
      <w:r w:rsidR="002B7472" w:rsidRPr="002B7472">
        <w:rPr>
          <w:color w:val="000000"/>
        </w:rPr>
        <w:t xml:space="preserve">, </w:t>
      </w:r>
      <w:proofErr w:type="spellStart"/>
      <w:r w:rsidR="002B7472" w:rsidRPr="002B7472">
        <w:rPr>
          <w:color w:val="000000"/>
        </w:rPr>
        <w:t>Cugovec</w:t>
      </w:r>
      <w:proofErr w:type="spellEnd"/>
      <w:r w:rsidR="002B7472" w:rsidRPr="002B7472">
        <w:rPr>
          <w:color w:val="000000"/>
        </w:rPr>
        <w:t xml:space="preserve"> 129</w:t>
      </w:r>
    </w:p>
    <w:p w:rsidRDefault="001A5853" w:rsidP="001A5853" w:rsidR="001A5853" w:rsidRPr="001A5853">
      <w:pPr>
        <w:jc w:val="both"/>
        <w:rPr>
          <w:color w:val="000000"/>
        </w:rPr>
      </w:pPr>
      <w:r w:rsidRPr="001A5853">
        <w:rPr>
          <w:color w:val="000000"/>
        </w:rPr>
        <w:t>-FINA ZG</w:t>
      </w:r>
    </w:p>
    <w:p w:rsidRDefault="001A5853" w:rsidP="001A5853" w:rsidR="001A5853" w:rsidRPr="001A5853">
      <w:pPr>
        <w:jc w:val="both"/>
        <w:rPr>
          <w:color w:val="000000"/>
        </w:rPr>
      </w:pPr>
      <w:r w:rsidRPr="001A5853">
        <w:rPr>
          <w:color w:val="000000"/>
        </w:rPr>
        <w:t>-Ministarstvu pravosuđa RH, Zagreb, Ulica Grada Vukovara 49, elektroničkom poštom</w:t>
      </w:r>
    </w:p>
    <w:p w:rsidRDefault="001A5853" w:rsidP="001A5853" w:rsidR="001A5853" w:rsidRPr="001A5853">
      <w:pPr>
        <w:jc w:val="both"/>
        <w:rPr>
          <w:color w:val="000000"/>
        </w:rPr>
      </w:pPr>
      <w:r w:rsidRPr="001A5853">
        <w:rPr>
          <w:color w:val="000000"/>
        </w:rPr>
        <w:t>-e</w:t>
      </w:r>
      <w:r w:rsidR="002B7472">
        <w:rPr>
          <w:color w:val="000000"/>
        </w:rPr>
        <w:t>-</w:t>
      </w:r>
      <w:proofErr w:type="spellStart"/>
      <w:r w:rsidRPr="001A5853">
        <w:rPr>
          <w:color w:val="000000"/>
        </w:rPr>
        <w:t>Ogl</w:t>
      </w:r>
      <w:proofErr w:type="spellEnd"/>
      <w:r w:rsidRPr="001A5853">
        <w:rPr>
          <w:color w:val="000000"/>
        </w:rPr>
        <w:t>. ploča uz prijedlog</w:t>
      </w:r>
    </w:p>
    <w:p w:rsidRDefault="001A5853" w:rsidP="001A5853" w:rsidR="001A5853" w:rsidRPr="001A5853">
      <w:pPr>
        <w:jc w:val="both"/>
        <w:rPr>
          <w:color w:val="000000"/>
        </w:rPr>
      </w:pPr>
      <w:r w:rsidRPr="001A5853">
        <w:rPr>
          <w:color w:val="000000"/>
        </w:rPr>
        <w:t>- R 28.2.18. u 9,30h</w:t>
      </w:r>
    </w:p>
    <w:p w:rsidRDefault="001A5853" w:rsidP="001A5853" w:rsidR="00750685" w:rsidRPr="00B37760">
      <w:pPr>
        <w:jc w:val="both"/>
      </w:pPr>
      <w:r w:rsidRPr="001A5853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7BA" w:rsidR="005C47BA">
      <w:r>
        <w:separator/>
      </w:r>
    </w:p>
  </w:endnote>
  <w:endnote w:id="0" w:type="continuationSeparator">
    <w:p w:rsidRDefault="005C47BA" w:rsidR="005C4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7BA" w:rsidR="005C47BA">
      <w:r>
        <w:separator/>
      </w:r>
    </w:p>
  </w:footnote>
  <w:footnote w:id="0" w:type="continuationSeparator">
    <w:p w:rsidRDefault="005C47BA" w:rsidR="005C4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D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D7BC3" w:rsidR="009D7BC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D7BC3">
      <w:t>7 St-1305/17-4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F5397">
      <w:t>130</w:t>
    </w:r>
    <w:r w:rsidR="009D7BC3">
      <w:t>5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0F4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97E72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93E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5853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4DAE"/>
    <w:rsid w:val="00205878"/>
    <w:rsid w:val="0020732D"/>
    <w:rsid w:val="00207E31"/>
    <w:rsid w:val="002114F3"/>
    <w:rsid w:val="00212566"/>
    <w:rsid w:val="00212D8B"/>
    <w:rsid w:val="00212DF4"/>
    <w:rsid w:val="00212DFB"/>
    <w:rsid w:val="002131FE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079E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B7472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769C6"/>
    <w:rsid w:val="003818D8"/>
    <w:rsid w:val="00382E90"/>
    <w:rsid w:val="00387C3F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397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3ED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1A93"/>
    <w:rsid w:val="005C38EC"/>
    <w:rsid w:val="005C3ABC"/>
    <w:rsid w:val="005C47BA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6A1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165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7BC3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5490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C92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6FD4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1E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B22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49FB"/>
    <w:rsid w:val="00D95819"/>
    <w:rsid w:val="00D95918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4D14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D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04D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4D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D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D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BC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D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04D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4D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D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D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</izvorni_sadrzaj>
    <derivirana_varijabla naziv="DomainObject.Predmet.ProtustrankaFormated_1">  PETROVIĆ SAVA j.d.o.o.</derivirana_varijabla>
  </DomainObject.Predmet.ProtustrankaFormated>
  <DomainObject.Predmet.ProtustrankaFormatedOIB>
    <izvorni_sadrzaj>  PETROVIĆ SAVA j.d.o.o., OIB 95143767308</izvorni_sadrzaj>
    <derivirana_varijabla naziv="DomainObject.Predmet.ProtustrankaFormatedOIB_1">  PETROVIĆ SAVA j.d.o.o., OIB 95143767308</derivirana_varijabla>
  </DomainObject.Predmet.ProtustrankaFormatedOIB>
  <DomainObject.Predmet.ProtustrankaFormatedWithAdress>
    <izvorni_sadrzaj> PETROVIĆ SAVA j.d.o.o., Cugovec 129, 10345 Cugovec</izvorni_sadrzaj>
    <derivirana_varijabla naziv="DomainObject.Predmet.ProtustrankaFormatedWithAdress_1"> PETROVIĆ SAVA j.d.o.o., Cugovec 129, 10345 Cugovec</derivirana_varijabla>
  </DomainObject.Predmet.ProtustrankaFormatedWithAdress>
  <DomainObject.Predmet.ProtustrankaFormatedWithAdressOIB>
    <izvorni_sadrzaj> PETROVIĆ SAVA j.d.o.o., OIB 95143767308, Cugovec 129, 10345 Cugovec</izvorni_sadrzaj>
    <derivirana_varijabla naziv="DomainObject.Predmet.ProtustrankaFormatedWithAdressOIB_1"> PETROVIĆ SAVA j.d.o.o., OIB 95143767308, Cugovec 129, 10345 Cugovec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</item>
    </izvorni_sadrzaj>
    <derivirana_varijabla naziv="DomainObject.Predmet.ProtuStrankaListFormated_1">
      <item>PETROVIĆ SAVA j.d.o.o.</item>
    </derivirana_varijabla>
  </DomainObject.Predmet.ProtuStrankaListFormated>
  <DomainObject.Predmet.ProtuStrankaListFormatedOIB>
    <izvorni_sadrzaj>
      <item>PETROVIĆ SAVA j.d.o.o., OIB 95143767308</item>
    </izvorni_sadrzaj>
    <derivirana_varijabla naziv="DomainObject.Predmet.ProtuStrankaListFormatedOIB_1">
      <item>PETROVIĆ SAVA j.d.o.o., OIB 95143767308</item>
    </derivirana_varijabla>
  </DomainObject.Predmet.ProtuStrankaListFormatedOIB>
  <DomainObject.Predmet.ProtuStrankaListFormatedWithAdress>
    <izvorni_sadrzaj>
      <item>PETROVIĆ SAVA j.d.o.o., Cugovec 129, 10345 Cugovec</item>
    </izvorni_sadrzaj>
    <derivirana_varijabla naziv="DomainObject.Predmet.ProtuStrankaListFormatedWithAdress_1">
      <item>PETROVIĆ SAVA j.d.o.o., Cugovec 129, 10345 Cugovec</item>
    </derivirana_varijabla>
  </DomainObject.Predmet.ProtuStrankaListFormatedWithAdress>
  <DomainObject.Predmet.ProtuStrankaListFormatedWithAdressOIB>
    <izvorni_sadrzaj>
      <item>PETROVIĆ SAVA j.d.o.o., OIB 95143767308, Cugovec 129, 10345 Cugovec</item>
    </izvorni_sadrzaj>
    <derivirana_varijabla naziv="DomainObject.Predmet.ProtuStrankaListFormatedWithAdressOIB_1">
      <item>PETROVIĆ SAVA j.d.o.o., OIB 95143767308, Cugovec 129, 10345 Cugovec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</izvorni_sadrzaj>
    <derivirana_varijabla naziv="DomainObject.Predmet.SudioniciListNaziv_1">
      <item>PETROVIĆ SAVA j.d.o.o.</item>
      <item>FINA Regionalni centar Zagreb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</izvorni_sadrzaj>
    <derivirana_varijabla naziv="DomainObject.Predmet.SudioniciListNazivOIB_1">
      <item>, OIB 95143767308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A0C29-6DFE-4FA9-802F-8BE49C191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773</properties:Words>
  <properties:Characters>4314</properties:Characters>
  <properties:Lines>129</properties:Lines>
  <properties:Paragraphs>38</properties:Paragraphs>
  <properties:TotalTime>489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2018-01-15T08:04:00Z</dcterms:modified>
  <cp:revision>411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