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ab00" w14:paraId="5eaab0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84019">
        <w:rPr>
          <w:rFonts w:cs="Times New Roman" w:hAnsi="Times New Roman" w:ascii="Times New Roman"/>
          <w:b w:val="false"/>
          <w:sz w:val="24"/>
          <w:szCs w:val="24"/>
        </w:rPr>
        <w:t>46</w:t>
      </w:r>
      <w:r w:rsidR="00531A48">
        <w:rPr>
          <w:rFonts w:cs="Times New Roman" w:hAnsi="Times New Roman" w:ascii="Times New Roman"/>
          <w:b w:val="false"/>
          <w:sz w:val="24"/>
          <w:szCs w:val="24"/>
        </w:rPr>
        <w:t>9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531A48">
        <w:t>Mikka design j.d.o.o., Zagreb, Matije Divkovića 19, OIB: 42697487327</w:t>
      </w:r>
      <w:r w:rsidR="000C2CB1">
        <w:t>,</w:t>
      </w:r>
      <w:r w:rsidR="00EF6E65">
        <w:t xml:space="preserve"> </w:t>
      </w:r>
      <w:r w:rsidR="000C2CB1">
        <w:t>23. travnja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31A48">
        <w:t>Mikka design j.d.o.o., Zagreb, Matije Divkovića 19, OIB: 42697487327</w:t>
      </w:r>
      <w:r w:rsidR="00C751DB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C751DB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531A48">
        <w:t>Mikka design j.d.o.o., Zagreb, Matije Divkovića 19, OIB: 42697487327</w:t>
      </w:r>
      <w:r w:rsidR="00C751DB" w:rsidRPr="00C751DB">
        <w:t>,</w:t>
      </w:r>
      <w:r w:rsidR="006C4C3C">
        <w:t xml:space="preserve"> </w:t>
      </w:r>
      <w:r w:rsidR="00531A48">
        <w:t>Vesni Mikulić, Zagreb, Matije Divkovića 19, OIB: 36579825638</w:t>
      </w:r>
      <w:r w:rsidR="000C2CB1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0C2CB1">
        <w:rPr>
          <w:b/>
        </w:rPr>
        <w:t>24. svibnja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531A48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0C2CB1">
        <w:t>15.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31A48">
        <w:t>Mikka design j.d.o.o., Zagreb, Matije Divkovića 19, OIB: 42697487327</w:t>
      </w:r>
      <w:r w:rsidR="00C751DB" w:rsidRPr="00C751DB">
        <w:t>,</w:t>
      </w:r>
      <w:r w:rsidR="00775E54">
        <w:t xml:space="preserve"> </w:t>
      </w:r>
      <w:r w:rsidR="004702FA">
        <w:t>temeljem čl</w:t>
      </w:r>
      <w:r w:rsidR="00F32EC9">
        <w:t>.110.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0C2CB1">
        <w:t>23. travnja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CB5" w:rsidR="00FB4CB5">
      <w:r>
        <w:separator/>
      </w:r>
    </w:p>
  </w:endnote>
  <w:endnote w:id="0" w:type="continuationSeparator">
    <w:p w:rsidRDefault="00FB4CB5" w:rsidR="00FB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CB5" w:rsidR="00FB4CB5">
      <w:r>
        <w:separator/>
      </w:r>
    </w:p>
  </w:footnote>
  <w:footnote w:id="0" w:type="continuationSeparator">
    <w:p w:rsidRDefault="00FB4CB5" w:rsidR="00FB4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B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31A48">
      <w:rPr>
        <w:rFonts w:hAnsi="Verdana" w:ascii="Verdana"/>
        <w:b w:val="false"/>
        <w:sz w:val="24"/>
        <w:szCs w:val="24"/>
      </w:rPr>
      <w:t>469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375AB"/>
    <w:rsid w:val="00045E66"/>
    <w:rsid w:val="00050EF7"/>
    <w:rsid w:val="000758E2"/>
    <w:rsid w:val="000C2CB1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84019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31A48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22BD4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4F06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751DB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019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4CB5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B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BD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B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B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B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BD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B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B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St-469/2018</izvorni_sadrzaj>
    <derivirana_varijabla naziv="DomainObject.Predmet.OznakaBroj_1">St-469/2018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Mikka design j.d.o.o. za proizvodnju, trgovinu i usluge zastupanog po punomoćniku Vesna Mikulić</izvorni_sadrzaj>
    <derivirana_varijabla naziv="DomainObject.Predmet.ProtustrankaFormated_1">  Mikka design j.d.o.o. za proizvodnju, trgovinu i usluge zastupanog po punomoćniku Vesna Mikulić</derivirana_varijabla>
  </DomainObject.Predmet.ProtustrankaFormated>
  <DomainObject.Predmet.ProtustrankaFormatedOIB>
    <izvorni_sadrzaj>  Mikka design j.d.o.o. za proizvodnju, trgovinu i usluge, OIB 42697487327 zastupanog po punomoćniku Vesna Mikulić</izvorni_sadrzaj>
    <derivirana_varijabla naziv="DomainObject.Predmet.ProtustrankaFormatedOIB_1">  Mikka design j.d.o.o. za proizvodnju, trgovinu i usluge, OIB 42697487327 zastupanog po punomoćniku Vesna Mikulić</derivirana_varijabla>
  </DomainObject.Predmet.ProtustrankaFormatedOIB>
  <DomainObject.Predmet.ProtustrankaFormatedWithAdress>
    <izvorni_sadrzaj> Mikka design j.d.o.o. za proizvodnju, trgovinu i usluge, Matije Divkovića 19, 10000 Zagreb zastupanog po punomoćniku Vesna Mikulić</izvorni_sadrzaj>
    <derivirana_varijabla naziv="DomainObject.Predmet.ProtustrankaFormatedWithAdress_1"> Mikka design j.d.o.o. za proizvodnju, trgovinu i usluge, Matije Divkovića 19, 10000 Zagreb zastupanog po punomoćniku Vesna Mikulić</derivirana_varijabla>
  </DomainObject.Predmet.ProtustrankaFormatedWithAdress>
  <DomainObject.Predmet.ProtustrankaFormatedWithAdressOIB>
    <izvorni_sadrzaj> Mikka design j.d.o.o. za proizvodnju, trgovinu i usluge, OIB 42697487327, Matije Divkovića 19, 10000 Zagreb zastupanog po punomoćniku Vesna Mikulić</izvorni_sadrzaj>
    <derivirana_varijabla naziv="DomainObject.Predmet.ProtustrankaFormatedWithAdressOIB_1"> Mikka design j.d.o.o. za proizvodnju, trgovinu i usluge, OIB 42697487327, Matije Divkovića 19, 10000 Zagreb zastupanog po punomoćniku Vesna Mikulić</derivirana_varijabla>
  </DomainObject.Predmet.ProtustrankaFormatedWithAdressOIB>
  <DomainObject.Predmet.ProtustrankaWithAdress>
    <izvorni_sadrzaj>Mikka design j.d.o.o. za proizvodnju, trgovinu i usluge Matije Divkovića 19, 10000 Zagreb</izvorni_sadrzaj>
    <derivirana_varijabla naziv="DomainObject.Predmet.ProtustrankaWithAdress_1">Mikka design j.d.o.o. za proizvodnju, trgovinu i usluge Matije Divkovića 19, 10000 Zagreb</derivirana_varijabla>
  </DomainObject.Predmet.ProtustrankaWithAdress>
  <DomainObject.Predmet.ProtustrankaWithAdressOIB>
    <izvorni_sadrzaj>Mikka design j.d.o.o. za proizvodnju, trgovinu i usluge, OIB 42697487327, Matije Divkovića 19, 10000 Zagreb</izvorni_sadrzaj>
    <derivirana_varijabla naziv="DomainObject.Predmet.ProtustrankaWithAdressOIB_1">Mikka design j.d.o.o. za proizvodnju, trgovinu i usluge, OIB 42697487327, Matije Divkovića 19, 10000 Zagreb</derivirana_varijabla>
  </DomainObject.Predmet.ProtustrankaWithAdressOIB>
  <DomainObject.Predmet.ProtustrankaNazivFormated>
    <izvorni_sadrzaj>Mikka design j.d.o.o. za proizvodnju, trgovinu i usluge</izvorni_sadrzaj>
    <derivirana_varijabla naziv="DomainObject.Predmet.ProtustrankaNazivFormated_1">Mikka design j.d.o.o. za proizvodnju, trgovinu i usluge</derivirana_varijabla>
  </DomainObject.Predmet.ProtustrankaNazivFormated>
  <DomainObject.Predmet.ProtustrankaNazivFormatedOIB>
    <izvorni_sadrzaj>Mikka design j.d.o.o. za proizvodnju, trgovinu i usluge, OIB 42697487327</izvorni_sadrzaj>
    <derivirana_varijabla naziv="DomainObject.Predmet.ProtustrankaNazivFormatedOIB_1">Mikka design j.d.o.o. za proizvodnju, trgovinu i usluge, OIB 42697487327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Mikka design j.d.o.o. za proizvodnju, trgovinu i usluge zastupanog po punomoćniku Vesna Mikulić</item>
    </izvorni_sadrzaj>
    <derivirana_varijabla naziv="DomainObject.Predmet.ProtuStrankaListFormated_1">
      <item>Mikka design j.d.o.o. za proizvodnju, trgovinu i usluge zastupanog po punomoćniku Vesna Mikulić</item>
    </derivirana_varijabla>
  </DomainObject.Predmet.ProtuStrankaListFormated>
  <DomainObject.Predmet.ProtuStrankaListFormatedOIB>
    <izvorni_sadrzaj>
      <item>Mikka design j.d.o.o. za proizvodnju, trgovinu i usluge, OIB 42697487327 zastupanog po punomoćniku Vesna Mikulić</item>
    </izvorni_sadrzaj>
    <derivirana_varijabla naziv="DomainObject.Predmet.ProtuStrankaListFormatedOIB_1">
      <item>Mikka design j.d.o.o. za proizvodnju, trgovinu i usluge, OIB 42697487327 zastupanog po punomoćniku Vesna Mikulić</item>
    </derivirana_varijabla>
  </DomainObject.Predmet.ProtuStrankaListFormatedOIB>
  <DomainObject.Predmet.ProtuStrankaListFormatedWithAdress>
    <izvorni_sadrzaj>
      <item>Mikka design j.d.o.o. za proizvodnju, trgovinu i usluge, Matije Divkovića 19, 10000 Zagreb zastupanog po punomoćniku Vesna Mikulić</item>
    </izvorni_sadrzaj>
    <derivirana_varijabla naziv="DomainObject.Predmet.ProtuStrankaListFormatedWithAdress_1">
      <item>Mikka design j.d.o.o. za proizvodnju, trgovinu i usluge, Matije Divkovića 19, 10000 Zagreb zastupanog po punomoćniku Vesna Mikulić</item>
    </derivirana_varijabla>
  </DomainObject.Predmet.ProtuStrankaListFormatedWithAdress>
  <DomainObject.Predmet.ProtuStrankaListFormatedWithAdressOIB>
    <izvorni_sadrzaj>
      <item>Mikka design j.d.o.o. za proizvodnju, trgovinu i usluge, OIB 42697487327, Matije Divkovića 19, 10000 Zagreb zastupanog po punomoćniku Vesna Mikulić</item>
    </izvorni_sadrzaj>
    <derivirana_varijabla naziv="DomainObject.Predmet.ProtuStrankaListFormatedWithAdressOIB_1">
      <item>Mikka design j.d.o.o. za proizvodnju, trgovinu i usluge, OIB 42697487327, Matije Divkovića 19, 10000 Zagreb zastupanog po punomoćniku Vesna Mikulić</item>
    </derivirana_varijabla>
  </DomainObject.Predmet.ProtuStrankaListFormatedWithAdressOIB>
  <DomainObject.Predmet.ProtuStrankaListNazivFormated>
    <izvorni_sadrzaj>
      <item>Mikka design j.d.o.o. za proizvodnju, trgovinu i usluge</item>
    </izvorni_sadrzaj>
    <derivirana_varijabla naziv="DomainObject.Predmet.ProtuStrankaListNazivFormated_1">
      <item>Mikka design j.d.o.o. za proizvodnju, trgovinu i usluge</item>
    </derivirana_varijabla>
  </DomainObject.Predmet.ProtuStrankaListNazivFormated>
  <DomainObject.Predmet.ProtuStrankaListNazivFormatedOIB>
    <izvorni_sadrzaj>
      <item>Mikka design j.d.o.o. za proizvodnju, trgovinu i usluge, OIB 42697487327</item>
    </izvorni_sadrzaj>
    <derivirana_varijabla naziv="DomainObject.Predmet.ProtuStrankaListNazivFormatedOIB_1">
      <item>Mikka design j.d.o.o. za proizvodnju, trgovinu i usluge, OIB 42697487327</item>
    </derivirana_varijabla>
  </DomainObject.Predmet.ProtuStrankaListNazivFormatedOIB>
  <DomainObject.Predmet.OstaliListFormated>
    <izvorni_sadrzaj>
      <item>Vesna Mikulić punomoćnik sudionika u postupku Mikka design j.d.o.o. za proizvodnju, trgovinu i usluge</item>
    </izvorni_sadrzaj>
    <derivirana_varijabla naziv="DomainObject.Predmet.OstaliListFormated_1">
      <item>Vesna Mikulić punomoćnik sudionika u postupku Mikka design j.d.o.o. za proizvodnju, trgovinu i usluge</item>
    </derivirana_varijabla>
  </DomainObject.Predmet.OstaliListFormated>
  <DomainObject.Predmet.OstaliListFormatedOIB>
    <izvorni_sadrzaj>
      <item>Vesna Mikulić, OIB 36579825638 punomoćnik sudionika u postupku Mikka design j.d.o.o. za proizvodnju, trgovinu i usluge</item>
    </izvorni_sadrzaj>
    <derivirana_varijabla naziv="DomainObject.Predmet.OstaliListFormatedOIB_1">
      <item>Vesna Mikulić, OIB 36579825638 punomoćnik sudionika u postupku Mikka design j.d.o.o. za proizvodnju, trgovinu i usluge</item>
    </derivirana_varijabla>
  </DomainObject.Predmet.OstaliListFormatedOIB>
  <DomainObject.Predmet.OstaliListFormatedWithAdress>
    <izvorni_sadrzaj>
      <item>Vesna Mikulić, Matije Divkovića 19, 10000 Zagreb punomoćnik sudionika u postupku Mikka design j.d.o.o. za proizvodnju, trgovinu i usluge</item>
    </izvorni_sadrzaj>
    <derivirana_varijabla naziv="DomainObject.Predmet.OstaliListFormatedWithAdress_1">
      <item>Vesna Mikulić, Matije Divkovića 19, 10000 Zagreb punomoćnik sudionika u postupku Mikka design j.d.o.o. za proizvodnju, trgovinu i usluge</item>
    </derivirana_varijabla>
  </DomainObject.Predmet.OstaliListFormatedWithAdress>
  <DomainObject.Predmet.OstaliListFormatedWithAdressOIB>
    <izvorni_sadrzaj>
      <item>Vesna Mikulić, OIB 36579825638, Matije Divkovića 19, 10000 Zagreb punomoćnik sudionika u postupku Mikka design j.d.o.o. za proizvodnju, trgovinu i usluge</item>
    </izvorni_sadrzaj>
    <derivirana_varijabla naziv="DomainObject.Predmet.OstaliListFormatedWithAdressOIB_1">
      <item>Vesna Mikulić, OIB 36579825638, Matije Divkovića 19, 10000 Zagreb punomoćnik sudionika u postupku Mikka design j.d.o.o. za proizvodnju, trgovinu i usluge</item>
    </derivirana_varijabla>
  </DomainObject.Predmet.OstaliListFormatedWithAdressOIB>
  <DomainObject.Predmet.OstaliListNazivFormated>
    <izvorni_sadrzaj>
      <item>Vesna Mikulić</item>
    </izvorni_sadrzaj>
    <derivirana_varijabla naziv="DomainObject.Predmet.OstaliListNazivFormated_1">
      <item>Vesna Mikulić</item>
    </derivirana_varijabla>
  </DomainObject.Predmet.OstaliListNazivFormated>
  <DomainObject.Predmet.OstaliListNazivFormatedOIB>
    <izvorni_sadrzaj>
      <item>Vesna Mikulić, OIB 36579825638</item>
    </izvorni_sadrzaj>
    <derivirana_varijabla naziv="DomainObject.Predmet.OstaliListNazivFormatedOIB_1">
      <item>Vesna Mikulić, OIB 36579825638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Mikka design j.d.o.o. za proizvodnju, trgovinu i usluge</izvorni_sadrzaj>
    <derivirana_varijabla naziv="DomainObject.Predmet.ProtustrankaIDrugi_1">Mikka design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Mikka design j.d.o.o. za proizvodnju, trgovinu i usluge, OIB 42697487327, Matije Divkovića 19, 10000 Zagreb</izvorni_sadrzaj>
    <derivirana_varijabla naziv="DomainObject.Predmet.ProtustrankaIDrugiAdressOIB_1">Mikka design j.d.o.o. za proizvodnju, trgovinu i usluge, OIB 42697487327, Matije Divkovića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Mikka design j.d.o.o. za proizvodnju, trgovinu i usluge</item>
      <item>Vesna Mikulić</item>
    </izvorni_sadrzaj>
    <derivirana_varijabla naziv="DomainObject.Predmet.SudioniciListNaziv_1">
      <item>FINA Regionalni centar Zagreb</item>
      <item>Mikka design j.d.o.o. za proizvodnju, trgovinu i usluge</item>
      <item>Vesna Mikulić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Mikka design j.d.o.o. za proizvodnju, trgovinu i usluge, OIB 42697487327, Matije Divkovića 19,10000 Zagreb</item>
      <item>Vesna Mikulić, OIB 36579825638, Matije Divkovića 19,10000 Zagreb</item>
    </izvorni_sadrzaj>
    <derivirana_varijabla naziv="DomainObject.Predmet.SudioniciListAdressOIB_1">
      <item>FINA Regionalni centar Zagreb, OIB 85821130368, Trg svibanjskih žrtava 1995. br. 1,10000 Zagreb</item>
      <item>Mikka design j.d.o.o. za proizvodnju, trgovinu i usluge, OIB 42697487327, Matije Divkovića 19,10000 Zagreb</item>
      <item>Vesna Mikulić, OIB 36579825638, Matije Divkovića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42697487327</item>
      <item>, OIB 36579825638</item>
    </izvorni_sadrzaj>
    <derivirana_varijabla naziv="DomainObject.Predmet.SudioniciListNazivOIB_1">
      <item>, OIB 85821130368</item>
      <item>, OIB 42697487327</item>
      <item>, OIB 36579825638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F7772-8670-4C4D-AEEF-8E4255E98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4654</properties:Characters>
  <properties:Lines>131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2018-04-23T12:19:00Z</dcterms:created>
  <dc:creator>Korisnik</dc:creator>
  <cp:lastModifiedBy>Draženka Prpić</cp:lastModifiedBy>
  <cp:lastPrinted>2018-04-23T12:19:00Z</cp:lastPrinted>
  <dcterms:modified xmlns:xsi="http://www.w3.org/2001/XMLSchema-instance" xsi:type="dcterms:W3CDTF">2018-04-23T12:19:00Z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110..st.1.-St-469-18-Na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