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e69c" w14:paraId="4c0e69c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 </w:t>
      </w:r>
      <w:r w:rsidR="00FD7EA8">
        <w:t>20. St-</w:t>
      </w:r>
      <w:r w:rsidR="00D42808">
        <w:t>4926/16</w:t>
      </w:r>
      <w:r w:rsidR="005A6ACB">
        <w:t>-19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D42808">
        <w:rPr>
          <w:color w:themeColor="text1" w:val="000000"/>
        </w:rPr>
        <w:t>AUTO-DIDO d.o.o. za trgovinu i usluge, Zagreb, Lea Muellera 33, OIB: 81297258465</w:t>
      </w:r>
      <w:r w:rsidR="009E48BB">
        <w:rPr>
          <w:lang w:val="pt-BR"/>
        </w:rPr>
        <w:t xml:space="preserve">, </w:t>
      </w:r>
      <w:r w:rsidR="00D42808">
        <w:t xml:space="preserve"> dana 21</w:t>
      </w:r>
      <w:r>
        <w:t xml:space="preserve">. </w:t>
      </w:r>
      <w:r w:rsidR="00BB2C80">
        <w:t>studenog</w:t>
      </w:r>
      <w:r>
        <w:t xml:space="preserve">  2018.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D42808">
        <w:rPr>
          <w:color w:themeColor="text1" w:val="000000"/>
        </w:rPr>
        <w:t>AUTO-DIDO d.o.o. za trgovinu i usluge, Zagreb, Lea Muellera 33, OIB: 81297258465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D42808">
        <w:t>492616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D42808">
        <w:rPr>
          <w:color w:themeColor="text1" w:val="000000"/>
        </w:rPr>
        <w:t>AUTO-DIDO d.o.o. za trgovinu i usluge, Zagreb, Lea Muellera 33, OIB: 81297258465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D42808">
        <w:t>4926/16 od 29</w:t>
      </w:r>
      <w:r w:rsidR="009E48BB">
        <w:t xml:space="preserve">. </w:t>
      </w:r>
      <w:r w:rsidR="00D42808">
        <w:t>rujna  2017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015A60" w:rsidR="00015A60">
      <w:pPr>
        <w:ind w:firstLine="708"/>
        <w:jc w:val="both"/>
      </w:pPr>
      <w:r>
        <w:t xml:space="preserve">Sud je Rješenjem </w:t>
      </w:r>
      <w:r w:rsidR="00D36F38">
        <w:t>pod posl. br. St-4926/16 od 13</w:t>
      </w:r>
      <w:r w:rsidR="00015A60">
        <w:t xml:space="preserve">. </w:t>
      </w:r>
      <w:r w:rsidR="00D36F38">
        <w:t>srpnja</w:t>
      </w:r>
      <w:r w:rsidR="00015A60">
        <w:t xml:space="preserve"> 2018.g.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dostavio je pisano izvješće  (list  </w:t>
      </w:r>
      <w:r w:rsidR="0095304F">
        <w:t>32</w:t>
      </w:r>
      <w:r w:rsidR="00D36F38">
        <w:t>-64</w:t>
      </w:r>
      <w:r w:rsidR="00015A60">
        <w:t xml:space="preserve"> spisa), te utvrdio da dužnik nema nikakve imovine koja bi činila stečajnu masu</w:t>
      </w:r>
      <w:r w:rsidR="00C1416C">
        <w:t xml:space="preserve">, </w:t>
      </w:r>
      <w:r w:rsidR="00EB539E">
        <w:t xml:space="preserve">odnosno vozilo M1, marka FIAT 1.2 SX, god. proizvodnje 2001, reg. oznake </w:t>
      </w:r>
      <w:r w:rsidR="00EB539E">
        <w:lastRenderedPageBreak/>
        <w:t xml:space="preserve">ZG3952Z, je odjavljeno, a iz pribavljene potvrde o odjavi vozila (list 44 spisa) proizlazi da je isto preuzeto na uništenje, te da se prometna dozvola poništava, </w:t>
      </w:r>
      <w:r w:rsidR="0066501C">
        <w:t xml:space="preserve"> te da</w:t>
      </w:r>
      <w:r w:rsidR="00C1416C">
        <w:t xml:space="preserve"> stečajni razlog 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C1416C">
        <w:t>a kako to proizlazi iz pribavljene Potvrde F</w:t>
      </w:r>
      <w:r w:rsidR="00EB539E">
        <w:t>INA-e od 26</w:t>
      </w:r>
      <w:r w:rsidR="00C1416C">
        <w:t xml:space="preserve">. </w:t>
      </w:r>
      <w:r w:rsidR="0095304F">
        <w:t>srpnja</w:t>
      </w:r>
      <w:r w:rsidR="00C1416C">
        <w:t xml:space="preserve"> </w:t>
      </w:r>
      <w:r w:rsidR="00EB539E">
        <w:t>2018.g. (list 38</w:t>
      </w:r>
      <w:r w:rsidR="00C1416C">
        <w:t xml:space="preserve"> spisa)</w:t>
      </w:r>
      <w:r w:rsidR="00015A60">
        <w:t xml:space="preserve">, te 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660232">
        <w:t xml:space="preserve">živanjem u e-nekretnine (list </w:t>
      </w:r>
      <w:r w:rsidR="0066501C">
        <w:t xml:space="preserve">66 </w:t>
      </w:r>
      <w:r>
        <w:t>spisa), a u odnosu na popis nekretnina ovog dužnika</w:t>
      </w:r>
      <w:r w:rsidR="00654BA9">
        <w:t>,</w:t>
      </w:r>
      <w:r>
        <w:t xml:space="preserve">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AC0689">
        <w:t>, 21</w:t>
      </w:r>
      <w:r w:rsidR="002811D1">
        <w:t xml:space="preserve">. </w:t>
      </w:r>
      <w:r w:rsidR="00660232">
        <w:t>studenog</w:t>
      </w:r>
      <w:r w:rsidR="002811D1">
        <w:t xml:space="preserve">  2018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5A6ACB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5A6ACB" w:rsidP="00692346" w:rsidR="005A6ACB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5A6ACB" w:rsidP="00C662EE" w:rsidR="005A6ACB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AC775F" w:rsidR="00AC775F">
      <w:r>
        <w:t xml:space="preserve"> </w:t>
      </w:r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ACB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EB539E">
          <w:t>4926/16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15A60"/>
    <w:rsid w:val="000441BA"/>
    <w:rsid w:val="0006118E"/>
    <w:rsid w:val="000E4CA5"/>
    <w:rsid w:val="000F143F"/>
    <w:rsid w:val="001258D9"/>
    <w:rsid w:val="001278C7"/>
    <w:rsid w:val="001421AD"/>
    <w:rsid w:val="00184C8B"/>
    <w:rsid w:val="001B2A51"/>
    <w:rsid w:val="001E2DA2"/>
    <w:rsid w:val="0020035F"/>
    <w:rsid w:val="0020235F"/>
    <w:rsid w:val="0021012A"/>
    <w:rsid w:val="00275916"/>
    <w:rsid w:val="0027755A"/>
    <w:rsid w:val="002811D1"/>
    <w:rsid w:val="00295912"/>
    <w:rsid w:val="002B4A0D"/>
    <w:rsid w:val="002C3993"/>
    <w:rsid w:val="002D3205"/>
    <w:rsid w:val="002E2668"/>
    <w:rsid w:val="002F3C0F"/>
    <w:rsid w:val="00366D57"/>
    <w:rsid w:val="0038237D"/>
    <w:rsid w:val="003855AC"/>
    <w:rsid w:val="003F280D"/>
    <w:rsid w:val="00430DFC"/>
    <w:rsid w:val="00434720"/>
    <w:rsid w:val="00497B80"/>
    <w:rsid w:val="00497BA4"/>
    <w:rsid w:val="00537E48"/>
    <w:rsid w:val="005744C2"/>
    <w:rsid w:val="005948FC"/>
    <w:rsid w:val="005A6ACB"/>
    <w:rsid w:val="006162EA"/>
    <w:rsid w:val="00620CB6"/>
    <w:rsid w:val="00644B44"/>
    <w:rsid w:val="00654BA9"/>
    <w:rsid w:val="00660232"/>
    <w:rsid w:val="00661081"/>
    <w:rsid w:val="0066501C"/>
    <w:rsid w:val="006A5342"/>
    <w:rsid w:val="00743BBA"/>
    <w:rsid w:val="007636BF"/>
    <w:rsid w:val="0077284A"/>
    <w:rsid w:val="007A26B6"/>
    <w:rsid w:val="007D3C17"/>
    <w:rsid w:val="007F25F3"/>
    <w:rsid w:val="00831CA2"/>
    <w:rsid w:val="00835B31"/>
    <w:rsid w:val="00886149"/>
    <w:rsid w:val="0092161E"/>
    <w:rsid w:val="0092492B"/>
    <w:rsid w:val="0095304F"/>
    <w:rsid w:val="009535DF"/>
    <w:rsid w:val="00987F81"/>
    <w:rsid w:val="009C730D"/>
    <w:rsid w:val="009E48BB"/>
    <w:rsid w:val="009F0DA8"/>
    <w:rsid w:val="00A37EDE"/>
    <w:rsid w:val="00A43A92"/>
    <w:rsid w:val="00A85130"/>
    <w:rsid w:val="00A96CDC"/>
    <w:rsid w:val="00AA65C6"/>
    <w:rsid w:val="00AC0689"/>
    <w:rsid w:val="00AC775F"/>
    <w:rsid w:val="00AF796B"/>
    <w:rsid w:val="00B229F0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75F8C"/>
    <w:rsid w:val="00CE7E1C"/>
    <w:rsid w:val="00D018E9"/>
    <w:rsid w:val="00D36583"/>
    <w:rsid w:val="00D36F38"/>
    <w:rsid w:val="00D42808"/>
    <w:rsid w:val="00D707AE"/>
    <w:rsid w:val="00E02331"/>
    <w:rsid w:val="00E32CA5"/>
    <w:rsid w:val="00E8164D"/>
    <w:rsid w:val="00EB539E"/>
    <w:rsid w:val="00EC01B1"/>
    <w:rsid w:val="00F13FA7"/>
    <w:rsid w:val="00F169F5"/>
    <w:rsid w:val="00F233E8"/>
    <w:rsid w:val="00F256E3"/>
    <w:rsid w:val="00F25C54"/>
    <w:rsid w:val="00F53493"/>
    <w:rsid w:val="00F70D3C"/>
    <w:rsid w:val="00F97AA2"/>
    <w:rsid w:val="00FD7EA8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A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A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A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A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A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A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A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A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St-4926/2016-19</izvorni_sadrzaj>
    <derivirana_varijabla naziv="DomainObject.Oznaka_1">St-4926/2016-19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4926</izvorni_sadrzaj>
    <derivirana_varijabla naziv="DomainObject.Predmet.Broj_1">4926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St-4926/2016</izvorni_sadrzaj>
    <derivirana_varijabla naziv="DomainObject.Predmet.OznakaBroj_1">St-4926/2016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AUTO-DIDO d.o.o.</izvorni_sadrzaj>
    <derivirana_varijabla naziv="DomainObject.Predmet.ProtustrankaFormated_1">  AUTO-DIDO d.o.o.</derivirana_varijabla>
  </DomainObject.Predmet.ProtustrankaFormated>
  <DomainObject.Predmet.ProtustrankaFormatedOIB>
    <izvorni_sadrzaj>  AUTO-DIDO d.o.o., OIB 81297258465</izvorni_sadrzaj>
    <derivirana_varijabla naziv="DomainObject.Predmet.ProtustrankaFormatedOIB_1">  AUTO-DIDO d.o.o., OIB 81297258465</derivirana_varijabla>
  </DomainObject.Predmet.ProtustrankaFormatedOIB>
  <DomainObject.Predmet.ProtustrankaFormatedWithAdress>
    <izvorni_sadrzaj> AUTO-DIDO d.o.o., Lea Muellera 33, 10000 Zagreb</izvorni_sadrzaj>
    <derivirana_varijabla naziv="DomainObject.Predmet.ProtustrankaFormatedWithAdress_1"> AUTO-DIDO d.o.o., Lea Muellera 33, 10000 Zagreb</derivirana_varijabla>
  </DomainObject.Predmet.ProtustrankaFormatedWithAdress>
  <DomainObject.Predmet.ProtustrankaFormatedWithAdressOIB>
    <izvorni_sadrzaj> AUTO-DIDO d.o.o., OIB 81297258465, Lea Muellera 33, 10000 Zagreb</izvorni_sadrzaj>
    <derivirana_varijabla naziv="DomainObject.Predmet.ProtustrankaFormatedWithAdressOIB_1"> AUTO-DIDO d.o.o., OIB 81297258465, Lea Muellera 33, 10000 Zagreb</derivirana_varijabla>
  </DomainObject.Predmet.ProtustrankaFormatedWithAdressOIB>
  <DomainObject.Predmet.ProtustrankaWithAdress>
    <izvorni_sadrzaj>AUTO-DIDO d.o.o. Lea Muellera 33, 10000 Zagreb</izvorni_sadrzaj>
    <derivirana_varijabla naziv="DomainObject.Predmet.ProtustrankaWithAdress_1">AUTO-DIDO d.o.o. Lea Muellera 33, 10000 Zagreb</derivirana_varijabla>
  </DomainObject.Predmet.ProtustrankaWithAdress>
  <DomainObject.Predmet.ProtustrankaWithAdressOIB>
    <izvorni_sadrzaj>AUTO-DIDO d.o.o., OIB 81297258465, Lea Muellera 33, 10000 Zagreb</izvorni_sadrzaj>
    <derivirana_varijabla naziv="DomainObject.Predmet.ProtustrankaWithAdressOIB_1">AUTO-DIDO d.o.o., OIB 81297258465, Lea Muellera 33, 10000 Zagreb</derivirana_varijabla>
  </DomainObject.Predmet.ProtustrankaWithAdressOIB>
  <DomainObject.Predmet.ProtustrankaNazivFormated>
    <izvorni_sadrzaj>AUTO-DIDO d.o.o.</izvorni_sadrzaj>
    <derivirana_varijabla naziv="DomainObject.Predmet.ProtustrankaNazivFormated_1">AUTO-DIDO d.o.o.</derivirana_varijabla>
  </DomainObject.Predmet.ProtustrankaNazivFormated>
  <DomainObject.Predmet.ProtustrankaNazivFormatedOIB>
    <izvorni_sadrzaj>AUTO-DIDO d.o.o., OIB 81297258465</izvorni_sadrzaj>
    <derivirana_varijabla naziv="DomainObject.Predmet.ProtustrankaNazivFormatedOIB_1">AUTO-DIDO d.o.o., OIB 81297258465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AUTO-DIDO d.o.o.</item>
    </izvorni_sadrzaj>
    <derivirana_varijabla naziv="DomainObject.Predmet.ProtuStrankaListFormated_1">
      <item>AUTO-DIDO d.o.o.</item>
    </derivirana_varijabla>
  </DomainObject.Predmet.ProtuStrankaListFormated>
  <DomainObject.Predmet.ProtuStrankaListFormatedOIB>
    <izvorni_sadrzaj>
      <item>AUTO-DIDO d.o.o., OIB 81297258465</item>
    </izvorni_sadrzaj>
    <derivirana_varijabla naziv="DomainObject.Predmet.ProtuStrankaListFormatedOIB_1">
      <item>AUTO-DIDO d.o.o., OIB 81297258465</item>
    </derivirana_varijabla>
  </DomainObject.Predmet.ProtuStrankaListFormatedOIB>
  <DomainObject.Predmet.ProtuStrankaListFormatedWithAdress>
    <izvorni_sadrzaj>
      <item>AUTO-DIDO d.o.o., Lea Muellera 33, 10000 Zagreb</item>
    </izvorni_sadrzaj>
    <derivirana_varijabla naziv="DomainObject.Predmet.ProtuStrankaListFormatedWithAdress_1">
      <item>AUTO-DIDO d.o.o., Lea Muellera 33, 10000 Zagreb</item>
    </derivirana_varijabla>
  </DomainObject.Predmet.ProtuStrankaListFormatedWithAdress>
  <DomainObject.Predmet.ProtuStrankaListFormatedWithAdressOIB>
    <izvorni_sadrzaj>
      <item>AUTO-DIDO d.o.o., OIB 81297258465, Lea Muellera 33, 10000 Zagreb</item>
    </izvorni_sadrzaj>
    <derivirana_varijabla naziv="DomainObject.Predmet.ProtuStrankaListFormatedWithAdressOIB_1">
      <item>AUTO-DIDO d.o.o., OIB 81297258465, Lea Muellera 33, 10000 Zagreb</item>
    </derivirana_varijabla>
  </DomainObject.Predmet.ProtuStrankaListFormatedWithAdressOIB>
  <DomainObject.Predmet.ProtuStrankaListNazivFormated>
    <izvorni_sadrzaj>
      <item>AUTO-DIDO d.o.o.</item>
    </izvorni_sadrzaj>
    <derivirana_varijabla naziv="DomainObject.Predmet.ProtuStrankaListNazivFormated_1">
      <item>AUTO-DIDO d.o.o.</item>
    </derivirana_varijabla>
  </DomainObject.Predmet.ProtuStrankaListNazivFormated>
  <DomainObject.Predmet.ProtuStrankaListNazivFormatedOIB>
    <izvorni_sadrzaj>
      <item>AUTO-DIDO d.o.o., OIB 81297258465</item>
    </izvorni_sadrzaj>
    <derivirana_varijabla naziv="DomainObject.Predmet.ProtuStrankaListNazivFormatedOIB_1">
      <item>AUTO-DIDO d.o.o., OIB 81297258465</item>
    </derivirana_varijabla>
  </DomainObject.Predmet.ProtuStrankaListNazivFormatedOIB>
  <DomainObject.Predmet.OstaliListFormated>
    <izvorni_sadrzaj>
      <item>Dijana Stipčić</item>
    </izvorni_sadrzaj>
    <derivirana_varijabla naziv="DomainObject.Predmet.OstaliListFormated_1">
      <item>Dijana Stipčić</item>
    </derivirana_varijabla>
  </DomainObject.Predmet.OstaliListFormated>
  <DomainObject.Predmet.OstaliListFormatedOIB>
    <izvorni_sadrzaj>
      <item>Dijana Stipčić, OIB 85662586692</item>
    </izvorni_sadrzaj>
    <derivirana_varijabla naziv="DomainObject.Predmet.OstaliListFormatedOIB_1">
      <item>Dijana Stipčić, OIB 85662586692</item>
    </derivirana_varijabla>
  </DomainObject.Predmet.OstaliListFormatedOIB>
  <DomainObject.Predmet.OstaliListFormatedWithAdress>
    <izvorni_sadrzaj>
      <item>Dijana Stipčić, Lea Muellera 33, 10000 Zagreb</item>
    </izvorni_sadrzaj>
    <derivirana_varijabla naziv="DomainObject.Predmet.OstaliListFormatedWithAdress_1">
      <item>Dijana Stipčić, Lea Muellera 33, 10000 Zagreb</item>
    </derivirana_varijabla>
  </DomainObject.Predmet.OstaliListFormatedWithAdress>
  <DomainObject.Predmet.OstaliListFormatedWithAdressOIB>
    <izvorni_sadrzaj>
      <item>Dijana Stipčić, OIB 85662586692, Lea Muellera 33, 10000 Zagreb</item>
    </izvorni_sadrzaj>
    <derivirana_varijabla naziv="DomainObject.Predmet.OstaliListFormatedWithAdressOIB_1">
      <item>Dijana Stipčić, OIB 85662586692, Lea Muellera 33, 10000 Zagreb</item>
    </derivirana_varijabla>
  </DomainObject.Predmet.OstaliListFormatedWithAdressOIB>
  <DomainObject.Predmet.OstaliListNazivFormated>
    <izvorni_sadrzaj>
      <item>Dijana Stipčić</item>
    </izvorni_sadrzaj>
    <derivirana_varijabla naziv="DomainObject.Predmet.OstaliListNazivFormated_1">
      <item>Dijana Stipčić</item>
    </derivirana_varijabla>
  </DomainObject.Predmet.OstaliListNazivFormated>
  <DomainObject.Predmet.OstaliListNazivFormatedOIB>
    <izvorni_sadrzaj>
      <item>Dijana Stipčić, OIB 85662586692</item>
    </izvorni_sadrzaj>
    <derivirana_varijabla naziv="DomainObject.Predmet.OstaliListNazivFormatedOIB_1">
      <item>Dijana Stipčić, OIB 85662586692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St-4926/2016-19</izvorni_sadrzaj>
    <derivirana_varijabla naziv="DomainObject.PoslovniBrojDokumenta_1">St-4926/2016-19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AUTO-DIDO d.o.o.</izvorni_sadrzaj>
    <derivirana_varijabla naziv="DomainObject.Predmet.ProtustrankaIDrugi_1">AUTO-DIDO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AUTO-DIDO d.o.o., OIB 81297258465, Lea Muellera 33, 10000 Zagreb</izvorni_sadrzaj>
    <derivirana_varijabla naziv="DomainObject.Predmet.ProtustrankaIDrugiAdressOIB_1">AUTO-DIDO d.o.o., OIB 81297258465, Lea Muellera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AUTO-DIDO d.o.o.</item>
      <item>Dijana Stipčić</item>
    </izvorni_sadrzaj>
    <derivirana_varijabla naziv="DomainObject.Predmet.SudioniciListNaziv_1">
      <item>FINA Regionalni centar Zagreb</item>
      <item>AUTO-DIDO d.o.o.</item>
      <item>Dijana Stipčić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izvorni_sadrzaj>
    <derivirana_varijabla naziv="DomainObject.Predmet.SudioniciListAdressOIB_1"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81297258465</item>
      <item>, OIB 85662586692</item>
    </izvorni_sadrzaj>
    <derivirana_varijabla naziv="DomainObject.Predmet.SudioniciListNazivOIB_1">
      <item>, OIB 85821130368</item>
      <item>, OIB 81297258465</item>
      <item>, OIB 85662586692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St-4926/2016-13</izvorni_sadrzaj>
    <derivirana_varijabla naziv="DomainObject.PredzadnjaOdlukaIzPredmeta.Oznaka_1">St-4926/2016-13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4508</properties:Characters>
  <properties:Lines>97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2018-11-21T09:56:00Z</dcterms:created>
  <dc:creator>Monika Grbac</dc:creator>
  <cp:lastModifiedBy>Monika Grbac</cp:lastModifiedBy>
  <cp:lastPrinted>2018-06-13T12:49:00Z</cp:lastPrinted>
  <dcterms:modified xmlns:xsi="http://www.w3.org/2001/XMLSchema-instance" xsi:type="dcterms:W3CDTF">2018-11-21T10:02:00Z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St-4926/2016-19 / Odluka - Rješenje (st-4926-16.docx)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