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4b1c" w14:paraId="4584b1c" w:rsidRDefault="004108E3" w:rsidP="001940FB" w:rsidR="004108E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4108E3" w:rsidR="001065A0" w:rsidRPr="004108E3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D81786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108E3" w:rsidP="00AA6BCF" w:rsidR="004108E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4108E3" w:rsidP="004108E3" w:rsidR="004108E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108E3" w:rsidP="004108E3" w:rsidR="004108E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108E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108E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F0E28" w:rsidRPr="006F0E28">
        <w:rPr>
          <w:rFonts w:cs="Calibri" w:eastAsia="Times New Roman" w:hAnsi="Calibri" w:ascii="Calibri"/>
          <w:lang w:val="hr-HR"/>
        </w:rPr>
        <w:t>MIROSLAVA ALUJEVIĆ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4108E3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6F0E28" w:rsidRPr="006F0E28">
        <w:rPr>
          <w:rFonts w:cs="Calibri" w:hAnsi="Calibri" w:ascii="Calibri"/>
        </w:rPr>
        <w:t>185.002,04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F0E28" w:rsidRPr="006F0E28">
        <w:rPr>
          <w:rFonts w:cs="Calibri" w:eastAsia="Times New Roman" w:hAnsi="Calibri" w:ascii="Calibri"/>
          <w:lang w:val="hr-HR"/>
        </w:rPr>
        <w:t>169.202,04 kn</w:t>
      </w:r>
      <w:r w:rsidR="004108E3">
        <w:rPr>
          <w:rFonts w:cs="Calibri" w:eastAsia="Times New Roman" w:hAnsi="Calibri" w:ascii="Calibri"/>
          <w:lang w:val="hr-HR"/>
        </w:rPr>
        <w:t>,</w:t>
      </w:r>
      <w:r w:rsidR="006F0E28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</w:t>
      </w:r>
      <w:r w:rsidR="006F0E28">
        <w:rPr>
          <w:rFonts w:cs="Calibri" w:hAnsi="Calibri" w:ascii="Calibri"/>
        </w:rPr>
        <w:t>5</w:t>
      </w:r>
      <w:r w:rsidR="001D182A" w:rsidRPr="001D182A">
        <w:rPr>
          <w:rFonts w:cs="Calibri" w:hAnsi="Calibri" w:ascii="Calibri"/>
        </w:rPr>
        <w:t>.</w:t>
      </w:r>
      <w:r w:rsidR="006F0E28">
        <w:rPr>
          <w:rFonts w:cs="Calibri" w:hAnsi="Calibri" w:ascii="Calibri"/>
        </w:rPr>
        <w:t>8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108E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108E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108E3" w:rsidRPr="004108E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108E3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6F0E28" w:rsidP="00AA6BCF" w:rsidR="006F0E28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108E3" w:rsidP="00AA6BCF" w:rsidR="004108E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70716F" w:rsidR="0036082E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6082E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F0E28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F0E28">
              <w:rPr>
                <w:rFonts w:cs="Calibri" w:eastAsia="Times New Roman" w:hAnsi="Calibri" w:ascii="Calibri"/>
                <w:lang w:val="hr-HR"/>
              </w:rPr>
              <w:t>MIROSLAVA ALUJEVIĆ</w:t>
            </w:r>
            <w:r w:rsidR="0036082E">
              <w:rPr>
                <w:rFonts w:cs="Calibri" w:hAnsi="Calibri" w:ascii="Calibri"/>
              </w:rPr>
              <w:t xml:space="preserve">, </w:t>
            </w:r>
            <w:r w:rsidRPr="006F0E28">
              <w:rPr>
                <w:rFonts w:cs="Calibri" w:eastAsia="Times New Roman" w:hAnsi="Calibri" w:ascii="Calibri"/>
                <w:lang w:val="hr-HR"/>
              </w:rPr>
              <w:t>Put Firula 53, Split</w:t>
            </w:r>
            <w:r w:rsidR="0036082E">
              <w:rPr>
                <w:rFonts w:cs="Calibri" w:hAnsi="Calibri" w:ascii="Calibri"/>
              </w:rPr>
              <w:t>,</w:t>
            </w:r>
            <w:r w:rsidR="0036082E" w:rsidRPr="00372EC9">
              <w:rPr>
                <w:rFonts w:cs="Calibri" w:hAnsi="Calibri" w:ascii="Calibri"/>
              </w:rPr>
              <w:t xml:space="preserve">OIB: </w:t>
            </w:r>
            <w:r w:rsidRPr="006F0E28">
              <w:rPr>
                <w:rFonts w:cs="Calibri" w:eastAsia="Times New Roman" w:hAnsi="Calibri" w:ascii="Calibri"/>
                <w:lang w:val="hr-HR"/>
              </w:rPr>
              <w:t>66371030784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F0E28" w:rsidP="0036082E" w:rsidR="0036082E" w:rsidRPr="0070716F">
            <w:pPr>
              <w:rPr>
                <w:rFonts w:cs="Calibri" w:hAnsi="Calibri" w:ascii="Calibri"/>
              </w:rPr>
            </w:pPr>
            <w:r w:rsidRPr="006F0E28">
              <w:rPr>
                <w:rFonts w:cs="Calibri" w:hAnsi="Calibri" w:ascii="Calibri"/>
              </w:rPr>
              <w:t>Ugovori o štednom depozitu broj 81-70-10121-1,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F0E28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F0E28">
              <w:rPr>
                <w:rFonts w:cs="Calibri" w:hAnsi="Calibri" w:ascii="Calibri"/>
              </w:rPr>
              <w:t>185.002,04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F0E28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F0E28">
              <w:rPr>
                <w:rFonts w:cs="Calibri" w:eastAsia="Times New Roman" w:hAnsi="Calibri" w:ascii="Calibri"/>
                <w:lang w:val="hr-HR"/>
              </w:rPr>
              <w:t>169.202,04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F0E28" w:rsidP="0036082E" w:rsidR="0036082E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F0E28">
              <w:rPr>
                <w:rFonts w:cs="Calibri" w:eastAsia="Times New Roman" w:hAnsi="Calibri" w:ascii="Calibri"/>
                <w:lang w:val="hr-HR"/>
              </w:rPr>
              <w:t>15.800,00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108E3" w:rsidP="004108E3" w:rsidR="004108E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5339F" w:rsidP="00A66D20" w:rsidR="00A66D20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D20" w:rsidP="00A66D20" w:rsidR="00A66D20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66D20" w:rsidP="00A66D20" w:rsidR="00A66D2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66D20" w:rsidP="00A66D20" w:rsidR="00A66D20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A1C" w:rsidR="00B50A1C">
      <w:pPr>
        <w:spacing w:after="0"/>
      </w:pPr>
      <w:r>
        <w:separator/>
      </w:r>
    </w:p>
  </w:endnote>
  <w:endnote w:id="0" w:type="continuationSeparator">
    <w:p w:rsidRDefault="00B50A1C" w:rsidR="00B50A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19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A1C" w:rsidR="00B50A1C">
      <w:pPr>
        <w:spacing w:after="0"/>
      </w:pPr>
      <w:r>
        <w:separator/>
      </w:r>
    </w:p>
  </w:footnote>
  <w:footnote w:id="0" w:type="continuationSeparator">
    <w:p w:rsidRDefault="00B50A1C" w:rsidR="00B50A1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9E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006EC93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13D8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26"/>
    <w:rsid w:val="00186E6B"/>
    <w:rsid w:val="00187FC7"/>
    <w:rsid w:val="0019112B"/>
    <w:rsid w:val="00192C64"/>
    <w:rsid w:val="00193242"/>
    <w:rsid w:val="001940FB"/>
    <w:rsid w:val="00194BB6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34B5"/>
    <w:rsid w:val="002B7AA9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082E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108E3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4A3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0E28"/>
    <w:rsid w:val="006F3112"/>
    <w:rsid w:val="006F3292"/>
    <w:rsid w:val="006F4E95"/>
    <w:rsid w:val="00701567"/>
    <w:rsid w:val="00702436"/>
    <w:rsid w:val="00702D3C"/>
    <w:rsid w:val="007049B0"/>
    <w:rsid w:val="00706E26"/>
    <w:rsid w:val="0070716F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66D20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0A1C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39F"/>
    <w:rsid w:val="00D53F10"/>
    <w:rsid w:val="00D6033C"/>
    <w:rsid w:val="00D61502"/>
    <w:rsid w:val="00D622A8"/>
    <w:rsid w:val="00D645C9"/>
    <w:rsid w:val="00D74220"/>
    <w:rsid w:val="00D81786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19EF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2FEC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615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A1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9E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19E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19E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19E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A1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9E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19E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19E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19E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4D29C6-D754-4643-A018-A9A4B0318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1445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St-651/2017-263 / Podnesak - Podnesak (-263.docx)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