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b3df" w14:paraId="bf1b3df" w:rsidRDefault="00D45582" w:rsidP="00D45582" w:rsidR="00D45582">
      <w:pPr>
        <w:spacing w:after="0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D172FF" w:rsidP="00D172FF" w:rsidR="00D172F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bidi="he-IL" w:eastAsia="hr-HR"/>
        </w:rPr>
        <w:drawing>
          <wp:inline distR="0" distL="0" distB="0" distT="0">
            <wp:extent cy="634614" cx="504000"/>
            <wp:effectExtent b="0" r="0" t="0" l="0"/>
            <wp:docPr descr="C:\Users\vmrkonja\Documents\edukacija\Slike\GRB-RH-jpg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mrkonja\Documents\edukacija\Slike\GRB-RH-jpg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614" cx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 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D172FF" w:rsidP="00D172FF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D172FF" w:rsidP="00D172FF" w:rsidR="00D4558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Poslovni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-2/2018</w:t>
      </w:r>
    </w:p>
    <w:p w:rsidRDefault="00D172FF" w:rsidP="00D172FF" w:rsidR="00D172F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H R V A T S K A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565A38" w:rsidR="00D455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Općinski sud u Bjelovaru Stalna služba u Garešnici, po sucu toga suda Ivanu Poljaku, kao sucu pojedincu, u postupku stečaja potrošača povodom prijedloga potrošača </w:t>
      </w:r>
      <w:r w:rsidR="00565A38">
        <w:rPr>
          <w:rFonts w:cs="Times New Roman" w:eastAsia="Times New Roman"/>
          <w:lang w:eastAsia="hr-HR"/>
        </w:rPr>
        <w:t xml:space="preserve">Marija </w:t>
      </w:r>
      <w:proofErr w:type="spellStart"/>
      <w:r w:rsidR="00565A38">
        <w:rPr>
          <w:rFonts w:cs="Times New Roman" w:eastAsia="Times New Roman"/>
          <w:lang w:eastAsia="hr-HR"/>
        </w:rPr>
        <w:t>Mišira</w:t>
      </w:r>
      <w:proofErr w:type="spellEnd"/>
      <w:r w:rsidR="00565A38">
        <w:rPr>
          <w:rFonts w:cs="Times New Roman" w:eastAsia="Times New Roman"/>
          <w:lang w:eastAsia="hr-HR"/>
        </w:rPr>
        <w:t xml:space="preserve">, OIB:42260480610, </w:t>
      </w:r>
      <w:proofErr w:type="spellStart"/>
      <w:r w:rsidR="00565A38">
        <w:rPr>
          <w:rFonts w:cs="Times New Roman" w:eastAsia="Times New Roman"/>
          <w:lang w:eastAsia="hr-HR"/>
        </w:rPr>
        <w:t>Jakopovac</w:t>
      </w:r>
      <w:proofErr w:type="spellEnd"/>
      <w:r w:rsidR="00565A38">
        <w:rPr>
          <w:rFonts w:cs="Times New Roman" w:eastAsia="Times New Roman"/>
          <w:lang w:eastAsia="hr-HR"/>
        </w:rPr>
        <w:t xml:space="preserve"> 64, Zrinski Topolovac</w:t>
      </w:r>
      <w:r>
        <w:rPr>
          <w:rFonts w:cs="Times New Roman" w:eastAsia="Times New Roman"/>
          <w:lang w:eastAsia="hr-HR"/>
        </w:rPr>
        <w:t>, za otvaranj</w:t>
      </w:r>
      <w:r w:rsidR="003D5AC0">
        <w:rPr>
          <w:rFonts w:cs="Times New Roman" w:eastAsia="Times New Roman"/>
          <w:lang w:eastAsia="hr-HR"/>
        </w:rPr>
        <w:t xml:space="preserve">e stečajnog postupka, dana </w:t>
      </w:r>
      <w:r w:rsidR="00565A38">
        <w:rPr>
          <w:rFonts w:cs="Times New Roman" w:eastAsia="Times New Roman"/>
          <w:lang w:eastAsia="hr-HR"/>
        </w:rPr>
        <w:t>29. kolovoza</w:t>
      </w:r>
      <w:r>
        <w:rPr>
          <w:rFonts w:cs="Times New Roman" w:eastAsia="Times New Roman"/>
          <w:lang w:eastAsia="hr-HR"/>
        </w:rPr>
        <w:t xml:space="preserve"> 201</w:t>
      </w:r>
      <w:r w:rsidR="00565A38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>. godine objavljuje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</w:t>
      </w: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pripremno ročište u postupku stečaja potrošača</w:t>
      </w: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D45582" w:rsidP="00D45582" w:rsidR="00D45582">
      <w:pPr>
        <w:spacing w:after="0"/>
        <w:rPr>
          <w:rFonts w:cs="Times New Roman" w:eastAsia="Times New Roman"/>
          <w:lang w:eastAsia="hr-HR"/>
        </w:rPr>
      </w:pPr>
    </w:p>
    <w:p w:rsidRDefault="00565A38" w:rsidP="00565A38" w:rsidR="00D45582" w:rsidRPr="006C42C6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6C42C6">
        <w:rPr>
          <w:rFonts w:cs="Times New Roman" w:eastAsia="Times New Roman"/>
          <w:u w:val="single"/>
          <w:lang w:eastAsia="hr-HR"/>
        </w:rPr>
        <w:t>30. listopada 2018</w:t>
      </w:r>
      <w:r w:rsidR="003D5AC0" w:rsidRPr="006C42C6">
        <w:rPr>
          <w:rFonts w:cs="Times New Roman" w:eastAsia="Times New Roman"/>
          <w:u w:val="single"/>
          <w:lang w:eastAsia="hr-HR"/>
        </w:rPr>
        <w:t xml:space="preserve"> </w:t>
      </w:r>
      <w:r w:rsidR="00D45582" w:rsidRPr="006C42C6">
        <w:rPr>
          <w:rFonts w:cs="Times New Roman" w:eastAsia="Times New Roman"/>
          <w:u w:val="single"/>
          <w:lang w:eastAsia="hr-HR"/>
        </w:rPr>
        <w:t xml:space="preserve">u </w:t>
      </w:r>
      <w:r w:rsidRPr="006C42C6">
        <w:rPr>
          <w:rFonts w:cs="Times New Roman" w:eastAsia="Times New Roman"/>
          <w:u w:val="single"/>
          <w:lang w:eastAsia="hr-HR"/>
        </w:rPr>
        <w:t>10,00</w:t>
      </w:r>
      <w:r w:rsidR="00D45582" w:rsidRPr="006C42C6">
        <w:rPr>
          <w:rFonts w:cs="Times New Roman" w:eastAsia="Times New Roman"/>
          <w:u w:val="single"/>
          <w:lang w:eastAsia="hr-HR"/>
        </w:rPr>
        <w:t xml:space="preserve"> sati u sobi broj 16</w:t>
      </w:r>
    </w:p>
    <w:p w:rsidRDefault="00D45582" w:rsidP="00D45582" w:rsidR="00D4558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45582" w:rsidP="00D45582" w:rsidR="00D4558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45582" w:rsidP="00D45582" w:rsidR="00D455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D45582" w:rsidP="00D45582" w:rsidR="00D455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Svatko može obaviti uvid u popis imovine i obveza te plan ispunjenja obveza u pisarnici Općinskog suda u Garešnici.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D45582" w:rsidP="00D45582" w:rsidR="00D455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5582" w:rsidP="003D5312" w:rsidR="00D45582" w:rsidRPr="003D531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vjerovnik:</w:t>
      </w:r>
    </w:p>
    <w:p w:rsidRDefault="00F127A5" w:rsidP="000E663E" w:rsid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0E663E">
        <w:rPr>
          <w:lang w:bidi="he-IL" w:eastAsia="hr-HR"/>
        </w:rPr>
        <w:t xml:space="preserve">A.B.M. d.o.o. u stečaju </w:t>
      </w:r>
    </w:p>
    <w:p w:rsidRDefault="00F127A5" w:rsidP="000E663E" w:rsid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ALLIANZ ZAGREB dioničko društvo za osiguranje </w:t>
      </w:r>
    </w:p>
    <w:p w:rsidRDefault="00F127A5" w:rsidP="000E663E" w:rsidR="003D5312" w:rsidRP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BELJE </w:t>
      </w:r>
      <w:proofErr w:type="spellStart"/>
      <w:r w:rsidR="003D5312" w:rsidRPr="003D5312">
        <w:rPr>
          <w:lang w:bidi="he-IL" w:eastAsia="hr-HR"/>
        </w:rPr>
        <w:t>d.d</w:t>
      </w:r>
      <w:proofErr w:type="spellEnd"/>
      <w:r w:rsidR="003D5312" w:rsidRPr="003D5312">
        <w:rPr>
          <w:lang w:bidi="he-IL" w:eastAsia="hr-HR"/>
        </w:rPr>
        <w:t xml:space="preserve"> </w:t>
      </w:r>
    </w:p>
    <w:p w:rsidRDefault="00F127A5" w:rsidP="000E663E" w:rsid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CEI Zagreb društvo s ograničenom odgovornošću za usluge </w:t>
      </w:r>
    </w:p>
    <w:p w:rsidRDefault="00F127A5" w:rsidP="000E663E" w:rsidR="003D5312" w:rsidRP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CROATIA BANKA, dioničko društvo </w:t>
      </w:r>
    </w:p>
    <w:p w:rsidRDefault="00F127A5" w:rsidP="000E663E" w:rsidR="000E663E">
      <w:pPr>
        <w:pStyle w:val="Bezproreda"/>
        <w:rPr>
          <w:rFonts w:cs="Times New Roman" w:eastAsia="Times New Roman"/>
          <w:lang w:bidi="he-IL" w:eastAsia="hr-HR"/>
        </w:rPr>
      </w:pPr>
      <w:r>
        <w:rPr>
          <w:rFonts w:cs="Times New Roman" w:eastAsia="Times New Roman"/>
          <w:lang w:bidi="he-IL" w:eastAsia="hr-HR"/>
        </w:rPr>
        <w:tab/>
      </w:r>
      <w:r w:rsidR="003D5312" w:rsidRPr="003D5312">
        <w:rPr>
          <w:rFonts w:cs="Times New Roman" w:eastAsia="Times New Roman"/>
          <w:lang w:bidi="he-IL" w:eastAsia="hr-HR"/>
        </w:rPr>
        <w:t xml:space="preserve">Državni proračun </w:t>
      </w:r>
      <w:r w:rsidR="000E663E">
        <w:rPr>
          <w:rFonts w:cs="Times New Roman" w:eastAsia="Times New Roman"/>
          <w:lang w:bidi="he-IL" w:eastAsia="hr-HR"/>
        </w:rPr>
        <w:t>–</w:t>
      </w:r>
    </w:p>
    <w:p w:rsidRDefault="000E663E" w:rsidP="000E663E" w:rsidR="003D5312" w:rsidRPr="003D5312">
      <w:pPr>
        <w:pStyle w:val="Bezproreda"/>
        <w:rPr>
          <w:lang w:bidi="he-IL" w:eastAsia="hr-HR"/>
        </w:rPr>
      </w:pPr>
      <w:r>
        <w:rPr>
          <w:rFonts w:cs="Times New Roman" w:eastAsia="Times New Roman"/>
          <w:lang w:bidi="he-IL" w:eastAsia="hr-HR"/>
        </w:rPr>
        <w:tab/>
      </w:r>
      <w:r w:rsidR="003D5312" w:rsidRPr="003D5312">
        <w:rPr>
          <w:lang w:bidi="he-IL" w:eastAsia="hr-HR"/>
        </w:rPr>
        <w:t>DUKAT mliječn</w:t>
      </w:r>
      <w:r>
        <w:rPr>
          <w:lang w:bidi="he-IL" w:eastAsia="hr-HR"/>
        </w:rPr>
        <w:t xml:space="preserve">a industrija dioničko društvo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EOS MATRIX d.o.o. za poslovne usluge </w:t>
      </w:r>
    </w:p>
    <w:p w:rsidRDefault="00991E9B" w:rsidP="00F127A5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ERSTE CARD CLUB </w:t>
      </w:r>
      <w:r w:rsidR="00F127A5">
        <w:rPr>
          <w:lang w:bidi="he-IL" w:eastAsia="hr-HR"/>
        </w:rPr>
        <w:t>d.o.o</w:t>
      </w:r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EUROZON d.o.o. za uvoz-izvoz i zastupanje </w:t>
      </w:r>
    </w:p>
    <w:p w:rsidRDefault="00991E9B" w:rsidP="00F127A5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lastRenderedPageBreak/>
        <w:t xml:space="preserve">FANON </w:t>
      </w:r>
      <w:r w:rsidR="00F127A5">
        <w:rPr>
          <w:lang w:bidi="he-IL" w:eastAsia="hr-HR"/>
        </w:rPr>
        <w:t>d.o.o.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Financijska agencija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GEA </w:t>
      </w:r>
      <w:proofErr w:type="spellStart"/>
      <w:r w:rsidRPr="00991E9B">
        <w:rPr>
          <w:lang w:bidi="he-IL" w:eastAsia="hr-HR"/>
        </w:rPr>
        <w:t>Farm</w:t>
      </w:r>
      <w:proofErr w:type="spellEnd"/>
      <w:r w:rsidRPr="00991E9B">
        <w:rPr>
          <w:lang w:bidi="he-IL" w:eastAsia="hr-HR"/>
        </w:rPr>
        <w:t xml:space="preserve"> Technologies Croatia društvo s ograničenom odgovornošću za trgovinu i </w:t>
      </w:r>
      <w:r w:rsidR="00DA37AD">
        <w:rPr>
          <w:lang w:bidi="he-IL" w:eastAsia="hr-HR"/>
        </w:rPr>
        <w:tab/>
      </w:r>
      <w:r w:rsidRPr="00991E9B">
        <w:rPr>
          <w:lang w:bidi="he-IL" w:eastAsia="hr-HR"/>
        </w:rPr>
        <w:t xml:space="preserve">usluge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GEDŽIĆ GRADNJA d.o.o. za građevinarstvo i trgovinu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GORUP STOČARSTVO d.o.o. za proizvodnju u stočarstvu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GORZAVET VETERINARSKA AMBULANTA </w:t>
      </w:r>
      <w:r w:rsidR="00F127A5">
        <w:rPr>
          <w:lang w:bidi="he-IL" w:eastAsia="hr-HR"/>
        </w:rPr>
        <w:t>d.o.o.</w:t>
      </w:r>
      <w:r w:rsidRPr="00991E9B">
        <w:rPr>
          <w:lang w:bidi="he-IL" w:eastAsia="hr-HR"/>
        </w:rPr>
        <w:t xml:space="preserve"> za proizvodnju, trgovinu i </w:t>
      </w:r>
      <w:r w:rsidR="00DA37AD">
        <w:rPr>
          <w:lang w:bidi="he-IL" w:eastAsia="hr-HR"/>
        </w:rPr>
        <w:tab/>
      </w:r>
      <w:r w:rsidRPr="00991E9B">
        <w:rPr>
          <w:lang w:bidi="he-IL" w:eastAsia="hr-HR"/>
        </w:rPr>
        <w:t xml:space="preserve">usluge u stečaju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Granolio d.d. za proizvodnju, trgovinu i usluge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HBOR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HEP-Operator distribucijskog sustava d.o.o. za distribuciju i opskrbu električne </w:t>
      </w:r>
      <w:r w:rsidR="00DA37AD">
        <w:rPr>
          <w:lang w:bidi="he-IL" w:eastAsia="hr-HR"/>
        </w:rPr>
        <w:tab/>
      </w:r>
      <w:r w:rsidRPr="00991E9B">
        <w:rPr>
          <w:lang w:bidi="he-IL" w:eastAsia="hr-HR"/>
        </w:rPr>
        <w:t xml:space="preserve">energije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HETA </w:t>
      </w:r>
      <w:proofErr w:type="spellStart"/>
      <w:r w:rsidRPr="00991E9B">
        <w:rPr>
          <w:lang w:bidi="he-IL" w:eastAsia="hr-HR"/>
        </w:rPr>
        <w:t>Asset</w:t>
      </w:r>
      <w:proofErr w:type="spellEnd"/>
      <w:r w:rsidRPr="00991E9B">
        <w:rPr>
          <w:lang w:bidi="he-IL" w:eastAsia="hr-HR"/>
        </w:rPr>
        <w:t xml:space="preserve"> </w:t>
      </w:r>
      <w:proofErr w:type="spellStart"/>
      <w:r w:rsidRPr="00991E9B">
        <w:rPr>
          <w:lang w:bidi="he-IL" w:eastAsia="hr-HR"/>
        </w:rPr>
        <w:t>Resolution</w:t>
      </w:r>
      <w:proofErr w:type="spellEnd"/>
      <w:r w:rsidRPr="00991E9B">
        <w:rPr>
          <w:lang w:bidi="he-IL" w:eastAsia="hr-HR"/>
        </w:rPr>
        <w:t xml:space="preserve"> Hrvatska, društvo za financiranje d.o.o.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Hrvatski Telekom d.d.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JADRANSKO OSIGURANJE </w:t>
      </w:r>
      <w:r w:rsidR="00F127A5">
        <w:rPr>
          <w:lang w:bidi="he-IL" w:eastAsia="hr-HR"/>
        </w:rPr>
        <w:t>d.d.</w:t>
      </w:r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proofErr w:type="spellStart"/>
      <w:r w:rsidRPr="00991E9B">
        <w:rPr>
          <w:lang w:bidi="he-IL" w:eastAsia="hr-HR"/>
        </w:rPr>
        <w:t>Kirš</w:t>
      </w:r>
      <w:proofErr w:type="spellEnd"/>
      <w:r w:rsidRPr="00991E9B">
        <w:rPr>
          <w:lang w:bidi="he-IL" w:eastAsia="hr-HR"/>
        </w:rPr>
        <w:t>-</w:t>
      </w:r>
      <w:proofErr w:type="spellStart"/>
      <w:r w:rsidRPr="00991E9B">
        <w:rPr>
          <w:lang w:bidi="he-IL" w:eastAsia="hr-HR"/>
        </w:rPr>
        <w:t>Prom</w:t>
      </w:r>
      <w:proofErr w:type="spellEnd"/>
      <w:r w:rsidRPr="00991E9B">
        <w:rPr>
          <w:lang w:bidi="he-IL" w:eastAsia="hr-HR"/>
        </w:rPr>
        <w:t xml:space="preserve"> d.o.o.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MAJCAN VETERINARSKA AMBULANTA </w:t>
      </w:r>
      <w:r w:rsidR="00F127A5">
        <w:rPr>
          <w:lang w:bidi="he-IL" w:eastAsia="hr-HR"/>
        </w:rPr>
        <w:t>d.o.o</w:t>
      </w:r>
      <w:r w:rsidRPr="00991E9B">
        <w:rPr>
          <w:lang w:bidi="he-IL" w:eastAsia="hr-HR"/>
        </w:rPr>
        <w:t xml:space="preserve"> za proizvodnju, usluge i trgovinu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Naknada za uređenje voda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proofErr w:type="spellStart"/>
      <w:r w:rsidRPr="00991E9B">
        <w:rPr>
          <w:lang w:bidi="he-IL" w:eastAsia="hr-HR"/>
        </w:rPr>
        <w:t>odvj.Vesna</w:t>
      </w:r>
      <w:proofErr w:type="spellEnd"/>
      <w:r w:rsidRPr="00991E9B">
        <w:rPr>
          <w:lang w:bidi="he-IL" w:eastAsia="hr-HR"/>
        </w:rPr>
        <w:t xml:space="preserve"> Jakovljević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PODRAVSKA BANKA </w:t>
      </w:r>
      <w:r w:rsidR="00F127A5">
        <w:rPr>
          <w:lang w:bidi="he-IL" w:eastAsia="hr-HR"/>
        </w:rPr>
        <w:t>d.d.</w:t>
      </w:r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proofErr w:type="spellStart"/>
      <w:r w:rsidRPr="00991E9B">
        <w:rPr>
          <w:lang w:bidi="he-IL" w:eastAsia="hr-HR"/>
        </w:rPr>
        <w:t>Poljoprerada</w:t>
      </w:r>
      <w:proofErr w:type="spellEnd"/>
      <w:r w:rsidRPr="00991E9B">
        <w:rPr>
          <w:lang w:bidi="he-IL" w:eastAsia="hr-HR"/>
        </w:rPr>
        <w:t xml:space="preserve"> d.d. - u stečaju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PORSCHE LEASING </w:t>
      </w:r>
      <w:r w:rsidR="00F127A5">
        <w:rPr>
          <w:lang w:bidi="he-IL" w:eastAsia="hr-HR"/>
        </w:rPr>
        <w:t>d.o.o.</w:t>
      </w:r>
      <w:r w:rsidRPr="00991E9B">
        <w:rPr>
          <w:lang w:bidi="he-IL" w:eastAsia="hr-HR"/>
        </w:rPr>
        <w:t xml:space="preserve"> za </w:t>
      </w:r>
      <w:proofErr w:type="spellStart"/>
      <w:r w:rsidRPr="00991E9B">
        <w:rPr>
          <w:lang w:bidi="he-IL" w:eastAsia="hr-HR"/>
        </w:rPr>
        <w:t>leasing</w:t>
      </w:r>
      <w:proofErr w:type="spellEnd"/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SLATINSKA BANKA </w:t>
      </w:r>
      <w:proofErr w:type="spellStart"/>
      <w:r w:rsidRPr="00991E9B">
        <w:rPr>
          <w:lang w:bidi="he-IL" w:eastAsia="hr-HR"/>
        </w:rPr>
        <w:t>d.d</w:t>
      </w:r>
      <w:proofErr w:type="spellEnd"/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Stečajna masa iza Usluge </w:t>
      </w:r>
      <w:proofErr w:type="spellStart"/>
      <w:r w:rsidRPr="00991E9B">
        <w:rPr>
          <w:lang w:bidi="he-IL" w:eastAsia="hr-HR"/>
        </w:rPr>
        <w:t>Axia</w:t>
      </w:r>
      <w:proofErr w:type="spellEnd"/>
      <w:r w:rsidRPr="00991E9B">
        <w:rPr>
          <w:lang w:bidi="he-IL" w:eastAsia="hr-HR"/>
        </w:rPr>
        <w:t xml:space="preserve"> </w:t>
      </w:r>
      <w:proofErr w:type="spellStart"/>
      <w:r w:rsidRPr="00991E9B">
        <w:rPr>
          <w:lang w:bidi="he-IL" w:eastAsia="hr-HR"/>
        </w:rPr>
        <w:t>d.d</w:t>
      </w:r>
      <w:proofErr w:type="spellEnd"/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stočarstvo Raić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TVORNICA STOČNE HRANE </w:t>
      </w:r>
      <w:proofErr w:type="spellStart"/>
      <w:r w:rsidRPr="00F127A5">
        <w:rPr>
          <w:lang w:bidi="he-IL" w:eastAsia="hr-HR"/>
        </w:rPr>
        <w:t>d.d</w:t>
      </w:r>
      <w:proofErr w:type="spellEnd"/>
      <w:r w:rsidRPr="00F127A5">
        <w:rPr>
          <w:lang w:bidi="he-IL" w:eastAsia="hr-HR"/>
        </w:rPr>
        <w:t xml:space="preserve">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proofErr w:type="spellStart"/>
      <w:r w:rsidRPr="00F127A5">
        <w:rPr>
          <w:lang w:bidi="he-IL" w:eastAsia="hr-HR"/>
        </w:rPr>
        <w:t>UniCredit</w:t>
      </w:r>
      <w:proofErr w:type="spellEnd"/>
      <w:r w:rsidRPr="00F127A5">
        <w:rPr>
          <w:lang w:bidi="he-IL" w:eastAsia="hr-HR"/>
        </w:rPr>
        <w:t xml:space="preserve"> </w:t>
      </w:r>
      <w:proofErr w:type="spellStart"/>
      <w:r w:rsidRPr="00F127A5">
        <w:rPr>
          <w:lang w:bidi="he-IL" w:eastAsia="hr-HR"/>
        </w:rPr>
        <w:t>Leasing</w:t>
      </w:r>
      <w:proofErr w:type="spellEnd"/>
      <w:r w:rsidRPr="00F127A5">
        <w:rPr>
          <w:lang w:bidi="he-IL" w:eastAsia="hr-HR"/>
        </w:rPr>
        <w:t xml:space="preserve"> Croatia </w:t>
      </w:r>
      <w:r>
        <w:rPr>
          <w:lang w:bidi="he-IL" w:eastAsia="hr-HR"/>
        </w:rPr>
        <w:t>d.o.o.</w:t>
      </w:r>
      <w:r w:rsidRPr="00F127A5">
        <w:rPr>
          <w:lang w:bidi="he-IL" w:eastAsia="hr-HR"/>
        </w:rPr>
        <w:t xml:space="preserve"> za </w:t>
      </w:r>
      <w:proofErr w:type="spellStart"/>
      <w:r w:rsidRPr="00F127A5">
        <w:rPr>
          <w:lang w:bidi="he-IL" w:eastAsia="hr-HR"/>
        </w:rPr>
        <w:t>leasing</w:t>
      </w:r>
      <w:proofErr w:type="spellEnd"/>
      <w:r w:rsidRPr="00F127A5">
        <w:rPr>
          <w:lang w:bidi="he-IL" w:eastAsia="hr-HR"/>
        </w:rPr>
        <w:t xml:space="preserve">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proofErr w:type="spellStart"/>
      <w:r w:rsidRPr="00F127A5">
        <w:rPr>
          <w:lang w:bidi="he-IL" w:eastAsia="hr-HR"/>
        </w:rPr>
        <w:t>VIPnet</w:t>
      </w:r>
      <w:proofErr w:type="spellEnd"/>
      <w:r w:rsidRPr="00F127A5">
        <w:rPr>
          <w:lang w:bidi="he-IL" w:eastAsia="hr-HR"/>
        </w:rPr>
        <w:t xml:space="preserve">, </w:t>
      </w:r>
      <w:r>
        <w:rPr>
          <w:lang w:bidi="he-IL" w:eastAsia="hr-HR"/>
        </w:rPr>
        <w:t>d.o.o.</w:t>
      </w:r>
      <w:r w:rsidRPr="00F127A5">
        <w:rPr>
          <w:lang w:bidi="he-IL" w:eastAsia="hr-HR"/>
        </w:rPr>
        <w:t xml:space="preserve"> za usluge javnih telekomunikacija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proofErr w:type="spellStart"/>
      <w:r w:rsidRPr="00F127A5">
        <w:rPr>
          <w:lang w:bidi="he-IL" w:eastAsia="hr-HR"/>
        </w:rPr>
        <w:t>Wiener</w:t>
      </w:r>
      <w:proofErr w:type="spellEnd"/>
      <w:r w:rsidRPr="00F127A5">
        <w:rPr>
          <w:lang w:bidi="he-IL" w:eastAsia="hr-HR"/>
        </w:rPr>
        <w:t xml:space="preserve"> osiguranje </w:t>
      </w:r>
      <w:proofErr w:type="spellStart"/>
      <w:r w:rsidRPr="00F127A5">
        <w:rPr>
          <w:lang w:bidi="he-IL" w:eastAsia="hr-HR"/>
        </w:rPr>
        <w:t>Vienna</w:t>
      </w:r>
      <w:proofErr w:type="spellEnd"/>
      <w:r w:rsidRPr="00F127A5">
        <w:rPr>
          <w:lang w:bidi="he-IL" w:eastAsia="hr-HR"/>
        </w:rPr>
        <w:t xml:space="preserve"> Insurance Group </w:t>
      </w:r>
      <w:r>
        <w:rPr>
          <w:lang w:bidi="he-IL" w:eastAsia="hr-HR"/>
        </w:rPr>
        <w:t>d.d.</w:t>
      </w:r>
      <w:r w:rsidRPr="00F127A5">
        <w:rPr>
          <w:lang w:bidi="he-IL" w:eastAsia="hr-HR"/>
        </w:rPr>
        <w:t xml:space="preserve"> za osiguranje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ZAGREBAČKA BANKA </w:t>
      </w:r>
      <w:r>
        <w:rPr>
          <w:lang w:bidi="he-IL" w:eastAsia="hr-HR"/>
        </w:rPr>
        <w:t>d.d.</w:t>
      </w:r>
      <w:r w:rsidRPr="00F127A5">
        <w:rPr>
          <w:lang w:bidi="he-IL" w:eastAsia="hr-HR"/>
        </w:rPr>
        <w:t xml:space="preserve">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Zlatko </w:t>
      </w:r>
      <w:proofErr w:type="spellStart"/>
      <w:r w:rsidRPr="00F127A5">
        <w:rPr>
          <w:lang w:bidi="he-IL" w:eastAsia="hr-HR"/>
        </w:rPr>
        <w:t>Gajdić</w:t>
      </w:r>
      <w:proofErr w:type="spellEnd"/>
      <w:r w:rsidRPr="00F127A5">
        <w:rPr>
          <w:lang w:bidi="he-IL" w:eastAsia="hr-HR"/>
        </w:rPr>
        <w:t xml:space="preserve">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Štedno-kreditna zadruga ZALET u likvidaciji </w:t>
      </w:r>
    </w:p>
    <w:p w:rsidRDefault="003D5312" w:rsidP="00D45582" w:rsidR="003D531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 na plan ispunjenja obveza u roku od 30 dana od dana objave poziva za pripremno ročište na mrežnoj stranici e- Oglasna ploča sudova.</w:t>
      </w: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 ročište se poziva i </w:t>
      </w:r>
    </w:p>
    <w:p w:rsidRDefault="00D45582" w:rsidP="00565A38" w:rsidR="00D45582">
      <w:pPr>
        <w:numPr>
          <w:ilvl w:val="0"/>
          <w:numId w:val="4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Dužnik- potrošač </w:t>
      </w:r>
      <w:r w:rsidR="00565A38">
        <w:rPr>
          <w:rFonts w:cs="Times New Roman" w:eastAsia="Times New Roman"/>
          <w:lang w:eastAsia="hr-HR"/>
        </w:rPr>
        <w:t xml:space="preserve">Marijo </w:t>
      </w:r>
      <w:proofErr w:type="spellStart"/>
      <w:r w:rsidR="00565A38">
        <w:rPr>
          <w:rFonts w:cs="Times New Roman" w:eastAsia="Times New Roman"/>
          <w:lang w:eastAsia="hr-HR"/>
        </w:rPr>
        <w:t>Mišir</w:t>
      </w:r>
      <w:proofErr w:type="spellEnd"/>
      <w:r w:rsidR="00565A38">
        <w:rPr>
          <w:rFonts w:cs="Times New Roman" w:eastAsia="Times New Roman"/>
          <w:lang w:eastAsia="hr-HR"/>
        </w:rPr>
        <w:t xml:space="preserve">, OIB:42260480610, </w:t>
      </w:r>
      <w:proofErr w:type="spellStart"/>
      <w:r w:rsidR="00565A38">
        <w:rPr>
          <w:rFonts w:cs="Times New Roman" w:eastAsia="Times New Roman"/>
          <w:lang w:eastAsia="hr-HR"/>
        </w:rPr>
        <w:t>Jakopovac</w:t>
      </w:r>
      <w:proofErr w:type="spellEnd"/>
      <w:r w:rsidR="00565A38">
        <w:rPr>
          <w:rFonts w:cs="Times New Roman" w:eastAsia="Times New Roman"/>
          <w:lang w:eastAsia="hr-HR"/>
        </w:rPr>
        <w:t xml:space="preserve"> 64, Zrinski Topolovac,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</w:t>
      </w:r>
      <w:r w:rsidR="00BA7D46">
        <w:rPr>
          <w:rFonts w:cs="Times New Roman" w:eastAsia="Times New Roman"/>
          <w:lang w:eastAsia="hr-HR"/>
        </w:rPr>
        <w:t xml:space="preserve">su </w:t>
      </w:r>
      <w:r>
        <w:rPr>
          <w:rFonts w:cs="Times New Roman" w:eastAsia="Times New Roman"/>
          <w:lang w:eastAsia="hr-HR"/>
        </w:rPr>
        <w:t>u roku od 30 dana od dana objave poziva za pripremno ročište podnijele zahtjev za dopunu ili izmjenu popisa.</w:t>
      </w:r>
    </w:p>
    <w:p w:rsidRDefault="00D45582" w:rsidP="00D45582" w:rsidR="00D455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D45582" w:rsidP="00D45582" w:rsidR="00D455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3D531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dužnik</w:t>
      </w:r>
      <w:r w:rsidR="00565A38">
        <w:rPr>
          <w:rFonts w:cs="Times New Roman" w:eastAsia="Times New Roman"/>
          <w:lang w:eastAsia="hr-HR"/>
        </w:rPr>
        <w:t xml:space="preserve"> -</w:t>
      </w:r>
      <w:r>
        <w:rPr>
          <w:rFonts w:cs="Times New Roman" w:eastAsia="Times New Roman"/>
          <w:lang w:eastAsia="hr-HR"/>
        </w:rPr>
        <w:t xml:space="preserve"> </w:t>
      </w:r>
      <w:r w:rsidR="00565A38">
        <w:rPr>
          <w:rFonts w:cs="Times New Roman" w:eastAsia="Times New Roman"/>
          <w:lang w:eastAsia="hr-HR"/>
        </w:rPr>
        <w:t xml:space="preserve">Marijo </w:t>
      </w:r>
      <w:proofErr w:type="spellStart"/>
      <w:r w:rsidR="00565A38">
        <w:rPr>
          <w:rFonts w:cs="Times New Roman" w:eastAsia="Times New Roman"/>
          <w:lang w:eastAsia="hr-HR"/>
        </w:rPr>
        <w:t>Mišir</w:t>
      </w:r>
      <w:proofErr w:type="spellEnd"/>
      <w:r w:rsidR="00565A38">
        <w:rPr>
          <w:rFonts w:cs="Times New Roman" w:eastAsia="Times New Roman"/>
          <w:lang w:eastAsia="hr-HR"/>
        </w:rPr>
        <w:t xml:space="preserve">, OIB:42260480610, </w:t>
      </w:r>
      <w:proofErr w:type="spellStart"/>
      <w:r w:rsidR="00565A38">
        <w:rPr>
          <w:rFonts w:cs="Times New Roman" w:eastAsia="Times New Roman"/>
          <w:lang w:eastAsia="hr-HR"/>
        </w:rPr>
        <w:t>Jakopovac</w:t>
      </w:r>
      <w:proofErr w:type="spellEnd"/>
      <w:r w:rsidR="00565A38">
        <w:rPr>
          <w:rFonts w:cs="Times New Roman" w:eastAsia="Times New Roman"/>
          <w:lang w:eastAsia="hr-HR"/>
        </w:rPr>
        <w:t xml:space="preserve"> 64, Zrinski Topolovac,</w:t>
      </w:r>
      <w:r>
        <w:rPr>
          <w:rFonts w:cs="Times New Roman" w:eastAsia="Times New Roman"/>
          <w:lang w:eastAsia="hr-HR"/>
        </w:rPr>
        <w:t xml:space="preserve"> da u roku od 30 dana od dana objave poziva za pripremno ročište uplati predujam za troškove postupka u iznosu od 1.000,00 kn na žiro-račun Općinskog suda u Bjelovaru </w:t>
      </w:r>
      <w:r>
        <w:rPr>
          <w:rFonts w:cs="Times New Roman" w:eastAsia="Calibri"/>
        </w:rPr>
        <w:t xml:space="preserve">HR 6623900011300001122  </w:t>
      </w:r>
      <w:r w:rsidR="00BA7D46">
        <w:rPr>
          <w:rFonts w:cs="Times New Roman" w:eastAsia="Calibri"/>
        </w:rPr>
        <w:t>model HR00 i poziv na broj 4-8-12</w:t>
      </w:r>
      <w:r>
        <w:rPr>
          <w:rFonts w:cs="Times New Roman" w:eastAsia="Calibri"/>
        </w:rPr>
        <w:t>16.</w:t>
      </w:r>
    </w:p>
    <w:p w:rsidRDefault="00D45582" w:rsidP="00D45582" w:rsidR="00D45582">
      <w:pPr>
        <w:pStyle w:val="Odlomakpopisa"/>
      </w:pP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D45582" w:rsidP="00D45582" w:rsidR="00D4558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D45582" w:rsidP="00D45582" w:rsidR="00D45582">
      <w:pPr>
        <w:spacing w:after="0"/>
        <w:jc w:val="right"/>
        <w:rPr>
          <w:rFonts w:cs="Times New Roman" w:eastAsia="Calibri"/>
        </w:rPr>
      </w:pPr>
    </w:p>
    <w:p w:rsidRDefault="00D45582" w:rsidP="00BA7D46" w:rsidR="00D45582">
      <w:pPr>
        <w:spacing w:after="0"/>
        <w:jc w:val="right"/>
        <w:rPr>
          <w:noProof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otrpravka</w:t>
      </w:r>
      <w:proofErr w:type="spellEnd"/>
      <w:r>
        <w:rPr>
          <w:rFonts w:cs="Times New Roman" w:eastAsia="Calibri"/>
        </w:rPr>
        <w:t>-ovlašteni službenik:</w:t>
      </w:r>
      <w:r w:rsidR="00BA7D46">
        <w:t xml:space="preserve"> </w:t>
      </w:r>
    </w:p>
    <w:p w:rsidRDefault="003D5312" w:rsidP="003D5312" w:rsidR="00C22205">
      <w:pPr>
        <w:jc w:val="right"/>
      </w:pPr>
      <w:r>
        <w:t>Valentina Mrkonja</w:t>
      </w:r>
    </w:p>
    <w:sectPr w:rsidSect="00D172FF" w:rsidR="00C22205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5F45"/>
    <w:multiLevelType w:val="multilevel"/>
    <w:tmpl w:val="5314A32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075D3366"/>
    <w:multiLevelType w:val="multilevel"/>
    <w:tmpl w:val="2554640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0B230069"/>
    <w:multiLevelType w:val="multilevel"/>
    <w:tmpl w:val="D916CC2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0CEE4A6C"/>
    <w:multiLevelType w:val="multilevel"/>
    <w:tmpl w:val="C97044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0DB4578D"/>
    <w:multiLevelType w:val="multilevel"/>
    <w:tmpl w:val="056E98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0E184E2F"/>
    <w:multiLevelType w:val="multilevel"/>
    <w:tmpl w:val="3FC0358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0F252A7A"/>
    <w:multiLevelType w:val="multilevel"/>
    <w:tmpl w:val="693216A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2D36EB9"/>
    <w:multiLevelType w:val="multilevel"/>
    <w:tmpl w:val="1ABC1DD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14426D84"/>
    <w:multiLevelType w:val="multilevel"/>
    <w:tmpl w:val="6492CC8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9">
    <w:nsid w:val="186B00E1"/>
    <w:multiLevelType w:val="multilevel"/>
    <w:tmpl w:val="CEAE95F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27633032"/>
    <w:multiLevelType w:val="multilevel"/>
    <w:tmpl w:val="311093A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27AE6935"/>
    <w:multiLevelType w:val="multilevel"/>
    <w:tmpl w:val="CA9AEFF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289927E0"/>
    <w:multiLevelType w:val="multilevel"/>
    <w:tmpl w:val="04DA5F5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2DBA6FBE"/>
    <w:multiLevelType w:val="multilevel"/>
    <w:tmpl w:val="32BE288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7">
    <w:nsid w:val="39830A73"/>
    <w:multiLevelType w:val="multilevel"/>
    <w:tmpl w:val="0626612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8">
    <w:nsid w:val="3B197D9D"/>
    <w:multiLevelType w:val="multilevel"/>
    <w:tmpl w:val="A0A8CF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9">
    <w:nsid w:val="413B41E0"/>
    <w:multiLevelType w:val="multilevel"/>
    <w:tmpl w:val="E520B3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0">
    <w:nsid w:val="4447203C"/>
    <w:multiLevelType w:val="multilevel"/>
    <w:tmpl w:val="A732A36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1">
    <w:nsid w:val="44581EC8"/>
    <w:multiLevelType w:val="multilevel"/>
    <w:tmpl w:val="425AD49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2">
    <w:nsid w:val="458655D4"/>
    <w:multiLevelType w:val="multilevel"/>
    <w:tmpl w:val="01EAC1D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3">
    <w:nsid w:val="48261486"/>
    <w:multiLevelType w:val="multilevel"/>
    <w:tmpl w:val="0B5C14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4">
    <w:nsid w:val="4DF57FAD"/>
    <w:multiLevelType w:val="multilevel"/>
    <w:tmpl w:val="A596FC7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5">
    <w:nsid w:val="4FEC6438"/>
    <w:multiLevelType w:val="multilevel"/>
    <w:tmpl w:val="FA4274B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6">
    <w:nsid w:val="5AE67F27"/>
    <w:multiLevelType w:val="multilevel"/>
    <w:tmpl w:val="A188886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7">
    <w:nsid w:val="5D6539FE"/>
    <w:multiLevelType w:val="multilevel"/>
    <w:tmpl w:val="F88842F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8">
    <w:nsid w:val="5D861E3F"/>
    <w:multiLevelType w:val="multilevel"/>
    <w:tmpl w:val="1284901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9">
    <w:nsid w:val="5F9E0DFA"/>
    <w:multiLevelType w:val="multilevel"/>
    <w:tmpl w:val="CC9AA58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0">
    <w:nsid w:val="5FED4A92"/>
    <w:multiLevelType w:val="multilevel"/>
    <w:tmpl w:val="18E8DCC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2937E33"/>
    <w:multiLevelType w:val="multilevel"/>
    <w:tmpl w:val="A01CE4A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2">
    <w:nsid w:val="667153B9"/>
    <w:multiLevelType w:val="multilevel"/>
    <w:tmpl w:val="69E85A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3">
    <w:nsid w:val="66D24098"/>
    <w:multiLevelType w:val="multilevel"/>
    <w:tmpl w:val="A9803ED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4">
    <w:nsid w:val="67C376C3"/>
    <w:multiLevelType w:val="multilevel"/>
    <w:tmpl w:val="D82A56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5">
    <w:nsid w:val="69EB1CB2"/>
    <w:multiLevelType w:val="multilevel"/>
    <w:tmpl w:val="07B89B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CB477FA"/>
    <w:multiLevelType w:val="multilevel"/>
    <w:tmpl w:val="FCDE805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7">
    <w:nsid w:val="6E922697"/>
    <w:multiLevelType w:val="multilevel"/>
    <w:tmpl w:val="2CB0D91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3D63330"/>
    <w:multiLevelType w:val="multilevel"/>
    <w:tmpl w:val="C6EA9C0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0">
    <w:nsid w:val="779B439C"/>
    <w:multiLevelType w:val="multilevel"/>
    <w:tmpl w:val="09601BD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1">
    <w:nsid w:val="78B51233"/>
    <w:multiLevelType w:val="multilevel"/>
    <w:tmpl w:val="CD527F4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2">
    <w:nsid w:val="7AF85499"/>
    <w:multiLevelType w:val="multilevel"/>
    <w:tmpl w:val="8410E47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3">
    <w:nsid w:val="7F5D5AE6"/>
    <w:multiLevelType w:val="multilevel"/>
    <w:tmpl w:val="C250F99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5"/>
  </w:num>
  <w:num w:numId="5">
    <w:abstractNumId w:val="27"/>
  </w:num>
  <w:num w:numId="6">
    <w:abstractNumId w:val="43"/>
  </w:num>
  <w:num w:numId="7">
    <w:abstractNumId w:val="17"/>
  </w:num>
  <w:num w:numId="8">
    <w:abstractNumId w:val="41"/>
  </w:num>
  <w:num w:numId="9">
    <w:abstractNumId w:val="7"/>
  </w:num>
  <w:num w:numId="10">
    <w:abstractNumId w:val="6"/>
  </w:num>
  <w:num w:numId="11">
    <w:abstractNumId w:val="30"/>
  </w:num>
  <w:num w:numId="12">
    <w:abstractNumId w:val="37"/>
  </w:num>
  <w:num w:numId="13">
    <w:abstractNumId w:val="1"/>
  </w:num>
  <w:num w:numId="14">
    <w:abstractNumId w:val="9"/>
  </w:num>
  <w:num w:numId="15">
    <w:abstractNumId w:val="4"/>
  </w:num>
  <w:num w:numId="16">
    <w:abstractNumId w:val="33"/>
  </w:num>
  <w:num w:numId="17">
    <w:abstractNumId w:val="39"/>
  </w:num>
  <w:num w:numId="18">
    <w:abstractNumId w:val="23"/>
  </w:num>
  <w:num w:numId="19">
    <w:abstractNumId w:val="29"/>
  </w:num>
  <w:num w:numId="20">
    <w:abstractNumId w:val="24"/>
  </w:num>
  <w:num w:numId="21">
    <w:abstractNumId w:val="5"/>
  </w:num>
  <w:num w:numId="22">
    <w:abstractNumId w:val="8"/>
  </w:num>
  <w:num w:numId="23">
    <w:abstractNumId w:val="20"/>
  </w:num>
  <w:num w:numId="24">
    <w:abstractNumId w:val="32"/>
  </w:num>
  <w:num w:numId="25">
    <w:abstractNumId w:val="2"/>
  </w:num>
  <w:num w:numId="26">
    <w:abstractNumId w:val="3"/>
  </w:num>
  <w:num w:numId="27">
    <w:abstractNumId w:val="22"/>
  </w:num>
  <w:num w:numId="28">
    <w:abstractNumId w:val="11"/>
  </w:num>
  <w:num w:numId="29">
    <w:abstractNumId w:val="28"/>
  </w:num>
  <w:num w:numId="30">
    <w:abstractNumId w:val="14"/>
  </w:num>
  <w:num w:numId="31">
    <w:abstractNumId w:val="34"/>
  </w:num>
  <w:num w:numId="32">
    <w:abstractNumId w:val="10"/>
  </w:num>
  <w:num w:numId="33">
    <w:abstractNumId w:val="26"/>
  </w:num>
  <w:num w:numId="34">
    <w:abstractNumId w:val="12"/>
  </w:num>
  <w:num w:numId="35">
    <w:abstractNumId w:val="25"/>
  </w:num>
  <w:num w:numId="36">
    <w:abstractNumId w:val="42"/>
  </w:num>
  <w:num w:numId="37">
    <w:abstractNumId w:val="18"/>
  </w:num>
  <w:num w:numId="38">
    <w:abstractNumId w:val="36"/>
  </w:num>
  <w:num w:numId="39">
    <w:abstractNumId w:val="21"/>
  </w:num>
  <w:num w:numId="40">
    <w:abstractNumId w:val="40"/>
  </w:num>
  <w:num w:numId="41">
    <w:abstractNumId w:val="31"/>
  </w:num>
  <w:num w:numId="42">
    <w:abstractNumId w:val="35"/>
  </w:num>
  <w:num w:numId="43">
    <w:abstractNumId w:val="19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582"/>
    <w:rsid w:val="000536E2"/>
    <w:rsid w:val="000E663E"/>
    <w:rsid w:val="003A3F96"/>
    <w:rsid w:val="003C45D1"/>
    <w:rsid w:val="003D5312"/>
    <w:rsid w:val="003D5AC0"/>
    <w:rsid w:val="00565A38"/>
    <w:rsid w:val="006C42C6"/>
    <w:rsid w:val="008632D2"/>
    <w:rsid w:val="00991E9B"/>
    <w:rsid w:val="009D4120"/>
    <w:rsid w:val="00BA7D46"/>
    <w:rsid w:val="00C22205"/>
    <w:rsid w:val="00C35F2F"/>
    <w:rsid w:val="00CC251D"/>
    <w:rsid w:val="00D172FF"/>
    <w:rsid w:val="00D45582"/>
    <w:rsid w:val="00DA37AD"/>
    <w:rsid w:val="00ED0151"/>
    <w:rsid w:val="00F1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58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D4558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558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558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D4558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558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558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D4558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D4558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D4558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4558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558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558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2F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2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F2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5F2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5F2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5F2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58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D4558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558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558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D4558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558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558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D4558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D4558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D4558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4558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558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558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2F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2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F2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5F2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5F2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5F2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2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4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2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4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55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5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49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2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36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937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72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17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59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0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868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8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1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72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0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59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7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96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96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12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21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50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2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8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8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57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90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9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5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04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5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74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84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158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0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0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3A699-409C-46B0-822B-8468C6FEB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3618</properties:Characters>
  <properties:Lines>123</properties:Lines>
  <properties:Paragraphs>70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2018-08-29T10:03:00Z</dcterms:created>
  <dc:creator>Ivančica Borovac Bedo</dc:creator>
  <cp:lastModifiedBy>Valentina Mrkonja</cp:lastModifiedBy>
  <cp:lastPrinted>2018-08-29T10:06:00Z</cp:lastPrinted>
  <dcterms:modified xmlns:xsi="http://www.w3.org/2001/XMLSchema-instance" xsi:type="dcterms:W3CDTF">2018-08-29T10:12:00Z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Marijo Mišir - Pripremno ročište (Poziv za pripremno ročište - stečaj potrošača Sp- 2-18.docx)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