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c519" w14:paraId="3c8c519" w:rsidRDefault="00FE1C67" w:rsidP="00FE1C67" w:rsidR="001C2CDA">
      <w:pPr>
        <w:jc w:val="both"/>
        <w15:collapsed w:val="false"/>
      </w:pPr>
      <w:r>
        <w:t xml:space="preserve">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D22" w:rsidR="00FB3A8D" w:rsidRPr="00FB3A8D">
        <w:tc>
          <w:tcPr>
            <w:tcW w:type="dxa" w:w="2985"/>
            <w:shd w:fill="auto" w:color="auto" w:val="clear"/>
          </w:tcPr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Republika Hrvatska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Trgovački sud u Varaždinu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Varaždin, Braće Radić 2</w:t>
            </w:r>
          </w:p>
        </w:tc>
      </w:tr>
    </w:tbl>
    <w:p w:rsidRDefault="00FB3A8D" w:rsidP="00FB3A8D" w:rsidR="00FB3A8D" w:rsidRPr="00FB3A8D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16D22" w:rsidR="00FB3A8D" w:rsidRPr="00FB3A8D">
        <w:trPr>
          <w:jc w:val="right"/>
        </w:trPr>
        <w:tc>
          <w:tcPr>
            <w:tcW w:type="dxa" w:w="4320"/>
          </w:tcPr>
          <w:p w:rsidRDefault="007406E9" w:rsidP="00FB3A8D" w:rsidR="00FB3A8D" w:rsidRPr="00FB3A8D">
            <w:pPr>
              <w:jc w:val="right"/>
            </w:pPr>
            <w:r>
              <w:t>Poslovni broj: 2 St-224/2017-</w:t>
            </w:r>
            <w:r w:rsidR="00C40014">
              <w:t>32</w:t>
            </w:r>
          </w:p>
        </w:tc>
      </w:tr>
    </w:tbl>
    <w:p w:rsidRDefault="00FB3A8D" w:rsidP="00FB3A8D" w:rsidR="00FB3A8D" w:rsidRPr="00FB3A8D">
      <w:pPr>
        <w:jc w:val="right"/>
        <w:rPr>
          <w:lang w:eastAsia="en-AU"/>
        </w:rPr>
      </w:pPr>
    </w:p>
    <w:p w:rsidRDefault="00FB3A8D" w:rsidP="00FB3A8D" w:rsidR="00FB3A8D" w:rsidRPr="00FB3A8D">
      <w:pPr>
        <w:jc w:val="both"/>
        <w:rPr>
          <w:lang w:eastAsia="en-AU"/>
        </w:rPr>
      </w:pPr>
    </w:p>
    <w:p w:rsidRDefault="00FB3A8D" w:rsidP="00FB3A8D" w:rsidR="00FB3A8D" w:rsidRPr="00FB3A8D">
      <w:pPr>
        <w:jc w:val="center"/>
        <w:rPr>
          <w:lang w:eastAsia="en-AU"/>
        </w:rPr>
      </w:pPr>
      <w:r w:rsidRPr="00FB3A8D">
        <w:rPr>
          <w:lang w:eastAsia="en-AU"/>
        </w:rPr>
        <w:t>R E P U B L I K A   H R V A T S K A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>
      <w:pPr>
        <w:jc w:val="center"/>
        <w:rPr>
          <w:color w:val="FF0000"/>
        </w:rPr>
      </w:pPr>
    </w:p>
    <w:p w:rsidRDefault="00FB3A8D" w:rsidP="00AF6784" w:rsidR="00FB3A8D" w:rsidRPr="005A02A3">
      <w:pPr>
        <w:jc w:val="center"/>
        <w:rPr>
          <w:color w:val="FF0000"/>
        </w:rPr>
      </w:pPr>
    </w:p>
    <w:p w:rsidRDefault="00376F68" w:rsidP="00376F68" w:rsidR="00AF6784" w:rsidRPr="00376F68">
      <w:pPr>
        <w:ind w:firstLine="720"/>
        <w:jc w:val="both"/>
      </w:pPr>
      <w:r>
        <w:t xml:space="preserve">Trgovački sud u Varaždinu, po sutkinji toga suda Meliti Poljanec Bubaš, u stečajnom predmetu nad stečajnim dužnikom </w:t>
      </w:r>
      <w:r w:rsidR="007406E9">
        <w:t xml:space="preserve">PLEH TIM d.o.o. u stečaju, Gornji </w:t>
      </w:r>
      <w:proofErr w:type="spellStart"/>
      <w:r w:rsidR="007406E9">
        <w:t>Hrašćan</w:t>
      </w:r>
      <w:proofErr w:type="spellEnd"/>
      <w:r w:rsidR="007406E9">
        <w:t xml:space="preserve">, Bana Josipa Jelačića 4, OIB: 55919982315, dana </w:t>
      </w:r>
      <w:r w:rsidR="00C40014">
        <w:t xml:space="preserve">7. svibnja 2018.        </w:t>
      </w:r>
    </w:p>
    <w:p w:rsidRDefault="007D4D49" w:rsidP="00B94206" w:rsidR="007D4D49"/>
    <w:p w:rsidRDefault="00FB3A8D" w:rsidP="00B94206" w:rsidR="00FB3A8D"/>
    <w:p w:rsidRDefault="008B7080" w:rsidP="00B56DDF" w:rsidR="008B7080">
      <w:pPr>
        <w:jc w:val="center"/>
      </w:pPr>
      <w:r w:rsidRPr="00214392">
        <w:t xml:space="preserve">z a k </w:t>
      </w:r>
      <w:proofErr w:type="spellStart"/>
      <w:r w:rsidRPr="00214392">
        <w:t>lj</w:t>
      </w:r>
      <w:proofErr w:type="spellEnd"/>
      <w:r w:rsidRPr="00214392">
        <w:t xml:space="preserve"> u č i o </w:t>
      </w:r>
      <w:r w:rsidR="00FB3A8D">
        <w:t xml:space="preserve">  </w:t>
      </w:r>
      <w:r w:rsidR="007D4D49" w:rsidRPr="00214392">
        <w:t>j e</w:t>
      </w:r>
    </w:p>
    <w:p w:rsidRDefault="00FB3A8D" w:rsidP="00B56DDF" w:rsidR="00FB3A8D" w:rsidRPr="00313963">
      <w:pPr>
        <w:jc w:val="center"/>
      </w:pPr>
    </w:p>
    <w:p w:rsidRDefault="00203658" w:rsidP="009F39CC" w:rsidR="00203658" w:rsidRPr="006A723D">
      <w:pPr>
        <w:jc w:val="center"/>
        <w:rPr>
          <w:b/>
        </w:rPr>
      </w:pPr>
    </w:p>
    <w:p w:rsidRDefault="009F39CC" w:rsidP="009F39CC" w:rsidR="00214392">
      <w:pPr>
        <w:ind w:hanging="705" w:left="705"/>
        <w:jc w:val="both"/>
      </w:pPr>
      <w:r w:rsidRPr="00B56DDF">
        <w:t>I</w:t>
      </w:r>
      <w:r w:rsidRPr="006A723D">
        <w:tab/>
      </w:r>
      <w:r w:rsidRPr="00376F68">
        <w:t>Ovlašćuje se kupac</w:t>
      </w:r>
      <w:r w:rsidR="00376F68" w:rsidRPr="00376F68">
        <w:t xml:space="preserve"> </w:t>
      </w:r>
      <w:r w:rsidR="00C40014">
        <w:t xml:space="preserve">PLEH TEAM d.o.o., </w:t>
      </w:r>
      <w:proofErr w:type="spellStart"/>
      <w:r w:rsidR="00C40014">
        <w:t>Privlaka</w:t>
      </w:r>
      <w:proofErr w:type="spellEnd"/>
      <w:r w:rsidR="00C40014">
        <w:t>, Ulica Marka Pola 8</w:t>
      </w:r>
      <w:r w:rsidR="007406E9">
        <w:t xml:space="preserve">, </w:t>
      </w:r>
      <w:r w:rsidR="00376F68" w:rsidRPr="00376F68">
        <w:t xml:space="preserve">OIB: </w:t>
      </w:r>
      <w:r w:rsidR="00C40014">
        <w:t>15847715211</w:t>
      </w:r>
      <w:r w:rsidR="00203658" w:rsidRPr="00376F68">
        <w:t>,</w:t>
      </w:r>
      <w:r w:rsidRPr="00376F68">
        <w:rPr>
          <w:b/>
        </w:rPr>
        <w:t xml:space="preserve"> </w:t>
      </w:r>
      <w:r w:rsidRPr="00376F68">
        <w:t xml:space="preserve">zatražiti od nadležne policijske uprave </w:t>
      </w:r>
      <w:r w:rsidR="00E8631A" w:rsidRPr="00376F68">
        <w:t>izdavanje knjižice vozil</w:t>
      </w:r>
      <w:r w:rsidR="00137E8D" w:rsidRPr="00376F68">
        <w:t>a i prometne dozvole za kupljen</w:t>
      </w:r>
      <w:r w:rsidR="0058499C">
        <w:t>o vozilo i to</w:t>
      </w:r>
      <w:r w:rsidR="00214392" w:rsidRPr="00376F68">
        <w:t>:</w:t>
      </w:r>
    </w:p>
    <w:p w:rsidRDefault="00FE1C67" w:rsidP="009F39CC" w:rsidR="00FE1C67">
      <w:pPr>
        <w:ind w:hanging="705" w:left="705"/>
        <w:jc w:val="both"/>
      </w:pPr>
    </w:p>
    <w:p w:rsidRDefault="00214392" w:rsidP="00CB4486" w:rsidR="000B0C15" w:rsidRPr="007406E9">
      <w:pPr>
        <w:ind w:left="720"/>
        <w:jc w:val="both"/>
      </w:pPr>
      <w:r w:rsidRPr="007406E9">
        <w:t xml:space="preserve">- </w:t>
      </w:r>
      <w:r w:rsidR="007406E9" w:rsidRPr="007406E9">
        <w:t xml:space="preserve">teretno vozilo </w:t>
      </w:r>
      <w:r w:rsidR="00C40014">
        <w:t>Mercedes 814K,</w:t>
      </w:r>
      <w:r w:rsidR="007406E9" w:rsidRPr="007406E9">
        <w:t xml:space="preserve"> godina proizvodnje </w:t>
      </w:r>
      <w:r w:rsidR="00C40014">
        <w:t>1997</w:t>
      </w:r>
      <w:r w:rsidR="007406E9" w:rsidRPr="007406E9">
        <w:t xml:space="preserve">., broj šasije: </w:t>
      </w:r>
      <w:r w:rsidR="00C40014">
        <w:t>WDB6743461K264424</w:t>
      </w:r>
      <w:r w:rsidR="007406E9" w:rsidRPr="007406E9">
        <w:t>, reg. oznake ČK 0004 P</w:t>
      </w:r>
      <w:r w:rsidR="00C40014">
        <w:t>F</w:t>
      </w:r>
      <w:r w:rsidR="007406E9" w:rsidRPr="007406E9">
        <w:t xml:space="preserve">.                                 </w:t>
      </w:r>
    </w:p>
    <w:p w:rsidRDefault="009F39CC" w:rsidP="009F39CC" w:rsidR="009F39CC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Pr="006A723D">
        <w:tab/>
      </w:r>
      <w:r w:rsidR="00DC0B84">
        <w:t>Određuje se brisanje prava vlasništ</w:t>
      </w:r>
      <w:r w:rsidR="00137E8D">
        <w:t>va stečajnog dužnika na prodan</w:t>
      </w:r>
      <w:r w:rsidR="0058499C">
        <w:t>om vozilu</w:t>
      </w:r>
      <w:r w:rsidR="000B0C15">
        <w:t xml:space="preserve"> </w:t>
      </w:r>
      <w:r w:rsidR="00DC0B84">
        <w:t>iz točke I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nadležne policijske uprave </w:t>
      </w:r>
      <w:r w:rsidR="00D14CAE">
        <w:t>kod koje je vozilo upisano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DC0B84" w:rsidP="009015E7" w:rsidR="00313963">
      <w:pPr>
        <w:ind w:hanging="720" w:left="720"/>
        <w:jc w:val="both"/>
      </w:pPr>
      <w:r w:rsidRPr="00B56DDF">
        <w:t>III</w:t>
      </w:r>
      <w:r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>na prodan</w:t>
      </w:r>
      <w:r w:rsidR="0058499C">
        <w:t>om vozilu</w:t>
      </w:r>
      <w:r w:rsidR="002451EA" w:rsidRPr="006A723D">
        <w:t xml:space="preserve"> iz točke I.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786826" w:rsidP="009015E7" w:rsidR="00786826">
      <w:pPr>
        <w:ind w:left="1080"/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786826" w:rsidP="00ED0BD6" w:rsidR="00786826">
      <w:pPr>
        <w:jc w:val="center"/>
      </w:pPr>
    </w:p>
    <w:p w:rsidRDefault="00203658" w:rsidP="00B94206" w:rsidR="00203658"/>
    <w:p w:rsidRDefault="007D4D49" w:rsidP="000620E4" w:rsidR="00FA3916">
      <w:pPr>
        <w:jc w:val="both"/>
      </w:pPr>
      <w:r w:rsidRPr="009443F1">
        <w:tab/>
      </w:r>
      <w:r w:rsidR="00137E8D">
        <w:t>U odnosu na vozil</w:t>
      </w:r>
      <w:r w:rsidR="0058499C">
        <w:t>o</w:t>
      </w:r>
      <w:r w:rsidR="00203658">
        <w:t xml:space="preserve"> iz točke I izreke, stečajn</w:t>
      </w:r>
      <w:r w:rsidR="007406E9">
        <w:t xml:space="preserve">a upraviteljica </w:t>
      </w:r>
      <w:r w:rsidR="00203658">
        <w:t>je obavijesti</w:t>
      </w:r>
      <w:r w:rsidR="007406E9">
        <w:t>la</w:t>
      </w:r>
      <w:r w:rsidR="00137E8D">
        <w:t xml:space="preserve"> sud</w:t>
      </w:r>
      <w:r w:rsidR="00376F68">
        <w:t xml:space="preserve"> podneskom od </w:t>
      </w:r>
      <w:r w:rsidR="007406E9">
        <w:t xml:space="preserve">12. travnja </w:t>
      </w:r>
      <w:r w:rsidR="00FB3A8D">
        <w:t>2018</w:t>
      </w:r>
      <w:r w:rsidR="00376F68">
        <w:t>.</w:t>
      </w:r>
      <w:r w:rsidR="00FB3A8D">
        <w:t>,</w:t>
      </w:r>
      <w:r w:rsidR="00376F68">
        <w:t xml:space="preserve"> dopunjenog </w:t>
      </w:r>
      <w:r w:rsidR="00FB3A8D">
        <w:t>1</w:t>
      </w:r>
      <w:r w:rsidR="007406E9">
        <w:t>7</w:t>
      </w:r>
      <w:r w:rsidR="00FB3A8D">
        <w:t xml:space="preserve">. </w:t>
      </w:r>
      <w:r w:rsidR="007406E9">
        <w:t xml:space="preserve">travnja </w:t>
      </w:r>
      <w:r w:rsidR="00FB3A8D">
        <w:t>2018.</w:t>
      </w:r>
      <w:r w:rsidR="00376F68">
        <w:t>,</w:t>
      </w:r>
      <w:r w:rsidR="00137E8D">
        <w:t xml:space="preserve"> da </w:t>
      </w:r>
      <w:r w:rsidR="0058499C">
        <w:t>ga</w:t>
      </w:r>
      <w:r w:rsidR="000B0C15">
        <w:t xml:space="preserve"> </w:t>
      </w:r>
      <w:r w:rsidR="00203658">
        <w:t>je unovči</w:t>
      </w:r>
      <w:r w:rsidR="007406E9">
        <w:t>la</w:t>
      </w:r>
      <w:r w:rsidR="00B56DDF">
        <w:t xml:space="preserve"> prodajom </w:t>
      </w:r>
      <w:r w:rsidR="00203658">
        <w:t xml:space="preserve"> kupcu</w:t>
      </w:r>
      <w:r w:rsidR="007406E9">
        <w:t xml:space="preserve"> </w:t>
      </w:r>
      <w:r w:rsidR="00C40014">
        <w:t xml:space="preserve">PLEH TEAM d.o.o., </w:t>
      </w:r>
      <w:proofErr w:type="spellStart"/>
      <w:r w:rsidR="00C40014">
        <w:t>Privlaka</w:t>
      </w:r>
      <w:proofErr w:type="spellEnd"/>
      <w:r w:rsidR="00C40014">
        <w:t>, Ulica Marka Pola 8</w:t>
      </w:r>
      <w:r w:rsidR="007406E9">
        <w:t xml:space="preserve">, </w:t>
      </w:r>
      <w:r w:rsidR="007406E9" w:rsidRPr="00376F68">
        <w:t xml:space="preserve">OIB: </w:t>
      </w:r>
      <w:r w:rsidR="00C40014">
        <w:t>15847715211</w:t>
      </w:r>
      <w:r w:rsidR="007406E9">
        <w:t xml:space="preserve">, </w:t>
      </w:r>
      <w:r w:rsidR="00203658">
        <w:t xml:space="preserve">te da je kupac </w:t>
      </w:r>
      <w:proofErr w:type="spellStart"/>
      <w:r w:rsidR="00B56DDF">
        <w:t>kupovninu</w:t>
      </w:r>
      <w:proofErr w:type="spellEnd"/>
      <w:r w:rsidR="00B56DDF">
        <w:t xml:space="preserve"> uplatio u cijelost</w:t>
      </w:r>
      <w:r w:rsidR="000620E4">
        <w:t>i, pa</w:t>
      </w:r>
      <w:r w:rsidR="00B56DDF">
        <w:t xml:space="preserve"> predlaže </w:t>
      </w:r>
      <w:r w:rsidR="000620E4">
        <w:t>da s</w:t>
      </w:r>
      <w:r w:rsidR="00FB3A8D">
        <w:t xml:space="preserve">ud </w:t>
      </w:r>
      <w:r w:rsidR="000620E4">
        <w:t xml:space="preserve">donese odluku o brisanju tereta i </w:t>
      </w:r>
      <w:r w:rsidR="00F15E46">
        <w:t>zabilježbe otuđenja kako bi kupac moga</w:t>
      </w:r>
      <w:r w:rsidR="000620E4">
        <w:t>o izvršiti prijenos vlasništva.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lastRenderedPageBreak/>
        <w:t>Po</w:t>
      </w:r>
      <w:r w:rsidR="00203658">
        <w:t>stupajući po prijedlogu stečajn</w:t>
      </w:r>
      <w:r w:rsidR="007406E9">
        <w:t>e</w:t>
      </w:r>
      <w:r>
        <w:t xml:space="preserve"> upravitelj</w:t>
      </w:r>
      <w:r w:rsidR="007406E9">
        <w:t>ice</w:t>
      </w:r>
      <w:r w:rsidR="00203658">
        <w:t>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kupcu</w:t>
      </w:r>
      <w:r w:rsidR="008B7080" w:rsidRPr="00A36490">
        <w:t xml:space="preserve"> da na temelju ovog zaključka zatraži od nadležne policijske uprave izdavanje knjižice vozila i p</w:t>
      </w:r>
      <w:r w:rsidR="00E8631A">
        <w:t>rometne dozvole</w:t>
      </w:r>
      <w:r w:rsidR="00DC0B84">
        <w:t xml:space="preserve"> (točka I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t xml:space="preserve">stečajnog dužnika </w:t>
      </w:r>
      <w:r w:rsidR="00220788">
        <w:t>na prodan</w:t>
      </w:r>
      <w:r w:rsidR="0058499C">
        <w:t>om vozilu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9F39CC">
        <w:t xml:space="preserve"> (točka II i III izreke).</w:t>
      </w:r>
    </w:p>
    <w:p w:rsidRDefault="00BA21FF" w:rsidP="00AD6A19" w:rsidR="00376F68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B220E8" w:rsidP="00376F68" w:rsidR="00786826">
      <w:pPr>
        <w:ind w:firstLine="720" w:left="2160"/>
        <w:jc w:val="both"/>
      </w:pPr>
      <w:r w:rsidRPr="00E950CF">
        <w:t>U Varaždinu</w:t>
      </w:r>
      <w:r w:rsidR="00786826">
        <w:t xml:space="preserve"> </w:t>
      </w:r>
      <w:r w:rsidR="00C40014">
        <w:t>7. svibnja</w:t>
      </w:r>
      <w:r w:rsidR="00786826">
        <w:t xml:space="preserve"> 2018.  </w:t>
      </w:r>
    </w:p>
    <w:p w:rsidRDefault="00786826" w:rsidP="00786826" w:rsidR="00786826">
      <w:pPr>
        <w:jc w:val="both"/>
      </w:pPr>
    </w:p>
    <w:p w:rsidRDefault="00786826" w:rsidP="00786826" w:rsidR="00786826">
      <w:pPr>
        <w:jc w:val="both"/>
      </w:pPr>
    </w:p>
    <w:p w:rsidRDefault="00786826" w:rsidP="00786826" w:rsidR="00786826">
      <w:pPr>
        <w:ind w:left="5040"/>
        <w:jc w:val="center"/>
      </w:pPr>
      <w:r>
        <w:t>Sutkinja</w:t>
      </w:r>
    </w:p>
    <w:p w:rsidRDefault="00786826" w:rsidP="00786826" w:rsidR="00786826">
      <w:pPr>
        <w:ind w:left="5040"/>
        <w:jc w:val="center"/>
      </w:pPr>
    </w:p>
    <w:p w:rsidRDefault="00786826" w:rsidP="00786826" w:rsidR="007D4D49">
      <w:pPr>
        <w:ind w:left="5040"/>
        <w:jc w:val="center"/>
      </w:pPr>
      <w:r>
        <w:t>Melita Poljanec Bubaš</w:t>
      </w:r>
      <w:r w:rsidR="00C40014">
        <w:t>, v.r.</w:t>
      </w:r>
    </w:p>
    <w:p w:rsidRDefault="00C40014" w:rsidP="00786826" w:rsidR="00C40014">
      <w:pPr>
        <w:ind w:left="5040"/>
        <w:jc w:val="center"/>
      </w:pPr>
    </w:p>
    <w:p w:rsidRDefault="00C40014" w:rsidP="00786826" w:rsidR="00C40014">
      <w:pPr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A87FE8" w:rsidP="00786826" w:rsidR="00A87FE8">
      <w:pPr>
        <w:ind w:left="5040"/>
        <w:jc w:val="center"/>
      </w:pPr>
    </w:p>
    <w:p w:rsidRDefault="001809B4" w:rsidP="00B94206" w:rsidR="001809B4"/>
    <w:p w:rsidRDefault="007D3324" w:rsidP="00786826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</w:t>
      </w:r>
      <w:r w:rsidR="00376F68">
        <w:t xml:space="preserve"> </w:t>
      </w:r>
      <w:r w:rsidR="001809B4">
        <w:t xml:space="preserve"> </w:t>
      </w:r>
      <w:r w:rsidR="00BA21FF" w:rsidRPr="00E950CF">
        <w:t xml:space="preserve"> </w:t>
      </w:r>
    </w:p>
    <w:p w:rsidRDefault="00FE1C67" w:rsidP="00B94206" w:rsidR="00FE1C67"/>
    <w:p w:rsidRDefault="00786826" w:rsidP="00BA21FF" w:rsidR="007D4D49" w:rsidRPr="009443F1">
      <w:pPr>
        <w:jc w:val="both"/>
      </w:pPr>
      <w:r>
        <w:t xml:space="preserve">Uputa o pravnom lijeku: 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376F68" w:rsidR="00376F68">
      <w:pPr>
        <w:pStyle w:val="Bezproreda"/>
        <w:spacing w:after="0"/>
        <w:jc w:val="both"/>
      </w:pPr>
      <w:r w:rsidRPr="009443F1">
        <w:t xml:space="preserve">1. </w:t>
      </w:r>
      <w:r w:rsidR="00786826">
        <w:t>Stečajn</w:t>
      </w:r>
      <w:r w:rsidR="007406E9">
        <w:t xml:space="preserve">a upraviteljica Lidija </w:t>
      </w:r>
      <w:proofErr w:type="spellStart"/>
      <w:r w:rsidR="007406E9">
        <w:t>Lesar</w:t>
      </w:r>
      <w:proofErr w:type="spellEnd"/>
      <w:r w:rsidR="007406E9">
        <w:t xml:space="preserve">, iz Čakovca, Travnička 26               </w:t>
      </w:r>
      <w:r w:rsidR="00786826">
        <w:t xml:space="preserve">         </w:t>
      </w:r>
    </w:p>
    <w:p w:rsidRDefault="00BA21FF" w:rsidP="00786826" w:rsidR="000620E4">
      <w:pPr>
        <w:jc w:val="both"/>
      </w:pPr>
      <w:r w:rsidRPr="009443F1">
        <w:t xml:space="preserve">2. </w:t>
      </w:r>
      <w:r w:rsidR="00786826">
        <w:t xml:space="preserve">Kupac </w:t>
      </w:r>
      <w:r w:rsidR="00C40014">
        <w:t xml:space="preserve">PLEH TEAM d.o.o., </w:t>
      </w:r>
      <w:proofErr w:type="spellStart"/>
      <w:r w:rsidR="00C40014">
        <w:t>Privlaka</w:t>
      </w:r>
      <w:proofErr w:type="spellEnd"/>
      <w:r w:rsidR="00C40014">
        <w:t xml:space="preserve">, Ulica Marka Pola 8 </w:t>
      </w:r>
    </w:p>
    <w:p w:rsidRDefault="00786826" w:rsidP="00786826" w:rsidR="000620E4">
      <w:pPr>
        <w:jc w:val="both"/>
      </w:pPr>
      <w:r>
        <w:t>3</w:t>
      </w:r>
      <w:r w:rsidR="00E950CF">
        <w:t xml:space="preserve">. </w:t>
      </w:r>
      <w:r>
        <w:t xml:space="preserve">Republika Hrvatska, Ministarstvo financija, Porezna uprava, Područni ured </w:t>
      </w:r>
      <w:r w:rsidR="007406E9">
        <w:t xml:space="preserve">Čakovec </w:t>
      </w:r>
      <w:r>
        <w:t xml:space="preserve"> </w:t>
      </w:r>
    </w:p>
    <w:p w:rsidRDefault="00786826" w:rsidP="00786826" w:rsidR="00786826">
      <w:pPr>
        <w:jc w:val="both"/>
      </w:pPr>
      <w:r>
        <w:t xml:space="preserve">4. Županijsko državno odvjetništvo u Varaždinu </w:t>
      </w:r>
    </w:p>
    <w:p w:rsidRDefault="00786826" w:rsidP="00786826" w:rsidR="000620E4">
      <w:pPr>
        <w:jc w:val="both"/>
      </w:pPr>
      <w:r>
        <w:t>6.</w:t>
      </w:r>
      <w:r w:rsidR="000620E4">
        <w:t xml:space="preserve"> F</w:t>
      </w:r>
      <w:r>
        <w:t>ina V</w:t>
      </w:r>
      <w:bookmarkStart w:name="_GoBack" w:id="0"/>
      <w:bookmarkEnd w:id="0"/>
      <w:r>
        <w:t xml:space="preserve">araždin </w:t>
      </w:r>
    </w:p>
    <w:p w:rsidRDefault="00786826" w:rsidP="00786826" w:rsidR="00FD7749">
      <w:pPr>
        <w:jc w:val="both"/>
      </w:pPr>
      <w:r>
        <w:t>7.</w:t>
      </w:r>
      <w:r w:rsidR="00FD7749">
        <w:t xml:space="preserve"> Stečajna e-Oglasna ploča suda</w:t>
      </w:r>
    </w:p>
    <w:p w:rsidRDefault="00FD7749" w:rsidP="00B94206" w:rsidR="00FD7749"/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786826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E" w:rsidR="003465FE">
      <w:r>
        <w:separator/>
      </w:r>
    </w:p>
  </w:endnote>
  <w:endnote w:id="0" w:type="continuationSeparator">
    <w:p w:rsidRDefault="003465FE" w:rsidR="0034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E" w:rsidR="003465FE">
      <w:r>
        <w:separator/>
      </w:r>
    </w:p>
  </w:footnote>
  <w:footnote w:id="0" w:type="continuationSeparator">
    <w:p w:rsidRDefault="003465FE" w:rsidR="0034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0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376F68" w:rsidR="00FB3A8D">
    <w:pPr>
      <w:pStyle w:val="Zaglavlje"/>
      <w:jc w:val="right"/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702A9" w:rsidR="007406E9" w:rsidRPr="00FB3A8D">
      <w:trPr>
        <w:jc w:val="right"/>
      </w:trPr>
      <w:tc>
        <w:tcPr>
          <w:tcW w:type="dxa" w:w="4320"/>
        </w:tcPr>
        <w:p w:rsidRDefault="007406E9" w:rsidP="00C702A9" w:rsidR="007406E9" w:rsidRPr="00FB3A8D">
          <w:pPr>
            <w:jc w:val="right"/>
          </w:pPr>
          <w:r>
            <w:t>Poslovni broj:</w:t>
          </w:r>
          <w:r w:rsidR="00C40014">
            <w:t xml:space="preserve"> 2 St-224/2017-32</w:t>
          </w:r>
        </w:p>
      </w:tc>
    </w:tr>
  </w:tbl>
  <w:p w:rsidRDefault="00376F68" w:rsidP="00376F68" w:rsidR="00376F68">
    <w:pPr>
      <w:pStyle w:val="Zaglavlje"/>
      <w:jc w:val="right"/>
    </w:pPr>
  </w:p>
  <w:p w:rsidRDefault="00DA6E98" w:rsidP="007406E9" w:rsidR="00DA6E9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6F5136"/>
    <w:multiLevelType w:val="hybridMultilevel"/>
    <w:tmpl w:val="8716DBF8"/>
    <w:lvl w:tplc="33E6698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3E0F"/>
    <w:rsid w:val="00053F56"/>
    <w:rsid w:val="000576E1"/>
    <w:rsid w:val="000620E4"/>
    <w:rsid w:val="000672E9"/>
    <w:rsid w:val="00077874"/>
    <w:rsid w:val="000B0C15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94C06"/>
    <w:rsid w:val="001A29EA"/>
    <w:rsid w:val="001B1837"/>
    <w:rsid w:val="001C2CDA"/>
    <w:rsid w:val="001F3B2A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465FE"/>
    <w:rsid w:val="00374548"/>
    <w:rsid w:val="00376F6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77C20"/>
    <w:rsid w:val="0058499C"/>
    <w:rsid w:val="0059306B"/>
    <w:rsid w:val="005A02A3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406E9"/>
    <w:rsid w:val="00786826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87FE8"/>
    <w:rsid w:val="00AA1C94"/>
    <w:rsid w:val="00AB1BF9"/>
    <w:rsid w:val="00AD6A19"/>
    <w:rsid w:val="00AE2795"/>
    <w:rsid w:val="00AF5D41"/>
    <w:rsid w:val="00AF6784"/>
    <w:rsid w:val="00B12437"/>
    <w:rsid w:val="00B220E8"/>
    <w:rsid w:val="00B47EDA"/>
    <w:rsid w:val="00B56DDF"/>
    <w:rsid w:val="00B82201"/>
    <w:rsid w:val="00B849BF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0014"/>
    <w:rsid w:val="00C47CF8"/>
    <w:rsid w:val="00CA3863"/>
    <w:rsid w:val="00CB4486"/>
    <w:rsid w:val="00CB4495"/>
    <w:rsid w:val="00CE73C9"/>
    <w:rsid w:val="00D14CAE"/>
    <w:rsid w:val="00D23BA9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C6056"/>
    <w:rsid w:val="00ED0BD6"/>
    <w:rsid w:val="00ED3E60"/>
    <w:rsid w:val="00ED6CAF"/>
    <w:rsid w:val="00F15E46"/>
    <w:rsid w:val="00F17B5E"/>
    <w:rsid w:val="00F36AF6"/>
    <w:rsid w:val="00F56129"/>
    <w:rsid w:val="00FA3916"/>
    <w:rsid w:val="00FA77DE"/>
    <w:rsid w:val="00FB3A8D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2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85821130368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2414</properties:Characters>
  <properties:Lines>20</properties:Lines>
  <properties:Paragraphs>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2016-12-29T13:15:00Z</dcterms:created>
  <dc:creator>nmarkovic</dc:creator>
  <cp:lastModifiedBy>Nikolina Cvek</cp:lastModifiedBy>
  <cp:lastPrinted>2018-05-07T06:15:00Z</cp:lastPrinted>
  <dcterms:modified xmlns:xsi="http://www.w3.org/2001/XMLSchema-instance" xsi:type="dcterms:W3CDTF">2018-05-07T06:15:00Z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