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f32c" w14:paraId="541f32c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43755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B137E">
        <w:t>BIOMASA d.o.o., Posedarje, Nikice Gundića 4/A, OIB: 20762818342</w:t>
      </w:r>
      <w:r w:rsidR="0039437A" w:rsidRPr="0039437A">
        <w:t>,</w:t>
      </w:r>
      <w:r w:rsidR="00EF3F9E">
        <w:t xml:space="preserve"> </w:t>
      </w:r>
      <w:r w:rsidR="00812DBD">
        <w:t>15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B137E">
        <w:t>BIOMASA d.o.o., Posedarje, Nikice Gundića 4/A, OIB: 20762818342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3755F">
        <w:t>1</w:t>
      </w:r>
      <w:r w:rsidR="00812DBD">
        <w:t>5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12DBD">
        <w:rPr>
          <w:color w:themeColor="text1" w:val="000000"/>
        </w:rPr>
        <w:t>14,</w:t>
      </w:r>
      <w:r w:rsidR="008B137E">
        <w:rPr>
          <w:color w:themeColor="text1" w:val="000000"/>
        </w:rPr>
        <w:t>2</w:t>
      </w:r>
      <w:r w:rsidR="00812DBD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8B137E">
        <w:t>Dubravka Stašić iz Rijeke</w:t>
      </w:r>
      <w:r w:rsidR="008B137E" w:rsidRPr="00062422">
        <w:t>,</w:t>
      </w:r>
      <w:r w:rsidR="008B137E">
        <w:t xml:space="preserve"> Vatroslava Lisinskog 2, </w:t>
      </w:r>
      <w:r w:rsidR="008B137E" w:rsidRPr="00062422">
        <w:t>OIB:</w:t>
      </w:r>
      <w:r w:rsidR="008B137E">
        <w:t>23303100671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B137E">
        <w:t>BIOMASA d.o.o., Posedarje, Nikice Gundića 4/A, OIB: 20762818342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B60E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8B137E">
        <w:t>26</w:t>
      </w:r>
      <w:r w:rsidR="0079567A" w:rsidRPr="00EF3F9E">
        <w:t xml:space="preserve">. </w:t>
      </w:r>
      <w:r w:rsidR="0043755F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8B137E">
        <w:t>5.879,02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8B137E">
        <w:t xml:space="preserve">Societe Generale – Splitska banka </w:t>
      </w:r>
      <w:r w:rsidR="00563FCE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8B137E">
        <w:t>2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812DBD">
        <w:t>15</w:t>
      </w:r>
      <w:r w:rsidR="008F0E0D">
        <w:t>.</w:t>
      </w:r>
      <w:r w:rsidRPr="00131DF8">
        <w:t xml:space="preserve"> </w:t>
      </w:r>
      <w:r w:rsidR="00AB60EF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8B137E">
        <w:t>5.911,38</w:t>
      </w:r>
      <w:r w:rsidR="00EF3F9E">
        <w:t xml:space="preserve"> kuna </w:t>
      </w:r>
      <w:r w:rsidR="00EE0861">
        <w:t xml:space="preserve">u neprekinutom razdoblju od </w:t>
      </w:r>
      <w:r w:rsidR="008B137E">
        <w:t>323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812DBD">
        <w:t>15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8B137E" w:rsidP="008B137E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8B137E" w:rsidP="008B137E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8B137E" w:rsidP="008B137E" w:rsidR="008663D8">
      <w:pPr>
        <w:tabs>
          <w:tab w:pos="3331" w:val="left"/>
        </w:tabs>
        <w:jc w:val="both"/>
      </w:pPr>
      <w:r>
        <w:tab/>
      </w: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A20ABD" w:rsidP="00C81F50" w:rsidR="00A20ABD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055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812DBD" w:rsidR="00812DB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12DBD">
      <w:t xml:space="preserve">Poslovni broj: 5 </w:t>
    </w:r>
    <w:r w:rsidR="00812DBD" w:rsidRPr="008C3132">
      <w:t>St-</w:t>
    </w:r>
    <w:r w:rsidR="00812DBD">
      <w:t>9</w:t>
    </w:r>
    <w:r w:rsidR="0027280F">
      <w:t>9</w:t>
    </w:r>
    <w:r w:rsidR="008B137E">
      <w:t>0</w:t>
    </w:r>
    <w:r w:rsidR="00812DBD">
      <w:t>/16-9</w:t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8B137E">
      <w:t>990</w:t>
    </w:r>
    <w:r>
      <w:t>/16-</w:t>
    </w:r>
    <w:r w:rsidR="00812DB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055F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5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5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BIOMASA d.o.o. za trgovinu</izvorni_sadrzaj>
    <derivirana_varijabla naziv="DomainObject.Predmet.ProtustrankaFormated_1">  BIOMASA d.o.o. za trgovinu</derivirana_varijabla>
  </DomainObject.Predmet.ProtustrankaFormated>
  <DomainObject.Predmet.ProtustrankaFormatedOIB>
    <izvorni_sadrzaj>  BIOMASA d.o.o. za trgovinu, OIB 20762818342</izvorni_sadrzaj>
    <derivirana_varijabla naziv="DomainObject.Predmet.ProtustrankaFormatedOIB_1">  BIOMASA d.o.o. za trgovinu, OIB 20762818342</derivirana_varijabla>
  </DomainObject.Predmet.ProtustrankaFormatedOIB>
  <DomainObject.Predmet.ProtustrankaFormatedWithAdress>
    <izvorni_sadrzaj> BIOMASA d.o.o. za trgovinu, Nikice Gundića 4A, 23242 Posedarje</izvorni_sadrzaj>
    <derivirana_varijabla naziv="DomainObject.Predmet.ProtustrankaFormatedWithAdress_1"> BIOMASA d.o.o. za trgovinu, Nikice Gundića 4A, 23242 Posedarje</derivirana_varijabla>
  </DomainObject.Predmet.ProtustrankaFormatedWithAdress>
  <DomainObject.Predmet.ProtustrankaFormatedWithAdressOIB>
    <izvorni_sadrzaj> BIOMASA d.o.o. za trgovinu, OIB 20762818342, Nikice Gundića 4A, 23242 Posedarje</izvorni_sadrzaj>
    <derivirana_varijabla naziv="DomainObject.Predmet.ProtustrankaFormatedWithAdressOIB_1"> BIOMASA d.o.o. za trgovinu, OIB 20762818342, Nikice Gundića 4A, 23242 Posedarje</derivirana_varijabla>
  </DomainObject.Predmet.ProtustrankaFormatedWithAdressOIB>
  <DomainObject.Predmet.ProtustrankaWithAdress>
    <izvorni_sadrzaj>BIOMASA d.o.o. za trgovinu Nikice Gundića 4A, 23242 Posedarje</izvorni_sadrzaj>
    <derivirana_varijabla naziv="DomainObject.Predmet.ProtustrankaWithAdress_1">BIOMASA d.o.o. za trgovinu Nikice Gundića 4A, 23242 Posedarje</derivirana_varijabla>
  </DomainObject.Predmet.ProtustrankaWithAdress>
  <DomainObject.Predmet.ProtustrankaWithAdressOIB>
    <izvorni_sadrzaj>BIOMASA d.o.o. za trgovinu, OIB 20762818342, Nikice Gundića 4A, 23242 Posedarje</izvorni_sadrzaj>
    <derivirana_varijabla naziv="DomainObject.Predmet.ProtustrankaWithAdressOIB_1">BIOMASA d.o.o. za trgovinu, OIB 20762818342, Nikice Gundića 4A, 23242 Posedarje</derivirana_varijabla>
  </DomainObject.Predmet.ProtustrankaWithAdressOIB>
  <DomainObject.Predmet.ProtustrankaNazivFormated>
    <izvorni_sadrzaj>BIOMASA d.o.o. za trgovinu</izvorni_sadrzaj>
    <derivirana_varijabla naziv="DomainObject.Predmet.ProtustrankaNazivFormated_1">BIOMASA d.o.o. za trgovinu</derivirana_varijabla>
  </DomainObject.Predmet.ProtustrankaNazivFormated>
  <DomainObject.Predmet.ProtustrankaNazivFormatedOIB>
    <izvorni_sadrzaj>BIOMASA d.o.o. za trgovinu, OIB 20762818342</izvorni_sadrzaj>
    <derivirana_varijabla naziv="DomainObject.Predmet.ProtustrankaNazivFormatedOIB_1">BIOMASA d.o.o. za trgovinu, OIB 20762818342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5879.02</izvorni_sadrzaj>
    <derivirana_varijabla naziv="DomainObject.Predmet.TrenutnaVrijednost_1">5879.02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BIOMASA d.o.o. za trgovinu</item>
    </izvorni_sadrzaj>
    <derivirana_varijabla naziv="DomainObject.Predmet.ProtuStrankaListFormated_1">
      <item>BIOMASA d.o.o. za trgovinu</item>
    </derivirana_varijabla>
  </DomainObject.Predmet.ProtuStrankaListFormated>
  <DomainObject.Predmet.ProtuStrankaListFormatedOIB>
    <izvorni_sadrzaj>
      <item>BIOMASA d.o.o. za trgovinu, OIB 20762818342</item>
    </izvorni_sadrzaj>
    <derivirana_varijabla naziv="DomainObject.Predmet.ProtuStrankaListFormatedOIB_1">
      <item>BIOMASA d.o.o. za trgovinu, OIB 20762818342</item>
    </derivirana_varijabla>
  </DomainObject.Predmet.ProtuStrankaListFormatedOIB>
  <DomainObject.Predmet.ProtuStrankaListFormatedWithAdress>
    <izvorni_sadrzaj>
      <item>BIOMASA d.o.o. za trgovinu, Nikice Gundića 4A, 23242 Posedarje</item>
    </izvorni_sadrzaj>
    <derivirana_varijabla naziv="DomainObject.Predmet.ProtuStrankaListFormatedWithAdress_1">
      <item>BIOMASA d.o.o. za trgovinu, Nikice Gundića 4A, 23242 Posedarje</item>
    </derivirana_varijabla>
  </DomainObject.Predmet.ProtuStrankaListFormatedWithAdress>
  <DomainObject.Predmet.ProtuStrankaListFormatedWithAdressOIB>
    <izvorni_sadrzaj>
      <item>BIOMASA d.o.o. za trgovinu, OIB 20762818342, Nikice Gundića 4A, 23242 Posedarje</item>
    </izvorni_sadrzaj>
    <derivirana_varijabla naziv="DomainObject.Predmet.ProtuStrankaListFormatedWithAdressOIB_1">
      <item>BIOMASA d.o.o. za trgovinu, OIB 20762818342, Nikice Gundića 4A, 23242 Posedarje</item>
    </derivirana_varijabla>
  </DomainObject.Predmet.ProtuStrankaListFormatedWithAdressOIB>
  <DomainObject.Predmet.ProtuStrankaListNazivFormated>
    <izvorni_sadrzaj>
      <item>BIOMASA d.o.o. za trgovinu</item>
    </izvorni_sadrzaj>
    <derivirana_varijabla naziv="DomainObject.Predmet.ProtuStrankaListNazivFormated_1">
      <item>BIOMASA d.o.o. za trgovinu</item>
    </derivirana_varijabla>
  </DomainObject.Predmet.ProtuStrankaListNazivFormated>
  <DomainObject.Predmet.ProtuStrankaListNazivFormatedOIB>
    <izvorni_sadrzaj>
      <item>BIOMASA d.o.o. za trgovinu, OIB 20762818342</item>
    </izvorni_sadrzaj>
    <derivirana_varijabla naziv="DomainObject.Predmet.ProtuStrankaListNazivFormatedOIB_1">
      <item>BIOMASA d.o.o. za trgovinu, OIB 20762818342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BIOMASA d.o.o. za trgovinu</izvorni_sadrzaj>
    <derivirana_varijabla naziv="DomainObject.Predmet.ProtustrankaIDrugi_1">BIOMASA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BIOMASA d.o.o. za trgovinu, OIB 20762818342, Nikice Gundića 4A, 23242 Posedarje</izvorni_sadrzaj>
    <derivirana_varijabla naziv="DomainObject.Predmet.ProtustrankaIDrugiAdressOIB_1">BIOMASA d.o.o. za trgovinu, OIB 20762818342, Nikice Gundića 4A,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BIOMASA d.o.o. za trgovinu</item>
    </izvorni_sadrzaj>
    <derivirana_varijabla naziv="DomainObject.Predmet.SudioniciListNaziv_1">
      <item>FINA</item>
      <item>BIOMASA d.o.o. za trgovinu</item>
    </derivirana_varijabla>
  </DomainObject.Predmet.SudioniciListNaziv>
  <DomainObject.Predmet.SudioniciListAdressOIB>
    <izvorni_sadrzaj>
      <item>FINA, OIB 85821130368</item>
      <item>BIOMASA d.o.o. za trgovinu, OIB 20762818342, Nikice Gundića 4A,23242 Posedarje</item>
    </izvorni_sadrzaj>
    <derivirana_varijabla naziv="DomainObject.Predmet.SudioniciListAdressOIB_1">
      <item>FINA, OIB 85821130368</item>
      <item>BIOMASA d.o.o. za trgovinu, OIB 20762818342, Nikice Gundića 4A,23242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20762818342</item>
    </izvorni_sadrzaj>
    <derivirana_varijabla naziv="DomainObject.Predmet.SudioniciListNazivOIB_1">
      <item>, OIB 85821130368</item>
      <item>, OIB 20762818342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5E94C-DCCD-4EF5-ABEC-D65968E6E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1034</properties:Words>
  <properties:Characters>5671</properties:Characters>
  <properties:Lines>170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2017-02-15T12:48:00Z</dcterms:created>
  <dc:creator>Administrator</dc:creator>
  <cp:lastModifiedBy>Merlina Klišmanić</cp:lastModifiedBy>
  <cp:lastPrinted>2017-02-15T12:48:00Z</cp:lastPrinted>
  <dcterms:modified xmlns:xsi="http://www.w3.org/2001/XMLSchema-instance" xsi:type="dcterms:W3CDTF">2017-02-15T13:02:00Z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