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f5fb" w14:paraId="788f5fb" w:rsidRDefault="00A805B7" w:rsidP="00A805B7" w:rsidR="00A805B7" w:rsidRPr="00F13727">
      <w:pPr>
        <w15:collapsed w:val="false"/>
      </w:pPr>
      <w:bookmarkStart w:name="_GoBack" w:id="0"/>
      <w:bookmarkEnd w:id="0"/>
    </w:p>
    <w:p w:rsidRDefault="00F774BA" w:rsidP="00A805B7" w:rsidR="00F774BA" w:rsidRPr="00F13727"/>
    <w:p w:rsidRDefault="006E74AF" w:rsidP="00A805B7" w:rsidR="006E74AF" w:rsidRPr="00F13727"/>
    <w:p w:rsidRDefault="004965F8" w:rsidR="004965F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6E3" w:rsidP="00C556E3" w:rsidR="00C556E3" w:rsidRPr="00F13727">
      <w:r w:rsidRPr="00F13727">
        <w:t xml:space="preserve">   </w:t>
      </w:r>
      <w:r w:rsidR="006E74AF" w:rsidRPr="00F13727">
        <w:t xml:space="preserve">  </w:t>
      </w:r>
      <w:r w:rsidRPr="00F13727">
        <w:t xml:space="preserve">REPUBLIKA HRVATSKA  </w:t>
      </w:r>
    </w:p>
    <w:p w:rsidRDefault="00C556E3" w:rsidP="00C556E3" w:rsidR="00C556E3" w:rsidRPr="00F13727">
      <w:r w:rsidRPr="00F13727">
        <w:t>TRGOVAČKI SUD U ZAGREBU</w:t>
      </w:r>
    </w:p>
    <w:p w:rsidRDefault="006E74AF" w:rsidP="0019301C" w:rsidR="0019301C" w:rsidRPr="005779C6">
      <w:r w:rsidRPr="00F13727">
        <w:t xml:space="preserve">          Zagreb, Amruševa 2</w:t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Pr="00F13727">
        <w:tab/>
      </w:r>
      <w:r w:rsidR="00C556E3" w:rsidRPr="00F13727">
        <w:tab/>
      </w:r>
      <w:r w:rsidR="00F6544F" w:rsidRPr="00F13727">
        <w:tab/>
      </w:r>
      <w:smartTag w:element="metricconverter" w:uri="urn:schemas-microsoft-com:office:smarttags">
        <w:smartTagPr>
          <w:attr w:val="72 St" w:name="ProductID"/>
        </w:smartTagPr>
        <w:r w:rsidR="0019301C" w:rsidRPr="005779C6">
          <w:t>72 St</w:t>
        </w:r>
      </w:smartTag>
      <w:r w:rsidR="0019301C" w:rsidRPr="005779C6">
        <w:t xml:space="preserve"> -</w:t>
      </w:r>
      <w:r w:rsidR="00D77F4A">
        <w:t>1</w:t>
      </w:r>
      <w:r w:rsidR="00E760C3">
        <w:t>112/2013</w:t>
      </w:r>
      <w:r w:rsidR="004965F8">
        <w:t>-85</w:t>
      </w:r>
    </w:p>
    <w:p w:rsidRDefault="0019301C" w:rsidP="0019301C" w:rsidR="0019301C" w:rsidRPr="0051311D"/>
    <w:p w:rsidRDefault="006E74AF" w:rsidP="006E74AF" w:rsidR="006E74AF" w:rsidRPr="00F13727"/>
    <w:p w:rsidRDefault="006E74AF" w:rsidP="006E74AF" w:rsidR="006E74AF" w:rsidRPr="00F13727">
      <w:pPr>
        <w:jc w:val="center"/>
        <w:rPr>
          <w:b/>
        </w:rPr>
      </w:pPr>
    </w:p>
    <w:p w:rsidRDefault="00A805B7" w:rsidP="006E74AF" w:rsidR="00A805B7" w:rsidRPr="00F13727">
      <w:pPr>
        <w:jc w:val="center"/>
        <w:rPr>
          <w:b/>
        </w:rPr>
      </w:pPr>
      <w:r w:rsidRPr="00F13727">
        <w:rPr>
          <w:b/>
        </w:rPr>
        <w:t>O G L A S</w:t>
      </w:r>
    </w:p>
    <w:p w:rsidRDefault="00A805B7" w:rsidP="00C556E3" w:rsidR="00A805B7" w:rsidRPr="00F13727">
      <w:pPr>
        <w:jc w:val="both"/>
      </w:pPr>
    </w:p>
    <w:p w:rsidRDefault="00A805B7" w:rsidP="00F26C01" w:rsidR="00C556E3" w:rsidRPr="00F13727">
      <w:pPr>
        <w:ind w:firstLine="708"/>
        <w:jc w:val="both"/>
      </w:pPr>
      <w:r w:rsidRPr="00F13727">
        <w:t xml:space="preserve">TRGOVAČKI </w:t>
      </w:r>
      <w:r w:rsidR="00C556E3" w:rsidRPr="00F13727">
        <w:t xml:space="preserve">SUD U ZAGREBU </w:t>
      </w:r>
      <w:r w:rsidR="00BB5DBE">
        <w:t>Rješenjem</w:t>
      </w:r>
      <w:r w:rsidR="00C556E3" w:rsidRPr="00F13727">
        <w:t xml:space="preserve"> broj St</w:t>
      </w:r>
      <w:r w:rsidRPr="00F13727">
        <w:t>-</w:t>
      </w:r>
      <w:r w:rsidR="00D77F4A">
        <w:t>1</w:t>
      </w:r>
      <w:r w:rsidR="00E760C3">
        <w:t>112/2013 od</w:t>
      </w:r>
      <w:r w:rsidRPr="00F13727">
        <w:t xml:space="preserve"> </w:t>
      </w:r>
      <w:r w:rsidR="00E760C3">
        <w:t>2</w:t>
      </w:r>
      <w:r w:rsidR="00D77F4A">
        <w:t>4</w:t>
      </w:r>
      <w:r w:rsidRPr="00F13727">
        <w:t>.</w:t>
      </w:r>
      <w:r w:rsidR="00E760C3">
        <w:t xml:space="preserve"> veljače</w:t>
      </w:r>
      <w:r w:rsidRPr="00F13727">
        <w:t xml:space="preserve"> 201</w:t>
      </w:r>
      <w:r w:rsidR="00E760C3">
        <w:t>6</w:t>
      </w:r>
      <w:r w:rsidRPr="00F13727">
        <w:t xml:space="preserve">. godine u stečajnom postupku nad </w:t>
      </w:r>
      <w:r w:rsidR="00A63427" w:rsidRPr="00F13727">
        <w:t>trgovačkim društvom</w:t>
      </w:r>
      <w:r w:rsidR="00C81581" w:rsidRPr="00F13727">
        <w:t xml:space="preserve"> </w:t>
      </w:r>
      <w:r w:rsidR="00E760C3" w:rsidRPr="007328DD">
        <w:t>ORION GRUPA d.o.o. za trgovinu i građenje u stečaju, Zagreb, Jaruščica 7a, OIB: 89775200621, MBS: 030083144</w:t>
      </w:r>
      <w:r w:rsidR="00E760C3">
        <w:t xml:space="preserve">, </w:t>
      </w:r>
      <w:r w:rsidRPr="00F13727">
        <w:t xml:space="preserve">odredio je </w:t>
      </w:r>
      <w:r w:rsidR="0019301C">
        <w:t>posebno ispitno ročište</w:t>
      </w:r>
      <w:r w:rsidRPr="00F13727">
        <w:t xml:space="preserve"> za dan</w:t>
      </w:r>
      <w:r w:rsidR="00A63427" w:rsidRPr="00F13727">
        <w:t>:</w:t>
      </w:r>
      <w:r w:rsidRPr="00F13727">
        <w:t xml:space="preserve"> </w:t>
      </w:r>
    </w:p>
    <w:p w:rsidRDefault="00970278" w:rsidP="00970278" w:rsidR="00970278" w:rsidRPr="00F13727">
      <w:pPr>
        <w:ind w:firstLine="708"/>
        <w:jc w:val="both"/>
      </w:pPr>
    </w:p>
    <w:p w:rsidRDefault="00E760C3" w:rsidP="006E74AF" w:rsidR="00C556E3" w:rsidRPr="00F13727">
      <w:pPr>
        <w:jc w:val="center"/>
        <w:rPr>
          <w:b/>
        </w:rPr>
      </w:pPr>
      <w:r>
        <w:rPr>
          <w:b/>
        </w:rPr>
        <w:t>4</w:t>
      </w:r>
      <w:r w:rsidR="00E920A4">
        <w:rPr>
          <w:b/>
        </w:rPr>
        <w:t>.</w:t>
      </w:r>
      <w:r>
        <w:rPr>
          <w:b/>
        </w:rPr>
        <w:t xml:space="preserve"> travnja</w:t>
      </w:r>
      <w:r w:rsidR="00D77F4A">
        <w:rPr>
          <w:b/>
        </w:rPr>
        <w:t xml:space="preserve"> </w:t>
      </w:r>
      <w:r w:rsidR="00970278" w:rsidRPr="00F13727">
        <w:rPr>
          <w:b/>
        </w:rPr>
        <w:t>201</w:t>
      </w:r>
      <w:r>
        <w:rPr>
          <w:b/>
        </w:rPr>
        <w:t>6</w:t>
      </w:r>
      <w:r w:rsidR="00970278" w:rsidRPr="00F13727">
        <w:rPr>
          <w:b/>
        </w:rPr>
        <w:t xml:space="preserve">. godine u </w:t>
      </w:r>
      <w:r w:rsidR="005B0762">
        <w:rPr>
          <w:b/>
        </w:rPr>
        <w:t>1</w:t>
      </w:r>
      <w:r w:rsidR="00D77F4A">
        <w:rPr>
          <w:b/>
        </w:rPr>
        <w:t xml:space="preserve">0,00 </w:t>
      </w:r>
      <w:r w:rsidR="0019301C">
        <w:rPr>
          <w:b/>
        </w:rPr>
        <w:t>sati</w:t>
      </w:r>
    </w:p>
    <w:p w:rsidRDefault="00970278" w:rsidP="00970278" w:rsidR="00970278" w:rsidRPr="00F13727">
      <w:pPr>
        <w:ind w:firstLine="708" w:left="1416"/>
        <w:jc w:val="both"/>
      </w:pPr>
    </w:p>
    <w:p w:rsidRDefault="00C556E3" w:rsidP="00E760C3" w:rsidR="00E760C3" w:rsidRPr="00E760C3">
      <w:pPr>
        <w:ind w:firstLine="720"/>
        <w:jc w:val="center"/>
        <w:rPr>
          <w:b/>
        </w:rPr>
      </w:pPr>
      <w:r w:rsidRPr="00E760C3">
        <w:rPr>
          <w:b/>
        </w:rPr>
        <w:t>u prostorijama Trgovačkog suda u Zagrebu, Petrinjska 8,</w:t>
      </w:r>
      <w:r w:rsidR="00617CB3" w:rsidRPr="00E760C3">
        <w:rPr>
          <w:b/>
        </w:rPr>
        <w:t xml:space="preserve"> </w:t>
      </w:r>
      <w:r w:rsidR="00E760C3" w:rsidRPr="00E760C3">
        <w:rPr>
          <w:b/>
        </w:rPr>
        <w:t>II kat ulične zgrade, dvorana 96.</w:t>
      </w:r>
    </w:p>
    <w:p w:rsidRDefault="00C556E3" w:rsidP="00A805B7" w:rsidR="00C556E3" w:rsidRPr="00F13727"/>
    <w:p w:rsidRDefault="00C556E3" w:rsidP="00C556E3" w:rsidR="00C556E3" w:rsidRPr="00F13727">
      <w:pPr>
        <w:jc w:val="both"/>
      </w:pPr>
    </w:p>
    <w:p w:rsidRDefault="006E74AF" w:rsidP="00C556E3" w:rsidR="006E74AF" w:rsidRPr="00F13727">
      <w:pPr>
        <w:ind w:firstLine="708" w:left="2124"/>
      </w:pPr>
    </w:p>
    <w:p w:rsidRDefault="00F26C01" w:rsidP="00C556E3" w:rsidR="00A805B7" w:rsidRPr="00F13727">
      <w:pPr>
        <w:ind w:firstLine="708" w:left="2124"/>
      </w:pPr>
      <w:r w:rsidRPr="00F13727">
        <w:t xml:space="preserve">U Zagrebu, </w:t>
      </w:r>
      <w:r w:rsidR="00E760C3">
        <w:t>2</w:t>
      </w:r>
      <w:r w:rsidR="00D77F4A">
        <w:t>4</w:t>
      </w:r>
      <w:r w:rsidR="0019301C">
        <w:t>.</w:t>
      </w:r>
      <w:r w:rsidR="00D77F4A">
        <w:t xml:space="preserve"> </w:t>
      </w:r>
      <w:r w:rsidR="00E760C3">
        <w:t>veljače</w:t>
      </w:r>
      <w:r w:rsidR="00C556E3" w:rsidRPr="00F13727">
        <w:t xml:space="preserve"> 201</w:t>
      </w:r>
      <w:r w:rsidR="00E760C3">
        <w:t>6</w:t>
      </w:r>
      <w:r w:rsidR="00A805B7" w:rsidRPr="00F13727">
        <w:t xml:space="preserve">. </w:t>
      </w:r>
      <w:r w:rsidR="00963333">
        <w:t>godine</w:t>
      </w:r>
    </w:p>
    <w:p w:rsidRDefault="00A805B7" w:rsidP="00A805B7" w:rsidR="00A805B7" w:rsidRPr="00F13727"/>
    <w:p w:rsidRDefault="00A805B7" w:rsidP="00A805B7" w:rsidR="00A805B7" w:rsidRPr="00F13727"/>
    <w:p w:rsidRDefault="004965F8" w:rsidP="00597BE1" w:rsidR="004965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965F8" w:rsidP="00597BE1" w:rsidR="004965F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E12858" w:rsidP="00647553" w:rsidR="00E12858">
      <w:pPr>
        <w:pStyle w:val="Tijeloteksta"/>
        <w:ind w:left="5760"/>
      </w:pPr>
    </w:p>
    <w:p w:rsidRDefault="009E37B3" w:rsidP="00B53652" w:rsidR="009E37B3" w:rsidRPr="00F13727">
      <w:pPr>
        <w:jc w:val="center"/>
      </w:pPr>
    </w:p>
    <w:p w:rsidRDefault="00F774BA" w:rsidP="00F774BA" w:rsidR="00F774BA" w:rsidRPr="00F13727">
      <w:pPr>
        <w:jc w:val="right"/>
      </w:pPr>
    </w:p>
    <w:p w:rsidRDefault="00F774BA" w:rsidP="00F774BA" w:rsidR="00F774BA" w:rsidRPr="00F13727">
      <w:pPr>
        <w:ind w:firstLine="708" w:left="4956"/>
        <w:jc w:val="right"/>
      </w:pPr>
    </w:p>
    <w:p w:rsidRDefault="00A805B7" w:rsidP="00A805B7" w:rsidR="00A805B7" w:rsidRPr="00F13727"/>
    <w:p w:rsidRDefault="00A805B7" w:rsidP="00A805B7" w:rsidR="00A805B7" w:rsidRPr="00F13727"/>
    <w:p w:rsidRDefault="00A805B7" w:rsidP="00A805B7" w:rsidR="00A805B7" w:rsidRPr="00F13727"/>
    <w:sectPr w:rsidR="00A805B7" w:rsidRPr="00F137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5B7"/>
    <w:rsid w:val="00036616"/>
    <w:rsid w:val="00046522"/>
    <w:rsid w:val="00137575"/>
    <w:rsid w:val="0019301C"/>
    <w:rsid w:val="001C7BB2"/>
    <w:rsid w:val="00245C7A"/>
    <w:rsid w:val="004965F8"/>
    <w:rsid w:val="005B0762"/>
    <w:rsid w:val="00617CB3"/>
    <w:rsid w:val="00647553"/>
    <w:rsid w:val="00665F0D"/>
    <w:rsid w:val="006E74AF"/>
    <w:rsid w:val="00702E94"/>
    <w:rsid w:val="00963333"/>
    <w:rsid w:val="00970278"/>
    <w:rsid w:val="009E37B3"/>
    <w:rsid w:val="00A63427"/>
    <w:rsid w:val="00A805B7"/>
    <w:rsid w:val="00B53652"/>
    <w:rsid w:val="00BB5DBE"/>
    <w:rsid w:val="00C423C5"/>
    <w:rsid w:val="00C556E3"/>
    <w:rsid w:val="00C81581"/>
    <w:rsid w:val="00D3461B"/>
    <w:rsid w:val="00D77F4A"/>
    <w:rsid w:val="00E12858"/>
    <w:rsid w:val="00E760C3"/>
    <w:rsid w:val="00E920A4"/>
    <w:rsid w:val="00EF6C5F"/>
    <w:rsid w:val="00F13727"/>
    <w:rsid w:val="00F26C01"/>
    <w:rsid w:val="00F6544F"/>
    <w:rsid w:val="00F774BA"/>
    <w:rsid w:val="00F9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C7BB2"/>
    <w:pPr>
      <w:jc w:val="both"/>
    </w:pPr>
  </w:style>
  <w:style w:styleId="Podnaslov" w:type="paragraph">
    <w:name w:val="Subtitle"/>
    <w:basedOn w:val="Normal"/>
    <w:link w:val="PodnaslovChar"/>
    <w:qFormat/>
    <w:rsid w:val="004965F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965F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4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665F0D"/>
    <w:rPr>
      <w:color w:val="000000"/>
      <w:u w:val="single"/>
    </w:rPr>
  </w:style>
  <w:style w:styleId="Tekstbalonia" w:type="paragraph">
    <w:name w:val="Balloon Text"/>
    <w:basedOn w:val="Normal"/>
    <w:semiHidden/>
    <w:rsid w:val="00F1372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C7BB2"/>
    <w:pPr>
      <w:jc w:val="both"/>
    </w:pPr>
  </w:style>
  <w:style w:styleId="Podnaslov" w:type="paragraph">
    <w:name w:val="Subtitle"/>
    <w:basedOn w:val="Normal"/>
    <w:link w:val="PodnaslovChar"/>
    <w:qFormat/>
    <w:rsid w:val="004965F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965F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34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ILICA 307, 10000 Zagreb</izvorni_sadrzaj>
    <derivirana_varijabla naziv="DomainObject.Predmet.StrankaFormatedWithAdressOIB_1"> FINA,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ILICA 307,10000 Zagreb</izvorni_sadrzaj>
    <derivirana_varijabla naziv="DomainObject.Predmet.StrankaWithAdressOIB_1">FINA,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ILICA 307, 10000 Zagreb</item>
    </izvorni_sadrzaj>
    <derivirana_varijabla naziv="DomainObject.Predmet.StrankaListFormatedWithAdressOIB_1">
      <item>FINA,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ILICA 307, 10000 Zagreb</izvorni_sadrzaj>
    <derivirana_varijabla naziv="DomainObject.Predmet.StrankaIDrugiAdressOIB_1">FINA,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</derivirana_varijabla>
  </DomainObject.Predmet.SudioniciListNaziv>
  <DomainObject.Predmet.SudioniciListAdressOIB>
    <izvorni_sadrzaj>
      <item>FINA,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</izvorni_sadrzaj>
    <derivirana_varijabla naziv="DomainObject.Predmet.SudioniciListAdressOIB_1">
      <item>FINA,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89775200621</item>
      <item>, OIB null</item>
      <item>, OIB null</item>
      <item>, OIB null</item>
      <item>, OIB 26497768352</item>
      <item>, OIB 33787960971</item>
    </izvorni_sadrzaj>
    <derivirana_varijabla naziv="DomainObject.Predmet.SudioniciListNazivOIB_1">
      <item>, OIB null</item>
      <item>, OIB 89775200621</item>
      <item>, OIB null</item>
      <item>, OIB null</item>
      <item>, OIB null</item>
      <item>, OIB 26497768352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474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2016-02-24T13:20:00Z</dcterms:created>
  <dc:creator>nribaric</dc:creator>
  <cp:lastModifiedBy>Jadranka Zelić</cp:lastModifiedBy>
  <cp:lastPrinted>2014-12-05T09:08:00Z</cp:lastPrinted>
  <dcterms:modified xmlns:xsi="http://www.w3.org/2001/XMLSchema-instance" xsi:type="dcterms:W3CDTF">2016-02-24T13:21:00Z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